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06EA36" w14:textId="77777777" w:rsidR="00CB7D94" w:rsidRDefault="00CB7D94" w:rsidP="00CB6158">
      <w:pPr>
        <w:pStyle w:val="Datumoben"/>
        <w:spacing w:after="300"/>
        <w:rPr>
          <w:noProof/>
        </w:rPr>
      </w:pPr>
    </w:p>
    <w:p w14:paraId="014114C1" w14:textId="000F285C" w:rsidR="007B024B" w:rsidRPr="006E62FC" w:rsidRDefault="00A55DB6" w:rsidP="00CB6158">
      <w:pPr>
        <w:pStyle w:val="Datumoben"/>
        <w:spacing w:after="300"/>
        <w:rPr>
          <w:rStyle w:val="Formatvorlage14"/>
          <w:sz w:val="20"/>
        </w:rPr>
      </w:pPr>
      <w:r w:rsidRPr="00880585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660289" behindDoc="0" locked="0" layoutInCell="1" allowOverlap="1" wp14:anchorId="46B63766" wp14:editId="577825D6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1694053589" name="Textfeld 1694053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D1757B" w14:textId="77777777" w:rsidR="00A55DB6" w:rsidRPr="007147AC" w:rsidRDefault="00A55DB6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B63766" id="_x0000_t202" coordsize="21600,21600" o:spt="202" path="m,l,21600r21600,l21600,xe">
                <v:stroke joinstyle="miter"/>
                <v:path gradientshapeok="t" o:connecttype="rect"/>
              </v:shapetype>
              <v:shape id="Textfeld 1694053589" o:spid="_x0000_s1026" type="#_x0000_t202" style="position:absolute;margin-left:0;margin-top:-43.1pt;width:269.9pt;height:22.7pt;z-index:251660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5ED1757B" w14:textId="77777777" w:rsidR="00A55DB6" w:rsidRPr="007147AC" w:rsidRDefault="00A55DB6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Prodotti &amp; Servizi</w:t>
                      </w:r>
                    </w:p>
                  </w:txbxContent>
                </v:textbox>
              </v:shape>
            </w:pict>
          </mc:Fallback>
        </mc:AlternateContent>
      </w:r>
      <w:r w:rsidR="00AE70E6">
        <w:rPr>
          <w:noProof/>
        </w:rPr>
        <w:t>Ottobre 2024</w:t>
      </w:r>
    </w:p>
    <w:p w14:paraId="60790DA9" w14:textId="76883D50" w:rsidR="00EB41C2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>VITA VIONIC DENT DISC: il livello successivo per la protesi digitale con una libertà di scelta ancora maggiore.</w:t>
      </w:r>
    </w:p>
    <w:p w14:paraId="4472F33B" w14:textId="77777777" w:rsidR="00223220" w:rsidRDefault="00223220" w:rsidP="00223220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</w:p>
    <w:p w14:paraId="4667FAE6" w14:textId="56C92B8E" w:rsidR="00223220" w:rsidRDefault="00223220" w:rsidP="00223220">
      <w:pPr>
        <w:spacing w:after="120" w:line="360" w:lineRule="auto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Alta qualità made in Germany: da </w:t>
      </w:r>
      <w:proofErr w:type="gramStart"/>
      <w:r>
        <w:rPr>
          <w:rFonts w:cs="Arial"/>
          <w:sz w:val="24"/>
          <w:szCs w:val="24"/>
        </w:rPr>
        <w:t>100</w:t>
      </w:r>
      <w:proofErr w:type="gramEnd"/>
      <w:r>
        <w:rPr>
          <w:rFonts w:cs="Arial"/>
          <w:sz w:val="24"/>
          <w:szCs w:val="24"/>
        </w:rPr>
        <w:t xml:space="preserve"> anni VITA </w:t>
      </w:r>
      <w:proofErr w:type="spellStart"/>
      <w:r>
        <w:rPr>
          <w:rFonts w:cs="Arial"/>
          <w:sz w:val="24"/>
          <w:szCs w:val="24"/>
        </w:rPr>
        <w:t>Zahnfabrik</w:t>
      </w:r>
      <w:proofErr w:type="spellEnd"/>
      <w:r>
        <w:rPr>
          <w:rFonts w:cs="Arial"/>
          <w:sz w:val="24"/>
          <w:szCs w:val="24"/>
        </w:rPr>
        <w:t xml:space="preserve"> offre prodotti eccellenti per la protesi dentale. VITA accompagna i clienti sulla strada verso la protesi digitale – con la massima qualità, la massima resa estetica e una maggiore efficienza e flessibilità. Per questo motivo, il portfolio di prodotti VITA VIONIC DENT DISC </w:t>
      </w:r>
      <w:proofErr w:type="spellStart"/>
      <w:r>
        <w:rPr>
          <w:rFonts w:cs="Arial"/>
          <w:sz w:val="24"/>
          <w:szCs w:val="24"/>
        </w:rPr>
        <w:t>multiColor</w:t>
      </w:r>
      <w:proofErr w:type="spellEnd"/>
      <w:r>
        <w:rPr>
          <w:rFonts w:cs="Arial"/>
          <w:sz w:val="24"/>
          <w:szCs w:val="24"/>
        </w:rPr>
        <w:t xml:space="preserve"> viene ampliato con altri cinque colori VITA </w:t>
      </w:r>
      <w:proofErr w:type="spellStart"/>
      <w:r>
        <w:rPr>
          <w:rFonts w:cs="Arial"/>
          <w:sz w:val="24"/>
          <w:szCs w:val="24"/>
        </w:rPr>
        <w:t>classical</w:t>
      </w:r>
      <w:proofErr w:type="spellEnd"/>
      <w:r>
        <w:rPr>
          <w:rFonts w:cs="Arial"/>
          <w:sz w:val="24"/>
          <w:szCs w:val="24"/>
        </w:rPr>
        <w:t xml:space="preserve"> A1 - D4, incluso un colore </w:t>
      </w:r>
      <w:proofErr w:type="spellStart"/>
      <w:r>
        <w:rPr>
          <w:rFonts w:cs="Arial"/>
          <w:sz w:val="24"/>
          <w:szCs w:val="24"/>
        </w:rPr>
        <w:t>Bleach</w:t>
      </w:r>
      <w:proofErr w:type="spellEnd"/>
      <w:r>
        <w:rPr>
          <w:rFonts w:cs="Arial"/>
          <w:sz w:val="24"/>
          <w:szCs w:val="24"/>
        </w:rPr>
        <w:t xml:space="preserve">. </w:t>
      </w:r>
    </w:p>
    <w:p w14:paraId="52B3EAE2" w14:textId="77777777" w:rsidR="00223220" w:rsidRDefault="00223220" w:rsidP="00223220">
      <w:pPr>
        <w:spacing w:after="120" w:line="360" w:lineRule="auto"/>
        <w:rPr>
          <w:rFonts w:cs="Arial"/>
          <w:sz w:val="24"/>
          <w:szCs w:val="24"/>
        </w:rPr>
      </w:pPr>
    </w:p>
    <w:p w14:paraId="024FFD1D" w14:textId="2F72E380" w:rsidR="00223220" w:rsidRPr="00223220" w:rsidRDefault="00223220" w:rsidP="00223220">
      <w:pPr>
        <w:spacing w:after="120" w:line="360" w:lineRule="auto"/>
        <w:rPr>
          <w:rFonts w:cs="Arial"/>
        </w:rPr>
      </w:pPr>
      <w:r>
        <w:rPr>
          <w:rFonts w:cs="Arial"/>
          <w:b/>
          <w:bCs/>
          <w:color w:val="DC0064" w:themeColor="accent1"/>
        </w:rPr>
        <w:t>Gradiente cromatico integrato con una scelta di colori ancora più ampia</w:t>
      </w:r>
      <w:r>
        <w:rPr>
          <w:rFonts w:cs="Arial"/>
          <w:b/>
          <w:bCs/>
          <w:color w:val="DC0064" w:themeColor="accent1"/>
        </w:rPr>
        <w:br/>
      </w:r>
      <w:r>
        <w:rPr>
          <w:rFonts w:cs="Arial"/>
        </w:rPr>
        <w:t xml:space="preserve">Grazie al suo gradiente cromatico, VITA VIONIC DENT DISC </w:t>
      </w:r>
      <w:proofErr w:type="spellStart"/>
      <w:r>
        <w:rPr>
          <w:rFonts w:cs="Arial"/>
        </w:rPr>
        <w:t>multiColor</w:t>
      </w:r>
      <w:proofErr w:type="spellEnd"/>
      <w:r>
        <w:rPr>
          <w:rFonts w:cs="Arial"/>
        </w:rPr>
        <w:t xml:space="preserve"> riproduce il dente naturale su </w:t>
      </w:r>
      <w:proofErr w:type="gramStart"/>
      <w:r>
        <w:rPr>
          <w:rFonts w:cs="Arial"/>
        </w:rPr>
        <w:t>4</w:t>
      </w:r>
      <w:proofErr w:type="gramEnd"/>
      <w:r>
        <w:rPr>
          <w:rFonts w:cs="Arial"/>
        </w:rPr>
        <w:t xml:space="preserve"> livelli di intensità cromatica. La resa estetica convincente è immediatamente evidente grazie alla buona lucidabilità. </w:t>
      </w:r>
    </w:p>
    <w:p w14:paraId="7C5FE2AD" w14:textId="46931F23" w:rsidR="00B4069C" w:rsidRDefault="00223220" w:rsidP="00223220">
      <w:pPr>
        <w:spacing w:after="120" w:line="360" w:lineRule="auto"/>
        <w:rPr>
          <w:rFonts w:cs="Arial"/>
        </w:rPr>
      </w:pPr>
      <w:r>
        <w:rPr>
          <w:rFonts w:cs="Arial"/>
        </w:rPr>
        <w:t xml:space="preserve">Per una libertà di scelta ancora maggiore, VITA VIONIC DENT DISC </w:t>
      </w:r>
      <w:proofErr w:type="spellStart"/>
      <w:r w:rsidRPr="00AE70E6">
        <w:rPr>
          <w:rFonts w:cs="Arial"/>
        </w:rPr>
        <w:t>multiColor</w:t>
      </w:r>
      <w:proofErr w:type="spellEnd"/>
      <w:r w:rsidRPr="00AE70E6">
        <w:rPr>
          <w:rFonts w:cs="Arial"/>
        </w:rPr>
        <w:t xml:space="preserve"> sarà disponibile </w:t>
      </w:r>
      <w:r w:rsidR="003B3ACF" w:rsidRPr="00AE70E6">
        <w:rPr>
          <w:rFonts w:cs="Arial"/>
        </w:rPr>
        <w:t xml:space="preserve">da </w:t>
      </w:r>
      <w:r w:rsidR="00422240" w:rsidRPr="00AE70E6">
        <w:rPr>
          <w:rFonts w:cs="Arial"/>
        </w:rPr>
        <w:t>luglio</w:t>
      </w:r>
      <w:r w:rsidR="00422240" w:rsidRPr="00422240">
        <w:rPr>
          <w:rFonts w:cs="Arial"/>
        </w:rPr>
        <w:t xml:space="preserve"> </w:t>
      </w:r>
      <w:r>
        <w:rPr>
          <w:rFonts w:cs="Arial"/>
        </w:rPr>
        <w:t xml:space="preserve">in altri cinque colori, cioè 12 colori VITA </w:t>
      </w:r>
      <w:proofErr w:type="spellStart"/>
      <w:r>
        <w:rPr>
          <w:rFonts w:cs="Arial"/>
        </w:rPr>
        <w:t>classical</w:t>
      </w:r>
      <w:proofErr w:type="spellEnd"/>
      <w:r>
        <w:rPr>
          <w:rFonts w:cs="Arial"/>
        </w:rPr>
        <w:t xml:space="preserve"> A1 – D4 e un colore </w:t>
      </w:r>
      <w:proofErr w:type="spellStart"/>
      <w:r>
        <w:rPr>
          <w:rFonts w:cs="Arial"/>
        </w:rPr>
        <w:t>Bleach</w:t>
      </w:r>
      <w:proofErr w:type="spellEnd"/>
      <w:r>
        <w:rPr>
          <w:rFonts w:cs="Arial"/>
        </w:rPr>
        <w:t xml:space="preserve"> (0M1, A1, A2, A3, A3.5, B1, B2, B3, C2, C3, D2, D3).</w:t>
      </w:r>
    </w:p>
    <w:p w14:paraId="3BB831F7" w14:textId="77777777" w:rsidR="00223220" w:rsidRDefault="00223220" w:rsidP="00217583">
      <w:pPr>
        <w:spacing w:after="120" w:line="360" w:lineRule="auto"/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 xml:space="preserve">Svariate possibilità </w:t>
      </w:r>
    </w:p>
    <w:p w14:paraId="195E12F5" w14:textId="77777777" w:rsidR="00223220" w:rsidRPr="00223220" w:rsidRDefault="00223220" w:rsidP="00223220">
      <w:pPr>
        <w:spacing w:after="120" w:line="360" w:lineRule="auto"/>
        <w:rPr>
          <w:rFonts w:cs="Arial"/>
        </w:rPr>
      </w:pPr>
      <w:r>
        <w:rPr>
          <w:rFonts w:cs="Arial"/>
        </w:rPr>
        <w:t>Nel campo delle protesi rimovibili, il disco policromatico, realizzato nel comprovato composito VITA MRP (</w:t>
      </w:r>
      <w:proofErr w:type="spellStart"/>
      <w:r>
        <w:rPr>
          <w:rFonts w:cs="Arial"/>
        </w:rPr>
        <w:t>Microfiller</w:t>
      </w:r>
      <w:proofErr w:type="spellEnd"/>
      <w:r>
        <w:rPr>
          <w:rFonts w:cs="Arial"/>
        </w:rPr>
        <w:t xml:space="preserve"> </w:t>
      </w:r>
      <w:proofErr w:type="spellStart"/>
      <w:r>
        <w:rPr>
          <w:rFonts w:cs="Arial"/>
        </w:rPr>
        <w:t>Reinforced</w:t>
      </w:r>
      <w:proofErr w:type="spellEnd"/>
      <w:r>
        <w:rPr>
          <w:rFonts w:cs="Arial"/>
        </w:rPr>
        <w:t xml:space="preserve"> </w:t>
      </w:r>
      <w:proofErr w:type="spellStart"/>
      <w:r>
        <w:rPr>
          <w:rFonts w:cs="Arial"/>
        </w:rPr>
        <w:t>Polymermatrix</w:t>
      </w:r>
      <w:proofErr w:type="spellEnd"/>
      <w:r>
        <w:rPr>
          <w:rFonts w:cs="Arial"/>
        </w:rPr>
        <w:t>), offre le consuete caratteristiche in termini di qualità ed estetica dei denti premium VITA, che vengono creati in modo preciso e personalizzato per il paziente nel software di progettazione.</w:t>
      </w:r>
    </w:p>
    <w:p w14:paraId="37130771" w14:textId="77777777" w:rsidR="00223220" w:rsidRDefault="00223220" w:rsidP="00223220">
      <w:pPr>
        <w:spacing w:after="120" w:line="360" w:lineRule="auto"/>
        <w:rPr>
          <w:rFonts w:cs="Arial"/>
        </w:rPr>
      </w:pPr>
      <w:r>
        <w:rPr>
          <w:rFonts w:cs="Arial"/>
        </w:rPr>
        <w:t xml:space="preserve">Le possibilità del disco vanno ben oltre la realizzazione di una classica protesi completa. È possibile installare senza problemi protesi con ganci, protesi a ponte e anche protesi rimovibili su </w:t>
      </w:r>
      <w:proofErr w:type="gramStart"/>
      <w:r>
        <w:rPr>
          <w:rFonts w:cs="Arial"/>
        </w:rPr>
        <w:t>mini impianti</w:t>
      </w:r>
      <w:proofErr w:type="gramEnd"/>
      <w:r>
        <w:rPr>
          <w:rFonts w:cs="Arial"/>
        </w:rPr>
        <w:t>.</w:t>
      </w:r>
    </w:p>
    <w:p w14:paraId="5CE9713B" w14:textId="6EA9DBBA" w:rsidR="003A2805" w:rsidRPr="00C239F2" w:rsidRDefault="003A2805" w:rsidP="003A2805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lastRenderedPageBreak/>
        <w:t xml:space="preserve">Maggiori informazioni su VITA VIONIC DENT DISC </w:t>
      </w:r>
      <w:proofErr w:type="spellStart"/>
      <w:r>
        <w:rPr>
          <w:rFonts w:cs="Arial"/>
          <w:b/>
          <w:bCs/>
          <w:color w:val="DC0064" w:themeColor="accent1"/>
        </w:rPr>
        <w:t>multiColor</w:t>
      </w:r>
      <w:proofErr w:type="spellEnd"/>
    </w:p>
    <w:p w14:paraId="100DABED" w14:textId="0BA4B3DB" w:rsidR="00223220" w:rsidRDefault="00223220" w:rsidP="003A2805">
      <w:pPr>
        <w:spacing w:after="120" w:line="360" w:lineRule="auto"/>
        <w:rPr>
          <w:rStyle w:val="Formatvorlage14"/>
          <w:rFonts w:cs="Arial"/>
          <w:sz w:val="20"/>
        </w:rPr>
      </w:pPr>
      <w:r>
        <w:rPr>
          <w:rFonts w:cs="Arial"/>
        </w:rPr>
        <w:t xml:space="preserve">Informazioni e casi clinici su </w:t>
      </w:r>
      <w:hyperlink r:id="rId11" w:history="1">
        <w:r>
          <w:rPr>
            <w:rStyle w:val="Collegamentoipertestuale"/>
            <w:rFonts w:cs="Arial"/>
          </w:rPr>
          <w:t>www.vita-zahnfabrik.com/VIONIC</w:t>
        </w:r>
      </w:hyperlink>
      <w:r>
        <w:rPr>
          <w:rFonts w:cs="Arial"/>
        </w:rPr>
        <w:t xml:space="preserve"> </w:t>
      </w:r>
      <w:r>
        <w:rPr>
          <w:rStyle w:val="Formatvorlage14"/>
          <w:rFonts w:cs="Arial"/>
          <w:sz w:val="20"/>
        </w:rPr>
        <w:t xml:space="preserve"> </w:t>
      </w:r>
    </w:p>
    <w:p w14:paraId="6C8AB390" w14:textId="61B62490" w:rsidR="00223220" w:rsidRDefault="00A92A69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drawing>
          <wp:inline distT="0" distB="0" distL="0" distR="0" wp14:anchorId="7D888BCF" wp14:editId="3529CFA8">
            <wp:extent cx="3672840" cy="1680538"/>
            <wp:effectExtent l="0" t="0" r="3810" b="0"/>
            <wp:docPr id="1986572170" name="Grafik 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72170" name="Grafik 1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634" cy="168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00744077" w:rsidR="003A2805" w:rsidRPr="009F26FF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Fig. 1: VITA VIONIC DENT DISC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multiColor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con una libertà di scelta ancora maggiore</w:t>
      </w:r>
    </w:p>
    <w:p w14:paraId="15A2213C" w14:textId="77777777" w:rsidR="001D64C2" w:rsidRPr="009F26FF" w:rsidRDefault="001D64C2" w:rsidP="001D64C2">
      <w:pPr>
        <w:spacing w:after="480" w:line="360" w:lineRule="auto"/>
        <w:rPr>
          <w:rFonts w:cs="Arial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A61406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</w:pPr>
                            <w:r w:rsidRPr="00A61406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>VITA Zahnfabrik H. Rauter GmbH &amp; Co. KG</w:t>
                            </w:r>
                          </w:p>
                          <w:p w14:paraId="3C562144" w14:textId="5728CAEB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A61406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de-DE"/>
                              </w:rPr>
                              <w:t xml:space="preserve">VITA Zahnfabrik H. Rauter GmbH &amp; Co.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KG è un'azienda familiare, giunta alla quarta generazione, operante nel settore dentale con sede 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Bad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Säckingen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, nel sud della Germania. VITA sviluppa, produce e distribuisce da 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100</w:t>
                            </w:r>
                            <w:proofErr w:type="gram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anni prodotti innovativi e di elevata qualità e soluzioni riabilitative per odontotecnica e odontoiatria. In tutto il mondo oltre 600 collaboratori lavorano per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125 paesi nel lavoro quotidiano. </w:t>
                            </w:r>
                          </w:p>
                          <w:p w14:paraId="73410DEF" w14:textId="11136713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Questo „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match“ tra</w:t>
                            </w:r>
                            <w:proofErr w:type="gram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laboratorio e studio è già concreto, dalla determinazione precisa del colore dei denti, ai restauri finiti, fino alla cementazione.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 In questo modo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A61406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</w:pPr>
                      <w:r w:rsidRPr="00A61406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>VITA Zahnfabrik H. Rauter GmbH &amp; Co. KG</w:t>
                      </w:r>
                    </w:p>
                    <w:p w14:paraId="3C562144" w14:textId="5728CAEB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A61406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de-DE"/>
                        </w:rPr>
                        <w:t xml:space="preserve">VITA Zahnfabrik H. Rauter GmbH &amp; Co.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KG è un'azienda familiare, giunta alla quarta generazione, operante nel settore dentale con sede 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Bad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Säckingen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, nel sud della Germania. VITA sviluppa, produce e distribuisce da </w:t>
                      </w:r>
                      <w:proofErr w:type="gram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100</w:t>
                      </w:r>
                      <w:proofErr w:type="gram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anni prodotti innovativi e di elevata qualità e soluzioni riabilitative per odontotecnica e odontoiatria. In tutto il mondo oltre 600 collaboratori lavorano per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125 paesi nel lavoro quotidiano. </w:t>
                      </w:r>
                    </w:p>
                    <w:p w14:paraId="73410DEF" w14:textId="11136713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Questo „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match“ tra</w:t>
                      </w:r>
                      <w:proofErr w:type="gram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laboratorio e studio è già concreto, dalla determinazione precisa del colore dei denti, ai restauri finiti, fino alla cementazione.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 In questo modo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8A430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DD8CAF" w14:textId="77777777" w:rsidR="0097192D" w:rsidRDefault="0097192D" w:rsidP="00604131">
      <w:r>
        <w:separator/>
      </w:r>
    </w:p>
    <w:p w14:paraId="5A6B0D88" w14:textId="77777777" w:rsidR="0097192D" w:rsidRDefault="0097192D" w:rsidP="00604131"/>
  </w:endnote>
  <w:endnote w:type="continuationSeparator" w:id="0">
    <w:p w14:paraId="2336F105" w14:textId="77777777" w:rsidR="0097192D" w:rsidRDefault="0097192D" w:rsidP="00604131">
      <w:r>
        <w:continuationSeparator/>
      </w:r>
    </w:p>
    <w:p w14:paraId="0DC91414" w14:textId="77777777" w:rsidR="0097192D" w:rsidRDefault="0097192D" w:rsidP="00604131"/>
  </w:endnote>
  <w:endnote w:type="continuationNotice" w:id="1">
    <w:p w14:paraId="756F59E5" w14:textId="77777777" w:rsidR="0097192D" w:rsidRDefault="0097192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EA50BE" w14:textId="77777777" w:rsidR="00CB7D94" w:rsidRDefault="00CB7D94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Pidipagina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A61406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755D2F25" w14:textId="77777777" w:rsidR="001908C1" w:rsidRPr="00A61406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A61406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Pr="00A61406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spell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Telefono</w:t>
                              </w:r>
                              <w:proofErr w:type="spellEnd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WiFy/BAAAYhEAAA4AAABkcnMvZTJvRG9jLnhtbOxY227bOBB9X2D/&#10;gdB7Yl19EWIX2WQTFAjaoMmizzRFWUQkkkvSsdOv3yEpyZc4qZui7T60QBVSHA5nDmfOUXL2bt3U&#10;6JEqzQSfBtFpGCDKiSgYX0yDf+6vTsYB0gbzAteC02nwRHXwbvbnH2crmdNYVKIuqELghOt8JadB&#10;ZYzMBwNNKtpgfSok5bBYCtVgA1O1GBQKr8B7Uw/iMBwOVkIVUglCtYa3l34xmDn/ZUmJ+ViWmhpU&#10;TwOIzbincs+5fQ5mZzhfKCwrRtow8BuiaDDjcGjv6hIbjJaKPXPVMKKEFqU5JaIZiLJkhLocIJso&#10;3MvmWomldLks8tVC9jABtHs4vdkt+fB4reSdvFWAxEouAAs3s7msS9XYnxAlWjvInnrI6NogAi9H&#10;wyzLhlGACKxFUTacjFpQSQXI230n43CYZgECgyRNktRjTqq/t1xMJlAnrYtRGo2tzaCLYLAT10pC&#10;pegNGPr7wLirsKQOY50DGLcKsQIygXA4bqBgP1FSGUoekA/Kng5mPWA614DdAbQAEodImqRtxj1k&#10;2ShLsrjNNxyN0nA3X5xLpc01FQ2yg2mgoIxddeHHG208NJ2JPbrm9snFFatrv2rfAGxddG5knmrq&#10;rT/RErKEq4mdV9ds9KJW6BFDm2BCKDeRX6pwQf3rLIR/7b30O9wt1RwcWs8lnN/7bh3YRn7u20fZ&#10;2tut1PVqvzl8LTC/ud/hThbc9JsbxoU65KCGrNqTvX0HkofGojQXxRPUgBKeKbQkVwzu4AZrc4sV&#10;UAOQCNCd+QiPsharaSDaUYAqob4cem/toUhhNUAroJppoP9dYkUDVL/nUL6TKE0tN7lJmo1imKjt&#10;lfn2Cl82FwKuCQoMonNDa2/qblgq0XwGVjy3p8IS5gTOngbEqG5yYTwFAq8Sen7uzICPJDY3/E4S&#10;69yiamvsfv0ZK9kWooEa/iC6lsH5Xj16W7uTi/OlESVzxbrBtcUb2nd2JhnJ4X9LajB61sdfJ3/Y&#10;ZZYWSC8gzVE+GqwelvLE58vmrGbmyWkJ5GyD4o+3jNietpMtSph0lHCtcMkeUOqKqTPyWwAzRm4E&#10;edCIi4sK8wU91xLa10JqS2/X3E13zpvXTNo2tiDacZsZXNce4x8Ax6vJpSDLBhrYy6OiNTagzbpi&#10;UkOZ5LSZ0wIo5X1hSRuk2QDJgday2saHc20UNaSyQ9+epCWcfsEFvYnTZvQCBx5m/o4Hx1E8Bkbp&#10;aD9Nk45eOuHpOO4oGnRh+UDcEOLaUjQ/3Nym7TFP8NdqKSWjinKUJBYDqzZgeKwsuu71bB8PR8lo&#10;4nHsshxG0M9h6tME29iXDc539XHk5OIknYCpu4eNPloP4KL3kPY07HH6BfIYQ74evXvIs6R1geCV&#10;w66XR2TWfwnQmP79a0XyLP0Ovmgcj/sqcVB/V5FsqeRLstlpUau0XxfRI7TqsEIesfFnK2Tx4GkK&#10;mv8lhTTr+bq96V8hltAHXihh4EUSBl4gYfBmcTT/J2m0NffDP3Fj+ALd7+H4jT2chNkwzpJ9Duua&#10;OAmTLHmFwb75g7f/1P3dxE6zdz+yj2xi/4tOd+O/e/nHfOZu1Nl9/Lpf5GG085eC7bmz2vxpZPYf&#10;AAAA//8DAFBLAwQUAAYACAAAACEAhVKuAJ6NBwCAkQcAFAAAAGRycy9tZWRpYS9pbWFnZTEuZW1m&#10;jHgFWFRd1/YgXZIiITCU5DAzdHfD0IISwgBDCMzAMEhKKUinhEqHSId0pyBIqQhIpzQqCCL1Dz4+&#10;9X7f//7/vq5znX32ute9zlp7r/sM4AAAABfs9ecwxU4C/nzA3nOIAAB7MgAAqApTAwBwAEEJhICb&#10;2PUr/8BcTrfxAIAqXABAAQcA+PIfNsASHiCoCBeAJQD0xxICmrGXuoqmMtZF4U/obezkMi7WHQBU&#10;U9G/vMdhcQLYO5e+ihoIKihCzrW0PPKenAQKhABRNvfIZWTAOnCkA48dAqSiyguGITBwOzgGDhTC&#10;2g3B+nAHhAdQ+Nfc2McNAVbG2lxQDmATJ4QXAq2PRtgj0AikLcIDy6PihEbYYpxQSLCOkKEcdpAj&#10;kHaXMS65/oyFQDpgHIFQqLgQ2MjTBnPJeRumA/5F/mdwOTkPDBoBdyUnkZH3doPbOiMwQBuEgxNS&#10;ln2vuZ0d6GQny24qCoPA3JQRjk4avmiEka+usa2vs62kHbu8HImMt5S3q5srNhWgt6sL0kPKW5Yd&#10;jn0ThBR2frkMZgf+gmCcZdkVLw3A2zB9oDIKjQCKCUJAthCIMFBcUhAqJiIpBBEACkGEoGCIJBgi&#10;BoIKSYlApaDCwN+DXY4EO5NB29lLGaqo/Q6HfZJld8Rg3KTAYC8vL0EvYUEU2gEMlZTEcgiBhYRA&#10;WATIwweJgXuDkB4cf5D8yaOC8LBFO7ldFhJ4yQu3QXliZNnZLwP9NX7n5er2VyCkh+CvHAVtUa5g&#10;b7gbGCoIAf9fnGCw/+7m6vq/etrZ/uXm5ol2+ZWUnS0Y4YJwRSAxHtiI0P/Vz+0f9fjXa2INWCdh&#10;8F8FwOYng906KRjKzsneRwWOQchhiy8EggiDhCHGQhApUXEpIUl+iJAUBCID/g/k3wX6xaGMPUIY&#10;xP8Pxz+Q/8Hx54n8/2H5F/Y/eH5FQKGNUSgXuT8OnCYSu89ODkggVFQQCuSBwW2dkBiUhyPvH2n9&#10;0+HfXDCYlArK1vOy4poqcp6eTnZSNqIQMTshqC1IQsTeHiRkKyKKnSHsQXA7GxFxhLgoxNYW+ov2&#10;377/g1cT6YGBY5v5T15bCVFJEVE4BCRqIywKEhMREQdJSkKhIIgoBAq3hdvY2EDt/uT9h+8/eO1s&#10;pexRaFc4Rg7u5ubiZAv/JQ/YbZcB/236Bx5rkdJHo+w8bRHo34XC6hZQx8kGDUf7XNYKu+3/Av2H&#10;szEaGwhhJ6cGd/FA/AH9c+k3UgZ82VT/aLI/OvjXKraFseoB/ks+sA9/CRBWy2TZ0Vh5uVS13/r0&#10;W98u9fG3vimjPJEYIBSs7WTnYS56qZuWf2jbLyX9WxIvTb9dFNEYJZS3OUQQAry8xIQFxSQlxYCS&#10;2G4SgkpYgpVcEAi7/4pQRiExlw0IFLsMCFZGo9z+Kx6GsHOC/1eEPhyr6pjfwm+I8EB5ov/QeGWU&#10;CwpthNVkBFbwlY0gQPHLkHJyYFVvjLoRBttw2HV17LrEH+tYizHayfW/Bvul/Zf1+bs8l4n8Lo+a&#10;kwsGgQaruVw2M8IWZYcA6/z+iAiJ/P2l0IjQiYFe7YKQqXpldV1/ubWXFvaW7O2tOEpiejPOJyfa&#10;aZTEK70Bh/tZ4Odo19K8hnHuoYmgIzWw2uMFTGKBRIOCtVs54QM6QtiL3IA1Xgd3j7nAFb/pCMcu&#10;Vkh4IfW5LkXTmFQAm5L/hneNBtVzW5NhlmryZVAHQLaYU+B/nojL7P/cXk0joP3laQQrwcC6l83g&#10;AlZWBF6qs57+b4uePgx7ZowUgRi0JwJsBIN7OGOhSMQfR+ev0oJt4b/8UG5/+P1dr8tduIxnDtZU&#10;VlaCeyDsgJKXG2B5+WqXhsun/2dBsV87UUlhsC7wX3UtTfbSN5pm7KUgBtEGj0axPdEg52Q7yM05&#10;EtSgyn/EaEbEfK2VSKMvJIi2CvhORXExROs6jgGeyrN3z0UUI4FdsuvNwsMt0ntDz322ss6kXx2J&#10;n0w7lE0xBe1UUdeIegJLAZQaL+Jrdbajoy0tEjCsAMYgfGt8SsCHXpBEvDUSSRYkZUF6+ryOAFDc&#10;XUVxNrJ/YaA+E9GJBChwkaNrmCbx+nuB2qEGVygaWe2uRpJO0az4xPvwqIiDAUE3PgqFhlHOKtpf&#10;meL98JyeQIjYzuCKLg0uWkphdRtHaFf89RVjwfmrd2jUOwDxL4QBKkWMdgIKrYNfwa9xMA2mj7c3&#10;ltRxrNvGAPGZX0tGsqg/krjlUM4mNNn7puBJIvIbgpMZqKOMOvhz3fkkyAjAX+XPH13cJIGmoyXu&#10;4eOpxbfKtvJouF1X5eyU7UgOr4kkekF5FlKQQHCOFAK4DQyzHJfcozywmSED3H17bonKLiiogFWe&#10;N7sDJ6f3P38CUMQtzA+rl4HijuWzsD/rjnGlFLdTQ1Q+ywdB8u7iJpRBFlpW+RZgqQS6Bsc++m7y&#10;TEFCV9qFvj8/X3y+aUpJ8JIPGKHPes+DUdRMhDmR5WpemCv0rfBVYU/oBCuv7RtbmG0zEQXiaNFt&#10;TeYNoh+2YLCSvGS7OL3ASucoZRbdTxmt5Et0h9g5ckFF1UCmL60326Z5yZmaNJHG8OE71FiZUG11&#10;QZqFC7WgxTA5SqAiO8j4ES+SJ4bfq+RDSUrRrGF7eQJa5lyFjM1QWCWqlDmfJl/7I+lYnIgEit7h&#10;iU26E3rwoO1Oo0+yagYi6Vah5/ybODGPuq3CgMnuGxLMobp5GV+Gix1ELA8sh2ZcZvRoZmX9Zd/c&#10;pZqDyn1tc8rXabe46ArK7ajO5kNbugkXCOeLY0RcxPxBS+q0As9OBDZvHLaYRXeGGl2XvQgPh7UZ&#10;05syzT+vTOx/8khXTI8YNqTtrME6PNk24E7uNcsuvKB2z+TOfYdhC0ERPYhVwcJKWVBXz3T93ofZ&#10;ndajY7n8tCOcup7KD7UCxae+vd2PM5KF49huhYxv6t3IyizTLBm6eJW7q/pg5NWbz0zkBzFXYGn2&#10;GXQnH4PqtMEen/itaj2jMQE+sPdD39UWytziJqWL7j6Vc2mf8TsNOiU8VjxmO62cIbpvfMjxM2kl&#10;bVLinpIjNbRXfki2G/pKXho6IWRVE/9lymsMQ9z8tqqlVajm57Z256dQz6OKJqal55VDvWW7OwOo&#10;ifvs9y3bmHZ5TxV2PJghN24EndcbcimVZiuNwjbrRVZreDEBB68hvARqYaqvBV8Yrq1wnAuslUqI&#10;CdYx/+A+pIslTN+wgM/EyqBbdFqE/cE/XuErxZoB7fCf4qcmzCpd62JgtzNwftIFbbMltBFemqXW&#10;4yItMMzPG20Tiq22p1cVoO4Ln055/vpoQJxXxqQl70mR/53VUr47MS+ReTmBFjt4YUHvViZCnIXX&#10;9be2t3Y3XTdQ9AIMuvTkjEdpmLS6tFZIRf3L2tKq4qpy2Tuo99bT3sWd5Z1tYzm9VWcHzoVynxOE&#10;3wuWlM/PbkRYsPDoRac+qw+OK6sg5P0A7pTnzmav5HIMb9HKIVUM43t8J/REnVONTrVWTS8zTwp8&#10;I88z2Bu6GFc96ZVat0xFzC1oztnEFXqT+wVtvhxsSzfrjUTDgB/svAlhvxBzUDqwPZc+ZDEnE+N/&#10;FNJjHkeqvqs/n9zqYIXZOF9eqqJeMxwX2vtWGnn4mCluIQ5668V4PremnvY9qXvXN+k3C7KeylIE&#10;JIyPjkrMk6HGHLlqZ/2nxtvG2SaL5q8dSDU3bwwpUQxK+1e4WnkHfjx5FnxOUaJ80N1PdWzwMO5q&#10;loZtwrI7DUOSkxHVewd7jEPB2u21j2sndMVyVpZkZkLmKXeDy3QqxAIaG+mqkYe3bHCbvrq/st8a&#10;ENt4vhs7Onw0G7wXd5gY6L3rzEp0dnBBfI04JERHcc/gZIxn7N3o4ejqaHNnfqd0dgI04U3YnUc+&#10;ZxrCg6ImemK3JPj9U1pjOZ6+jyDtJl8NGDF6y9TrMAB+28476i5CQcX58uGKcjlRLcnncLzIzRw8&#10;g/nY75HJUdxaPzQYtd9ovdLey+6z+4Tgh0pO3rbITueY07+rqWiRoB5x18nURxOhU6u3k/zTI2Zz&#10;uYCbhKjo2eeaKzWWmFLP7wcfDqoIbMKIOHRt7WnMknDfM7+qWOOnI00RNqH5mKUbO0k2FSAhaj2B&#10;mt+DrEv4+s44vT7efwoWNC/329Vnf0g4kzSi3cO0k7euDXz6Y+qYBrc/+HrIu378TgpeGNuDnFfw&#10;ZiqBhJc8445Rr+5+thl26DO28vZz501ZTFRJh7eglAZWB3rO8zNoO413RPYOaqK5TdUqFCu07c3m&#10;wt82ZczirwESCrNYLeIDS/Lc9mMXLDP88nNLjraiCrXotb8iCgeX+fhYr8rn4ngs6DNf5P/cUAEN&#10;Zm165v9Md3AdmWCkjFGDLQ6pgh64dmhjmmdLJmO/DQeXtyJzxD+hImSr9kj8sr6TH4ApFOS/kGmR&#10;F5EzxU3G+QZwBkayRDHrXfGIl0yWfeBx00vMa3fN/1Bp7XN070pBw6oHf05JgJXFhMtETFsxqh/J&#10;Xr8w/WF6ej7l/guvvva4Hdh52rzVxUYg+S2gCokQBejFzbH+se1RsdHed1vdafBWsjvRujo8L7jW&#10;ijkSBPBM6J0ppskbhJvpT/jUyR3IUuXEmY4gI8x3reRk5lkCnysMGDg/AthoVeIxcOYLkBF5hVtQ&#10;eapE5IjFikYhwps1eTSENGK1x7UK81oRNQiqaum0o0kti8R0wkwgGNheMJp3O5e2ZDs/N5/E1NLY&#10;2Qg8SiSP9FF6pqBNP1E6MYA3j09jSSzL2Kp5RvBQptuRg9D2Fg1O0oP37q9M9m2ijAcp+dW32umL&#10;KQpv0uCRLLBXeufubiyqHtCq3qAltZZweVlqKEC0/mndBkBqaKwyNKHtq0SkyROM90iBx1A5Ppak&#10;/91zjdTidfbesJLH21DU2tH1Fp+R85DeXvLUFMufvj4zZe9bXysvF31L9CH1/8K/2FZf/vOd4Ink&#10;yTThpEXe3Xl3232Y1kKxuVR9AN4QQTvxBqlrs2XzD0ofuNMRdVfergdLNgXrKAo3OFt+hdSPI/Ml&#10;4VqEH43pm61oyjVlujexSzJLa/vFx7MhFEo7/eTsJTzXv8KItZ8xWjILM9Yb298IFAi+yX2tKAKc&#10;eDPxu6FO8tUinKiTbJ2KYfqhd74tkieOsaaCadezrExGKzInXASqHyxZveU3SL2acpFnE7g6VNxT&#10;ODtiappVtDghNl72c9niAUY58H3KmjNoqixrmgLTkSFq+bNi+H7fIdn3p4ePrz5p+8iMZk6J04ll&#10;vvG5lSG90r/PX17C6UxRRFR2Web5idPQZz+rn2ux/trn5fvde4G18vVglfPW2wAMdO+VAehgIlX3&#10;pVhTVTVqzJJBMIqFmp9OFvdadtPLz6KMxY/n0K2Rm9mTbcQr/Hzzbjc2OlLeXu/ISO8kFm+IzXif&#10;Qy5elTgo+kXk1Z3VsHUhmAouUSgbXj17M30Tjm84SLNhEiiYP9dWEE5KVS9HAWXjlE/Tj2s4jJH8&#10;wJ9Y1xaqFpr+jns0PZszGb9iNSu8JvjII/AdKZxVN88K962Ng4QR/Jq2jSu+c1rk92brkMZjMKVL&#10;Sknf/RDc6oY1Bjepm/UN198llWtuBB2q1ao7Ats1hpRZNai+PknB+f6Ve1iii99n+py0S1pCMkx1&#10;VGDaL5awXP9atESwueFdkadBJ0kmMlMkmdreT1xIE90NrphWCkl977yqoX66WEyCpm6UVqSUthm4&#10;R6e1PMJEkj3feAoWBsi3+/IQagx+vLeAc2vjSAS9kPxOrIjVIhPzsJ0Ao8PT0H6VtnfnqIyQsOB9&#10;YTNb98u7/Gx2VMT0L4JVTx+NUAQ/RKCsLggkaDMqxHGHPz8AY66UOzzQ1sGlLfaYwV/A/i32Q9At&#10;NeRzMxkeIvp9rLU7JiOZfBI4JiyAO8RR7m9G4dg6KQHRvGgubtsVzbZMLLqLf6otmw8E9KVLp/sE&#10;JVetzvlkKzd+jaRogI7tGzN5K4qpZ+BW9K7Qi+Gudi1O0fmamjsGkrSWyR2Eps/9lIG2x81Ztt0N&#10;YB5977/iiNu+2ka8DHB8UaXHoV9knEGCL8f5Wr9EofUHVxhuULPjdPSz81JUdZw2eF3m1mBBCaP5&#10;vtT6hujSIzdfB1U5P4psUxEfL0qJJ58/L5Ph2e9KIMhU+PYM84KUfGIWpa0bw9ORL1JbDQ6L1791&#10;Bj3rw5hMfJ3xkZrbZrRSGHk55AA/yNR61fwZsJMruCeP837mMMk26IHvdVF6Ili6+KlKxfWvcu9u&#10;1+mvZjO9J75XXCgEWPdblJAkydIj4QB3brTAc3HvEmVxnMbvt319JJjo8+yxvFqqvoO7/MG6lPYM&#10;IXMa1Eak+tuJV/x82i1PtXzcZctO09xQd/2cmzJvHCyu+0ceNF6P0O5fNS1f4I4YMKIvV5XJRvYV&#10;Rzx4cv02HY5OGXefymM/kCbu4ncz5y69+FRUdPvq84HURaIj2Wbc+bdOJK96facCf9zopC3NTGJ/&#10;GydZL04m7MCSjWfdDvnJfaHMktDrxcq1+9q/vC3IVAP1uWlRund6+azKbEw35TodH6bpVZABPvVe&#10;a9rVvZMIoZqok45vXM+Gq/JOacgRD/z3dIFa04KAPQ3fQwE68aTHdiVVRAwgJJlwlIFQoOJJgVS9&#10;32gNT1EqKFJFKut25DkLHLkR9uxL6EWm+qbEPo3sD+9Dt8+cAVLK5xiGlOcD/i2s5mcveVKi1niv&#10;xoMNnpWK19AUvKb1Ichr17p3o4LN1uBnijbVrRWtgZt2INRmGX+5P/tWtq0wfuKAy/btw6S3d4yf&#10;wmmXH37iJYwgWPEz1OwXeJcOWTeItutjvk+vCtnIV4WiNQQKJzuygb7+V9Qz8WtQ3eiBar4rYxu5&#10;tQyr609bIh39VpRNGOZiOV98D6Nn80rckSGjND1OVyay4Xxf30DhpXoBawScUQoyDHbIMlLU6Nq4&#10;Ddk1ihYXCWhezyuJHDfkVyn42BWWQDql2IkMN/hp4kV/nmizlE2Ryp8o4LIIeSrIRblE3Kxm9CXP&#10;0sFMDXpEd1Ety1Oom0vNgavHzcWdMGooV8eYQytFsNolK9k3W2uN8M1/AN3OWnKtIphL7MgJig91&#10;s8tnFmcqdrkTwbwLBXkqn02j391L6PINhLJKnp+y++KygPdJhEJpSG1nl+Bmw8gTt0kNzzf+JL5l&#10;lPoNC4++jECdVOgcP37suCAiMK75FtLxQ0dwgqA0aqpvCu8OTcw2Qt+yX/3jzR+56gL7AjK7HXY9&#10;QLY11+hxjfpO8TDJYpZGsESP94zhwODN9uTvHhkanw98h+8qccAQezcdG+QHQyaZ0kcOOE0auqPV&#10;f0S3Rqd3nwzVJ3l9sX9ILZRWyZK4b8neJnbW60qLl7K7MrP2wJDhlWyDzRt7upiHtj/fnri4U77u&#10;d7jVIGu3DgmcHE80farrp9JDlDcF4C6mZ3uIL4N4670sVR5hbLg9hKRqLpxDJEfEqvdCt0J5Evvo&#10;r5HNN72FrL0XFNaQQhVlsIyN+DSpZ32xaReS0HaBjxGQNZLGiY0Tuj/6FsouepK27TBA76y3jRxD&#10;rlEVEVy18Q5/gLvTn39Bgwde0OciAQTV1plrZXbXaYqVm64zcxkY868+Vco11qB4rkIf7WE/fPJW&#10;cj8Tavs6jeEhvMWK7ZsOb62K1WxrMsvzT7P5ZRVNtQ+OLo6nlw+2wQeH8bT3qY9q4ujSb2bQV1lL&#10;0R1Xkjow2JS395msv5oWY/cSZX7m39Dqz3FGxshrblwTt9/yYUVHok+9evEL2XNKkofcnROnILmv&#10;1mSWnQCca4vfrMlZRrsYFMdyfsaBwPEeBKXsRHLZFHlhOXnPDrpw05WweiLoZ7z4YDJ1hzeDVBfA&#10;9pU9izVIXUk6LMcu06VxPtT8QIfiJNftcdtUUClyrXgne0RNsp7c7LbtgM6KxJZ34dbk5/FCijcd&#10;04gf5abZ5kUPj1AKsT1JUJNEHVBmWFUqx6LyzfUx58QXMt5tzibf6TadSDmcJSYYU2lPuzLFWmCB&#10;b+6PSrMI4Xjw0zYDFsIM98rw6auvR6eWMgz48LH6eU8ELMgyopdNlvF/HALNj8V7WpuS6BesmYmP&#10;zepqNFNYiHQnQHGI4LmfXs0ywTJD6D1trjMS1tfidEmf3OLiZH3pZa3jkE91HHkeMiELeGdzDuA3&#10;q8I9ao7iWlDbSRkKZkwvXWIjawnXNknuy+Gf8m21dGtHJt+8byJAwee22cYZ5CRdY+id9XSqJcJq&#10;5IZ+oLo8v8VAK+yYzkZHjJcXLSer4E0nyszXYx/58P5qtmUvzV0zu0zPAV9ay9uJ8sf6IiNQBjc6&#10;skrJGIOWgLpGvpS7ZHz9ZzMCkLKOx2n4HO+4JK787KOzae6slS4x4HZLmuDjZNSp2VVt6XxMY8/O&#10;9G2udvDU61F2W9x5ZF9yjFFOGuF5yLbyw/218FYNOGPQUGc3YagjaYvUOog9yM65eEFu/aUnU3qn&#10;T6C4Mj14eKd1ZJ63xe7gRd4xV6R3edhH6yvfuCPdfShRwBKjO5PE7DdfXLd8PI0fyiE2GSIqvQAQ&#10;GfpE5Nm5vFyB11r80DTPJ4akui6FMeGsEJPpDCZW7yZ+Gp5Q0tmKd7MQcsAwIvCT453SMcH9TnbD&#10;RUlSUeqhjxOSKINVV4XK+sixM2mwSonoI0PNTf2nKR/4QZTqXbDdZI6upvyn3J6OdeuKGAg1e//V&#10;GQLpb9SyztnjNVnf5W/4nY6CTIMR3VaWqwd9nyIYze8pjpPzaux+lAvb+aLoucKFS2d6eNrD8aGp&#10;Rq6YOjOhZo/+4ScVwcypdC3F4pjrJ0TQgH3iC6PPb5NpDmJMUosLZ87DbrwhXoqCE1R3eBzcmjqb&#10;VIpZ7yFZKS4G3+ON5hfbkyDoHWyR9XI77dlytelAfluJuX9ucTGfkYlR12ttiyzZ6ac9oV4ewtmu&#10;8M7++qFXet3aU1uLNjGPNOLtI6+Xs7hzivPJ494BI5kpjC6Cwc/fhBiwXVRUnTEPOi5DXhn2F5zc&#10;U90iWk5Wd/GYeSHKsUWqJSrBAlY/JTehAmeDkzdw2HVTPy1AO8O0pF0drdM4K2hO5QsFpk3f/XSv&#10;LU8eZJzl1OHEO6vvgLiUn2iZ0PpW7wy78/eUfp2nahwNV7xOOQB3yvKmn2SLtGNidss0jmbRbwNr&#10;bHasWpH6fje7A/BITgNl2tG565KEhkZVn/0oCr3Fy5lxZ4WVoa9MgJFUAwiKHGlyoF4TEI9K9UZo&#10;jmk4ThF+mRArmyGWKfDjG8KFhbL2XFXg9wteINd/9j3ZiyKeBZxvD9BUEUzFeVnHFHEje2SWTA+X&#10;GQSrulqJeFn79ukXV09+WFdZjU8i20GSAt+AihxgAo+qf41Uz7sTckGv06t4QVrBRbz+7b75KcU6&#10;Yb2ayw10DUYhy72YYII/lhgsUt9/cIoeIolgPgsPvC2h4spn8DVm5QM4bsNMKcWim7l75MYPhWfw&#10;qnOJAJYhtHTsjqqsgHj27peqc7Zj5l4ULEHo8TuV7/FpT07fmAvOCBpWRh7vXkGs0XxKEk/DpDIp&#10;PpCuTM1uVD9NtfHoMa0fdyR1nxJiiFBMtZTmGnnn6vSDfaeokt8hQvbWRa49fjufS5Sw92x1+n5F&#10;EctXeU3Sfgb4agD5Yg948maf4Jhn+f46yWZdAYlc3MbPjwOzm882ufMdShxuOeW+GSCfYVDUDS19&#10;GZSaHymP0uPivRIXlhQk4NvOHHCrdK6OXJjmRfNd9Z7Te4O8/UH1h2b9sOmQGDUn/WXcVaTBHebn&#10;LRyTxswmRF+2MQ4jx0Ymm3UqVI13N5hed+oNtk9LhX7U0mseoHIYY+Q36qdtn9iHIe9/RzBrb84f&#10;l7lEEKE82Q+ulIQ9fBt1sBfG7dDdYOQ7lWDew0RehaK70Pzu5kzwLHu06UVXayItP3gYcQo7km3s&#10;7td3rRZ5Ka96roh3kLaweor9/wg+UHY0Xy5psKyUSXZJAWNSMe9F5lduXu3Je8+0bWqcQo57+l5t&#10;lq2W/zziycmMqPiN1N3GRsNhSujjj3DxY7Bv4PBenmcGOYOthclgJl4IcGtWad4GNK4c8KA/UDSl&#10;/GOlelHyLb7myMqtObNjzgsj17bXRUElCyXROqTsymOvWzpm+J87BMid5Nl55Wz3qy4O5cacKP2w&#10;HsufZ2HkC7O8b8BbarxvvPspccI0rYlhtHQtQBUPwlZ/K4BAy52w1wbYaJ0swBgu000pjuNO7J8j&#10;H88S+WUN0FOf5Itv4XXeLxryeIgXDfrR8l75iANpDjIhhYKnbBH0jNHDg0bx3ceD+TturmFRk/h3&#10;r82DHcPO9SjTO5STIQDAyF4S4sZ4eWzG+O1PdhzqsdQGsSs8KTciNFa0ooiE+613xffnWnxQ9nMz&#10;R9EMYe6gCNX5F7MBO3VWj68yf4rVqzIrOtSe2rsw7ZMLiuQ5CVGW6OOROJKrk+XqzUlNHn3B4l0u&#10;15cxwZoAVuDGI4iIFVZtjol5lbT5kYioo2lJAw/RNlQT0spQYcPRef0gMKS8cu990uwWDrvs9CLB&#10;q5jN2QoDmK2eJ9NKaIhiQJkd/0DO3Z4un4Ja52Oh8ux1vGqq9KHwpUM3QwpM0GpHUrbMfbot7qPu&#10;Uie6vrGInDzPA0TxZvLsM3U0U+M1XxX/O4kaUOI9m4VG8LHilREjkUziY5RUR0xYoFzl030qX3o7&#10;/BlCj1mvaiUJz1jJA6owyz3x4gc7ypsl1QaWxIm8ciV358Vucg6qO+eO+iVWdZW0KE9afLpyoEN5&#10;LW/Nuj+vA5md7rAc6/As2yuW5JP0a8HByIFutNU4WFkq1Zt3ST/Pcusa/NFwgRTranGQEtOPpBlh&#10;EMtSZKptnduh7W7wVJBs4NgOx/vUo7JlWTN2jsKTiHvT+Exc7HlHR53BNuLaWoPxo422P10YniHo&#10;wZM4VqMzcl2Pr/K15qpui7+bUuA3ietfEutteIS832WgTg+z9DJG0tzAV/8oIzRMTlfBlM5mRSXw&#10;Xa4kRD+rfD2pcNFkueyDF6XuBM2ZaLP5d4GOLr6UOcyWw5Mv6un3DSmEIPshA8fFSnPcJa3bhMnh&#10;ZX1hb0rwj8K6+VlzGoLJjycWMVHq98i9C/Og957APkzjG1e20D5Fsr+eOFUspB3QVkttLN1H5ba2&#10;5LTGTV655XwSjuqv4ruy4ThON8W5EXeKgL7K4fqeVpkzxsEHEBXR3SFb20EaNpZ/Hs4QX6oLubbS&#10;E0uRsdVPMmXSzX4sQZ9Ty+Unos5T0l/C1223O8R/HJAr/yarEEOUmfiQ49pLmsauC4c09XOKRUkv&#10;8yh6r+ik+aaPIrMJPeGpTfT3x/TQNiIbNXX7j2knXspe8zGUSnZbiuZ5bKNxB9SfzakSEBHPe/W8&#10;d+ZapCgcT0qdaun29itX9HL8GzLL+P8DCyD036zSY+Bedoh6iP1LU7bCDzj1PVWyxIrLM2M3mcnf&#10;FfBvMcr3i5FV9E7/z7l19N0EIThFR3D9gJKy0q42OQvDRXP6dXw/wFcding1Fsm74aAzRkkNBOXO&#10;YRnguuQJfhbbuN+V1wpU+o1Dr1kYoQ30YhXgllkjtHQD02iR67FHOot0E8tXNS0CGurkiULb8hsS&#10;R/Rerr9wlncr2QOd5S7u0/OcoHi/WqgMdCM0cojsBfsM5nWaSV9vJOmDha90pZovmKkqhuItqV32&#10;VjpTvkncI/Y8DgoZQnGSHKXxw/ZFwAZkm18w+Dc8SKhlz0Au9nrmatqMrsyYa34g+EsXZtrJKFUl&#10;6gHiNVmXev50irhA0ZkzIwyUypLWoj6iyYgbcLwwyfcNCPITCGXsLNjO/iXjKN1Jm2tMGxDxZ3Ue&#10;PQi9WOVpbq2/IyMaC8rOirfotDmughfqrw5XItPyqYgc7hupvW876IMhhHTgD94lhy30SXqQpt54&#10;YHSSb6VbfyGB1qZa0z9R948s2eJZahbNd8xnVwl0hvlDTxFUGxO+xG1Xsn2LOdOSDEIkcB6pcfiO&#10;nkw/oh41BkxS0Bid9UQB9aryw0h8XZLMZ3BPqZNovJd67IWgqmvjoUok26gKl3NPa718AziYjEPY&#10;CfgipQ61tNf0ctWmgQjicd5jC5sophg67Ygva88YfiWllERq7pMeHFuvtGloSKyW5jVu35uALTfO&#10;7YgVODf9il9BJc1Wtv7cIrJS8b/+0+RqeKr7d/LatuGOo82/nDMZ8M39xSLN9uaxrDZFVvPDhPeS&#10;QfKGsCdYKrnMe5mfR36Nn0fGWt7ZVkGHWoMVdn0m+ihs3b2GNtH6ySSlPq5Z1J+hbi1aVDMouqN/&#10;yccosQlEiTvls7Am4XDbnPcgOkr5Av+Q94EyZ2sCU9vEso99/wInuY5dFZzoVoLJCrhXs0P3O0tY&#10;tF+1xBQfPSLfxbgU/7dYyrAJIwiD6NXejagPPQR/nRdPh20fcOoot2Xre0v5jyAP8wvkbku4kQy/&#10;rM7THea6nmKqqkBtZp9sgJMSXyN2YbuEXhRYALx3NCJmAfibMMCytfNhs6lB0rDeVdK3YJyZLC4i&#10;nzS6CBfP8rTP+JrCGyprxJS5UbYffhy3JNJwd4dmCwLAm95rEAfwM/wz7hV2pB0fkFJJktyeCa09&#10;p9EcoHzfrG//t+xT1RMtS/JtYaBSg/VmQNL7gvI4iigUTQ+141/mIV4zPAguwb/huoLb7RZY16k/&#10;iOt7xB272LrOjwbz+Qft57V7qrZo9yqfFzCUSbK36R+lDZKQOEfsLja0x8LPE2i9unmb0Rb8B4gJ&#10;TeNCWW7UVyJ2D7mXC4x23ukaaFpuP2yaqUzQLBs2nrystNJY0lOl3yhpBykYSWbak4yuSHy9iLBF&#10;mI9/D9nAoTgSk03bgF3pKRk+zlrqHP7Bucm/3bPnegVL85MZPblJ8aPxx7QRyR2970EHzEv9KeQD&#10;alR85RUHp4l+wy+CfHg3rovpTAvBfHtSLllYqZ2q0d8awXa7C9bfL2iw/uP5gIJpcU2Lkog6PWNN&#10;wllDZ0gfWqiO8HKHcZJx/AK4Fw7G3WX00tL5TqNm0kZ619AuUiYpuc+GpCz/syuG9C5PYrzWcC41&#10;XlfbuCYGUOU0Xvw/AAEI/vc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EwQk81HsCAPAkKs/2NmGUrVdtr9wROrYNO15ove4oitJ6kspVZub////+&#10;5/znYgyGGTPGYNzXGDcpR66HSCTRSencivXos4/03ve7WxWx6bU6Lm1qrbdydYLOcFTiRmcD/d7K&#10;m9NRXzqu1z0MZTT7Vn08QzQcrThy+GCVsnSKubvsa+HX3a8KW3Ov2h7QdKl3/GCUuZS2tBYo4hOG&#10;V36X+JjumGsGeXDQxAnwFB68O4xuR041uKJ8ZD4XQ7sBPzEPXUDNOGzMGZVefIpFYoY/i7EcLM6l&#10;DmvEeiwKMAXuMOuHWNIVzw0RFm3SW4Q84/LqHIA/9/ucYlBB9YuXg9+pLLYB6kNdCUlHZdQeXxgd&#10;owyc36AL5JDFLrSdHJ0xgF5JeE+64bPiL7/y4aEEvOYn5GC8Y9YMUi76MR4BxkLXOC2IEhy5EAkG&#10;+NH/5qKbeCpnO9SXfsnoB0t03OcVnI+KA+NDUKzsXlcu9N9UqgqCj6VEqQ/Dd5IyRYaIa+LkjctI&#10;sdj9fDBgxFceKgJxItddfFAmWGLEgEP87o8OHOtcxzE9ji5rouMFtEPVrBuExIpJVQ9sKPcSaGFe&#10;6p3rHsiKlJDgSwiatMnnHfJK/G2XAVifcJRxGpGJln1QsznlVqNhHMOib+1eHFH+qoojnMWc/2RE&#10;QEC9gs+G/lDeit0N8+RZQcmIfmqxjw8SkTzlVIooJAOMOPh9AuP9GtZv9ZYjn9lwlX3ba/ZS+TWt&#10;HgcpWlTuh5bnDfEiIFF2S8wx2FQ1ce4hnK5w9m5BlqXddTqLWElPM5Jgf/HEWymrqG3DAyF7fVNs&#10;q5QtrZ0va+OY61oU5pyc0iE6HNpesBDNgXSaoHMOsGPmgvchWK6YdrKAW2S/MQqgcUnYG2dWWp/1&#10;sAPrTcfTFibbt7m2lGQPNgzIZzl+1TbcMM5oeWZUMeRf5HVWDt3NtfN6B1upccdJ+IzSmdEARSXp&#10;Xq9khY4EDBmwqgeimjezTbuLSq6y5W3msnnOhpvtlIAjq8Ei5yEjbfhZc+h6UaqXEurJ9XSsg5ep&#10;3jG6ofXJ66bWsSyfN903ZSGP/nHblfV28GGxmB3ekyWzZr+7k0Y+4JxvSosM5fTX1AZWQLZaS68A&#10;CC7kOaZAjVmmjGHOg2TLt4e5BGdsxJ36HxRzZzXFhddo5ZQ3XK2cp/SQC3xbshFYxMyRQtAR5EGG&#10;oWHeI6Q3tsxxhLTGYsyUpCuu93oLtZwqHbYmMyivVmPSl5wuqye3kZUKJjFPptMlRCeZEp1NlJAJ&#10;5xhEBsnzekaISNJxCxFL3jA7SgSRNa8Miefi9fc3EqL4R80bCB+RtmSG+FFYIi8hDAVDXA/8ncA4&#10;6iL+gu93diU+wSs++Af+hLdyJ4n30YSZMZ5OW03uxr/Jou8F4nWp52+F4pyUiGIv/EhStmwrvley&#10;mnyNW4mFkXtwu4TNgX/B94oGDu7D/ylMdpjFnQRppkPYFP/Yi3Ccma3Xr8KXZ5rfrMf6lMcLKzG1&#10;vCu1EktMiyHUmEDqfG0jlpq8PmAHVijZ9FM8phN7O1BYVvxL037MSnjpWSdWVoz3fcFi83saN2Fu&#10;GrcCV8xU/bs0AFuV8QmPxAzSv1zdiJnLbM8EYvZSkecXzCX5bw5OGEMSbDqHXom/8NQVc69a6EXR&#10;r1pR/S20o8Qz7zOqKvBIcUKlGjYWjkrVd664ocUZzNPFaIf8i2cc2ps6Z/8B1aS8NzMHveLvH/eg&#10;c7f4PT+gufVX66LRkCp2bgO6r7wpmYE6Fu9Bo9CdeT0RkejBbNlpQzRYle25Ag1RrLLXoi4yNzNn&#10;4JGIj+NoZ9fO7nE0tJVX64Ra3JzTCMF0bXySPnipCwAIeFK6/3Ih+FDg7x8NFnPqmBrw/8wEexYY&#10;ULia+SL9krCxX1DFoHlXO+rY86hmM3jeXpJDg5rb6RJTkFd/EykBssrP4Qsgs+yU3wwoKFzBPAwy&#10;NTvtfcCNDK3ZeSRScv0RikaOH+t8juoPX632BLq7yuwqQHVOJJ4CkS0n4D/AuYaR8Ghwrgr3iwcX&#10;yjCmETheYGz/d2CXWWwWhWyVYI+/i9eyL/VsF4VwttUbCQ9xxvIyBDiEpxjzdbAPFsx7gWy7YsPb&#10;h8ydjqC1oJk5TTuiqF0fdxxbYxLHXcIejZmIfInH3e5CW6K0do/AicA0E/xo4kwSzKslQsAivUhQ&#10;l2fpcCLfP5j7iehlmnMBMWO3h7udXGMSyGWQsaObhWtFi53Bgr8KF6qj+Y5Cgxw3HinYKtGnx/g3&#10;EB3txHsaPsSt4J30u8z1oEf/dYIao8NsayiKNjdhUr7ctpFjgp+lU+25fP+UrZV9PCgpMquG7ky8&#10;L86kt4ij4VgunWBzqY1rJFo8JaTyhZMe+RRTMGHrRn4SbDexJ9N5vw4L+fmqpbZpXqMyTudAv0jX&#10;U++it6WVJnhweVIF5EZ9TtaENVGIpP9kLbUh0cxjJdmYwLeZJAPiY0wOECOC1vsf+esKDFoDeC6a&#10;Lm0RfTFLperm5qmkonmugWKIs4GKkdv/0knppdacmCVzU0LccXJ/kq9NBtGXOG1yjTASKQdZvNsV&#10;ls2z9P1S6/KT3LlC3wwRd1euWDhKpWUz2BspfVVb6AwpV6hP+JJ7ZZXuq4nBVFObIOJwSqCJHA9K&#10;2HnPgkc1HLqtpqnqqrI1XEWFlTKIelDSJOihXArSWQ6kRpMSuoN0UXcf1xEP/2SYXvyhThAAgJer&#10;a8krskq1KvLoNlZE8sgWeZWrkR5bEkq6Qsjb/H4z83s/5z1jxoxpZmjyiEXySqisY8vncKWXitZu&#10;rXxcp9VWn3T3/R++6qBQDe+Mcs1mV/CpLNWuHRikibv/Qg71qDsPwOGd2dU/Q3HXOWXbBVhjONrD&#10;n6orzYvgx5qGU0/zHhmTDqzm5eu2hfrx/lIu85wBc5Ur7caAfXTXzxWIx+C6js2w1Z2zV5qhFTfb&#10;lEGCmHYrZJxvbDZc5PLN6jkp3Ty6OmC/iudamRkyDl7VTXveBNeoOHaz3Ff0vUEx/Gl0pn0rNH7v&#10;smlE8KI/UZEpcOy1QzbxMzoX5T7h9beYp2zn7W34fr8POFE9HKIA04zpnipgpPwbezOugn58d1Ti&#10;ln++8zdRQEFYzRDLLbRSZTEOhUPYHNVZVJV/jEwvJk75EWElxw4U44GlriGfsf2lbzya0C6uzoZE&#10;+UDP4JxoEEzsWCG0B49WWzB88KBykPYA49ACcgLMybMkDGBNqh2Ogc/24xjBWxmyG63kcTy+R815&#10;OhstUsb3G3AT1uA2bcdZeyzclEWrUZ4iltqPDCDrSCdkV+5jfBoeTrHAxuG0v9ejv8HLgjXoX6Eb&#10;7uNIGnTZph4ehE72A+y/RXXX7zFRQs+qD9RDpl42S0roMGiSSKNsc27ju4lPyU5YGD4X9xqNxz4H&#10;L0MKMQ93GB5Fr9l0wQ5IdN84u0V1rCWErlW6VAJUqGxeKiHmJY8EVfiQ2Cy7FmsSRp3cgrYwhri/&#10;IXdpxyAAniW73QPhHeQim0koFnO5k8Bc179rbqcDdTZGC3JIEygJJgBVMT8HT1B8uaDBdsj0SdHo&#10;TknyviLkoCgqyAzOYvPcFiADA9iuEuTjE7feMCdr1E3J1LjJUt9PnjMKxQ7EykubeenYtHZZVhM6&#10;rF50AkbGlC57n8NvZCU7lNAXyVa3u9A6kdE2kt9DJvWWMW7NRxqdKHmD9yURuarWXvgH3mWyBE9h&#10;EmNE5j00T6dOvIMUaTbsjYLpstc7vCCVwsutTGCSptlm8jdRa3uOMmY3ghqeUEmtIt0PxIOmV+wo&#10;XlwfCSRiMdVTGb+gm6ouJS5GNumZ2Ab4/zsCb0FBaoVbsiBUPmYr4hko325f+knfifpeyrvHq2If&#10;oe/4yIzhu1tucQsx6x/7M5yQydrfjx+Gn5lCYjdDrw3TgacF0xV8t+/4U8rntrU8fyripi/949Cj&#10;qw+oJQMO2otE3u29zHLcsau0tBsdb/31fAFS15R1bAiuvOoRcxOqu/JVoJOgWl/pZs7XqkDbXvAF&#10;dbAbUPXltTZUKSPzFTqN7M+CbGGk5G1hJPBIbF7kkckRehXbJ/oxYPHrWID6UNK6fYGsKiVdaWKC&#10;m2Q5ib8DJruMZY1AwNWXin1AtHZethJIZG5LnIEcbqkoCria4cyWAp+Oe9EPwF0xtRQHpLanEh/B&#10;l67BhDvvhNXX+FK+5w07ZSNaVJciP42MaHBpGOJLnxcfgQ2l4UIRHHrekhmFZo+F0/6QMXqGbIVS&#10;Ax4RSVCIyzzOhVKtwjEf6NsOlWKEbatdLJMy6eU7JUX0N1SwSE0+K/FhnxFPzq1ivPF3P+RSFfiK&#10;6AjSHQsLSMJHUZVLKzaFZltloPnw23YXxSbFp2ql9J18meqVeFK6mjQTmYn9ih3ZWKHsH9/QBtbu&#10;6CXqa1oTpSUM1E7/3/Focr0LH4sguqyMSBV6pbVP3qJbf8VXSmvYMlZcol6KDwjFSqpwgRmTc866&#10;01uk/kdGSL3YJ/IzsVnI8edifcxPLgmogbG0moT78T3Xk+RnTYmXp6WBlZ7KFPEGvRnWIfTSzhYu&#10;Z3LKV6dzqP6yk0ecySD5QGQO3itN93fGOOJ8F2/UQThhvQo2J/AWR7l/Q2fVNcmH2hlFqOj+lS1o&#10;LTteKShwZNbp7c+UUFna3sPniAl1+Z5f8FRl+7Yu9I083WUJopIkWu+BzhCm5k9yx7bgSkbyz+a3&#10;ckeRqqEOkbC62qx8R/qxKStNRbkahYfqCLHu6Z443FbD3RaPilXsxmFki4y1zhA8J3qbZmTve/4w&#10;ohLtDW+Zo+hM6xlYw2Y0afL8aWO99elRcqracGgpEVeVFjGIDejFfvNouNZyoxEeUZy0ZgRZxFjj&#10;R9n9gS8Gk6TgTpM0SrSzOxm6z0Z0mF/k0fnXZk77ko0N8wkA4VjrF5GEiS77+NWgS3UPNwIwoYy3&#10;NgkciFdN9/SVeXnG2YqE/FzZ03JOQTJSUHar0DdvQXG4yCEtS7pQvOhQjHi4+FkELXxQ0ub7mXUt&#10;1a4/xcRwhRYolQmmNcZdwriEoUh7gtsnzVfnc9/DXsr3wJqLD+RqIOX0eek+oCMhU+wOrgh/KvwW&#10;zPQVMLngxHpvmscjLPrJLH52w686Ajmid9WUwnMSf1UNDENLlAHwV7kDsldQ2ylQYoLAg5dFOBQb&#10;HsqKIHdfe3oUcl+/mBqAyOWLCQbaWX+hop9Zq3tYfpPeILYq+y+1mj+vEBALOfdlIcTa1CsSczw+&#10;/q3wHSbe3cAuRqe2NtK70UznMWoTqljui/fD9686VfjL5iok5d9Jk4VPy06Je3kv5P8RWWY/kdaz&#10;ipS7YpAJiQ8UZlJvd69nSsjbWzlUC/HcuZUsJH5anofNoEm1M9ohTYv2uPqeWsTWKb+UJYKDcoHC&#10;4cJLaYjMJnlObCHx5MDsn6Iju+TMIrbZ538M0Ys/1AkCAHB7MRmmh6utyShuP4glx8ojVMgzQhR5&#10;5W0jqWyZYcwM85v3+/eb37zfb8OMVyQVZbvZLW1lu9Khcmx3pbq0t9XFqb37/gvfj+xgbpO3mjnB&#10;6XEfpyPp97tsqhYjTxkjx+kmuSaJReNMnBb9SbnzDAqalvEqogQmydbDL3gg/H3ido4YsoR1sYbA&#10;jd5M5jf8INQaWgrD29qhirexFT7yCGskRy0pMT0i/BP+WV93OgyiahLLsYJM5b7DabwIWW2CnhMh&#10;ngk7xsqA/+V9itEDFqFiqVpGcide5Ttok6+Xu/TNsFmSHbbVtmcwaEU2pkH7TCVl3fxPuqkcJXdB&#10;3Z6AYT9VsEJXma+kMu80xh5hOqqeuplRY+GqnK9+lnnKpi8NsWTiV4PFbV/Apb2Lp1oh5+7Lx//D&#10;v2wZynHhKgzP401sWFsf2s2UK2zeO+l/g/+BAik6Bsl8VfnEAUuzZf3XbzOnxONX3uEPwt8MIxoe&#10;gA8HCo7X8Cn2h9lsboWVHZ/CPmbEhtYzC9RfeaPoTPgzqo+SzIDNeVbJ+RZpimmiuYLlod+Hjcdr&#10;NFtwHqe2K7fh3h3nyMJafsmuELe0TuxXClfwF0J+B+fbbF5RgiXCuGs910x6YkJ3Egmeki3GB4Rs&#10;xq+6KgLQCqsPEoYbQhSFRPfSK1I88WzWBdFN4sz+TcJ0UlaICfQjzXn5CDa0X3a9yJF1DBjmLXwK&#10;R/RvwwoliD6vlQE3W1QqDlB1MkduAb4u+Sj5K+CatVHkT17a9/9L8quQI4I2YJMXip8CjLous21A&#10;jh42P2XPw7cMmawPtFnNaxYSN6B8zNxST5Q7MfJL9kui6fZDWBiib9jnC31JY4es4z+jpWJWeBDt&#10;KnI3a5YyqqszHxXmCHv0N8AZ6n1NpaAMO67M5D2uM8uauFAxWWzn1GTOwkh28t5ekM1K3+XgZzHN&#10;mLfch0w+soO5TNuhPW16Ie+HrPpi6QXKPfWK2Nb8s+IJLDsxKf0M3Sy6JY4EPTMThXx+x95YEMXz&#10;3EXijXEDMW+4WzleyGnmBppVU2wS6XeCA3oXjRRYUmtUTs1/UODlhSe2SmVSp6JA0R3R3YwxoZ9w&#10;NO6RQAW+2ZXISxBcxrzmNPEy3PwYabQAHyDg38fqfFOx9YpgRDdu1gAu6lwD/nyQIlCb8W2+NFHV&#10;WNghOiMfzdgNOaRRcacE0WLELifuJJyAmWcvCKLdauhquqvqpCmyv4k/qmPb/05GqD26Us4lyJ+Z&#10;NbVUyQdD+rHbIi+tz0El1KDaFbvMn5Wbgwe5dZJWzG12FfjGTUnfQA9WAqb1I0d4D3QlQ0c6/FSz&#10;/RnfNcm77RE1P0mGrSeOBcIPTHcPboF89M2xIJ+t2Rh8hushD8FcZC1DV91u0WT0DIXN+Gwcx1uv&#10;Cxt1am9U9V6iNt2WEwbX1ERKKL0/FFhgefe1dCu4YBmI3cfP0MuDYzgTykKMiWWA+t1e02LpVfKM&#10;/v7znZwPdlJzLYlnxWGDmhCmPuxydbMeg3uSP61WtdxLMyhyW8f33JMewo987SW61fYDGgNfI3xG&#10;wHy4PUmW3qdpm+IgbfS234iDnTDB+2yc8TGhouq67jDh+/w41QwxIu0rOUzs29Mo4ZHiAp/Bq6TX&#10;aF/hjfZVxEsevuOlNLV3FPjIRnf3ARTCI8uPgPcZrHEbebLqj1op2XbUqAoia1PNskWyfs9m8QJ5&#10;LHAATgI80MHQPLCyNpILAGWS3b0bWM9Z27sRzPdt7y07mB6nBw11jKTKas0S3XDUXcmlY1KDZDk0&#10;TfSYOI2WFEgTamiR6HAITbOsxXE6KRbx3p4O8D0ztKtV0N621QzytzW+1E9xHRV9mlKO+chpxSe2&#10;IcUuHWf1RVeLhpjPA/OhT0w6OgFMZfqtvcu+Rk0VnetxlS4zSrtcJQh8otlH5Nnooy8T7in/pF4A&#10;lXlTCoLANyVUup93I9pVFMxVBPpDlZzf0QWCc+wa1zDWfSoLFtqHtCi60GpXQa0s05jC61ST7qO0&#10;u7xSjRUL8nIV62BdskNyB3oYNQJfBPMCVsFZQTm6jj/GzXWlsRDUG8Jh+3lLJG3MWmmMabluqtcl&#10;NIzoNOrsslE1WnEl1yHvlBUn50pqJDujquF00dGAn8AKYRP6LN+bj3C9yyykvoMW7fE9ROqM1bd7&#10;G27a5GsZPvlSl2csKkOoHLpjuf7yTDU3aVLirFiNWiP8ReYIgARvxcnoBp5QACDdGT/StkNf2D2G&#10;fqWsdr4d8Me5GRd7Kk6G6TZ1mY5XqYiWmMMy2Seje1KJuF8XEGkTclWqgFIBKDWia3g7BCRkHCOb&#10;th9E216MdlOiOv8ychJbabw8FFev1M71+5XOqZLthYd3ysasdw78Lm40XY+sFaZo+wPCBQfkbHQ5&#10;95oAj6ymL9GKeMKRpeYcsvOQO3b9+fK+auztE2obBkcpnutEtJRmexrXtaYnOLR5+JjwR8pXbRF+&#10;CPmXhORNU9JFIsP5NzC9XcuduDRP2NqRNbiFkHzuai9AwJ5AdCcT7MUFligiMstoOEAkJNRqmCSn&#10;cFi5jaTwXZSFtpdt+q9koqPdJVfgT/biLA+vAAvtrAsxAPWce08/EPJtUxeB/LRoyowjj2Xt1jPI&#10;Iwko9ST5Tni+ogRY43tPWgG0bPYS36L4u5j4vkAD58/DkawW0s0BArPruyL7R8Zc7ZzVwcAUFZgc&#10;dNohh26WjoofVPvTusIx8n5ak+8lSdf/AAMI/PeGlxQ5leWGegXvjkKEA4t1tqCRLX8QseWP43Kp&#10;rV2OnWZAqSaNXFnLpSWMUk1OoTqLZ0BXnYWKlzLdmguJ/iSilvKJ5BRjlPWIpgZNjVOEQorUtiiX&#10;035nsWyWDnH/rOCUSWWaqKGShlk4pJqRCkzUoKqPtj/4nPGOhTKfmW+NnCSPlj+NORSXlAKKnga5&#10;jGGEjIogtb+ec33HsQOcNHFsrHOZ8mULqC2XrFi4pCKVvkxroC2UAT+nnHCScjJpmOeRQCR+laSQ&#10;GRTDkzKMTQcVi5KEyolptWmlH30bsKmicHDKrBSfvGRzp8adAVgzo7aap0v7n7uYhj9Qm/uWoDIw&#10;mGyVLCRplRiSshTlknyNygdkiuKE/4i2tSWr5HxfsF6o4HAQq8Gl02PLp2qit1ego1Of+0uAn1Od&#10;gD7xm46bUDHwl/iY/SROlJiVFRT7kd2OLwenik2FLIf0tOSy8nuqsByvhG9pq3usFWM2pxyoolce&#10;owCljksTnvqiwj6cmzGgBTG3l5acMiQ2lCuXGBULkViOOwfdidOFUYc4tKe6Y3sLr+O2YW7iq0Ky&#10;emK+pt2uuVa1or2rVkq7nrKn/j5XmuWj1jGKl0aexCQik9OYbhUZkO2ORAgJiXGFb4Mzwm53OXdR&#10;vPJ342tht7t4iV9bsu95KVNmrlZ59Udxqdx63Dr5pat7yy3sodh8yR/3nq193w/onMF/SwOKksWA&#10;74KrwWB9pHbYu/x9y2r1ttV98V74sg9+FlMOrXt+a0clqQN+3jq9pM5/ay3HoO+AFh/2naiA8hAl&#10;m4WB5APwkZmCR4IRwG2EFXZFuxSDuWpztfiDYF6XsTyDDFK9rKyC7UbfqDeC7zqHpAGDFS2noBuD&#10;aR/1nL6ECRBammuELwRKkI+C5oGMv4uKXHW9ujmJmWn3tSSI2F47sHGIGFJyq+WHi0agp3CHHjpW&#10;oz6G1i2Kn1mGxh/0m++HJxCJmXGGNASZj6WDHIEOvuGQuXU7uYqPhGl3tHKOT13Jr76NHFIQqzGM&#10;I0ZRpriLUDodooSKpS1rnpqKQh/7mxqKURDJmGqIFgT+jrGDYICcvmCW/XTCuQKVUWj5s+KTp11I&#10;rySR/1GfqpGQoEX2phKPcDndodmOci1MneON0SAImkmNJxEWl2GJzgVyjbuDr4AUveCdK3RMuIeb&#10;EWiMs2WY9lzZrp+W21E9qgaVGEWppYGTjDmnoUSSQC0ynUaRZyATmZSPkxFYln2LRgXWjOqD8n+E&#10;vXKjXnPLuBmg5GgWsvSeZlxmriSb4lDZqYeZwUVapP6X4TlwoLyWTy0YnLWU1yAdmPGRxBGQlbSL&#10;4AYqjDeEK372vRqpo3M+t7mm5mePsoukHVvprbGhQVBuqQ+ezUUFpIOcpDk3oDyayCz9nC2YACAl&#10;mFmTyBHAlQOMAAZyi6CEW35lvMKwRnK6t2OtHmcWsjKp9lt7rU+mzFAQqKqkD0S7pBuhpjkFn9Ce&#10;ryzmm7maqCAsl9mVexHnlG+MGgasiySEg33fvGy3WHJItxeziWa0seqv4VsirP+sdE/EqFepc0SA&#10;o8amBjjcn3ih0CzUm1ycySAyl3KVxRIGk/iMMAbbisGEo3e3y0R4z2xHxax5BWDowCp5WVWkusp5&#10;3UqCtZd6nT9osIZ7fzPXq8d8cCe1p3R9dBqjo+B+lgxToCWABAI/lCCBOHeIyj5+7GwZxK1+o2C+&#10;vy9+flWAudF+j0pitKJ+3T9Lr5R/UTPFqs5/6ye2pmmArhrEorKBrAykntCCPwKskuuBz3c7yTiE&#10;82vDw7CEOmByvjqDplVauOODTEpKs7iDLj84rqiDNzO5qeGDdSe5pXSD7xrioaSEygzsnaCEOAMN&#10;kdqCEHbiyD6K7mtzwrCJ2WA0vT6I51U+t/iIKko8ss+HpT8xrbuHSDO3qPmHICe+pJGHQxr8oLWH&#10;rg0snJOF8wNhkOmCSXaUx3OQ62snwd6PcF/uvGiOF1UCtyWM8UoMsfqMDD8QrOCLUjOnqB2K1SfE&#10;o7CKthsln7uKVQ2Am3iHlAPNj/CCknZrxs2WuWrswTaU11+ju7qTFlSrtm2RiknBsTyQTT7brByP&#10;RTOMp1KOhSfLoteONxtZnsGMtg3kmluJEARIjviC5XYNxkKcfGqjwKaaL19iuySYCFRhtc6WGkmA&#10;sJiUiD6tq3KTNDN1pqKSOCfQohuRVBuFneqOvg45mWaJngSyjiODLXWuxcKiQ2pVwCCfml8dupad&#10;GFQXtTea0UlDr/6Y8D6DqtSXWjNjpf+WJSfaoW2UIxuynSWQlQ6FmI+J0QUMjW6DaXVgxUeoEGoH&#10;v56lL17Qugyia1PMtKOf1UkGr2idsT5cqj6b6TNWpWOZ5SfroMeWuRvjnG2SSA7Ml9CKAQVYjNWD&#10;nXUPxNKuH2m9vyqq516LuZWn1FOKtCSk+UjRrueinz46qb6gQzNLpN6dCif6oDqY5RwOm9KS+A8H&#10;lzGKKQWWjFiDx3TAxGq0d2l8vsiwuF5UuTWtPVNWs72qLEinrn+nPz4fqVajwTNCpHOfkCgGn8ia&#10;ohwxm1aTDw82lrGKSQXIi/OD6em8eWJ029ZQeeV148LIel921q8Ues13qZtBezx4oodLe6t5sHLt&#10;fCN6n14VfJ17eUiCfQh8RTFUfUl81BXYfSB9PeeWd4Z/J9RHeDl/IsDXeOB/Gq0zeXZ/EJmLegV/&#10;OIXKepF/eHGYeyJ/o1zoe69/xEeGfCp/4DCdfAzWiSOUiQIA8MIqxTbpjXZTr3arIRRex+YurHrv&#10;lUIleUREpDLm+u7vm2/u0wzDOCbGPW7jyi2VIySUTimxW9uh3ZdW19Z7v7/il4y/pMqQTfjnXyLZ&#10;JpId42vZD8WuXYMcvci78hTgL4zVzgGvBD38SDBdsCM5DNrNLwifgCb4VgFF8H94hPNH2MCzoAbA&#10;+8j6mRBma9q90U2sctVCx2s2N9W53MDZoVBkRnHeymnkF6BBeufCFjBBojxxB6KIg36+D+lFm5zP&#10;QP8VulAtIIHAZjqccUunGPkX80r2dLsLK08baFjGDtfMap5z7NPauPWcBVXpeUugRVkW9hpMkHf8&#10;TAO/SN9sm4cOSsTUReCg6OTjOoZrqedwOXNt4VBrHnMhn1mqYrXp9qWr2fLsCILHicqUnVsGbEmf&#10;CFsLTKs9/OUgqBzdlgd2K76hbgbXSNAppxRtncXQboawcqzFlxlbVl+yn+VY1JEWzzbRf4sj7Ic6&#10;IMmBU5ltfjweSMxo818KmqUZtx0B/VRKqj/Alx2c7ExxbJ29foexuvF182vG27pvi82ZLZWhal+W&#10;qvQVBrETC7VnQzjueUmhPZwPOcl+GYA6c3AbFRjVrKNGAmbyew+j6PNX+wY4Kbe77Js0jNKW/MIu&#10;ZkyDm8qG9VPNOjSFbVm+OhFjTxTvCqVxZPlSv+3Autx9W6eAaO0BKouTrdz8wJ7ed2Og3zclv1/e&#10;GM9I7Iku0DPXtwenrmTONYkQGaurdjShl41X7DxWxHEqvuU7w2nJn99qBEyz31JFnD1K5f0NdO09&#10;0z7/FPqYfQOT4TZ4Qt/CeHa1UOnFrO/cDI+xsOaWBGf27rqwY27sqQo33wJOXLHNVgWnWWdNzWB/&#10;VGZNfsFvMSoGH+M65miLBGexpkum8Hj2RDoFj+LMEOvwcHBxUhmeDJkfL8PV0Ee/l3gtPLVVincj&#10;POtJfAK1enAJc0ZjBhoxO1TRTGKb0JbiJZgj+ov6LOaFuWJVWAimOBuLodijUDVmxDf7WWCTeILT&#10;G2wO11i3YjP4vXtXkFbh+752ZFzo2ZiLzAlkhSGoFX8u9Rn6Ex9EQ9FYPjXRAy3g1R/ToLO8YF9v&#10;bA254HQacyYrrXMwSzL2zie4QeXZawJPKuvr5+GvCjf9VWSN7L4SQYKkFchqRC1RJtghj8T40RrU&#10;UQTvlaIJQonjC5QQXLfG0MP8wgkzaCg786oXbK4NMB6Dd2VY5HvCIWm/Kb6HNerF0BT8JHXbmbXI&#10;LgX9yG1EJru+51dkWLrXUYg8kthaSxG1sP9WPGReeLunFDqaP1Q7BGl0Exf7oZbsr7I+6Ks2BmyE&#10;gzST8Rvg6jTGESvEXGW/5zgSoFzh6I78U55h3QRPiPvGnoPiKpfLnuCQIaGGBX1TfEnHh1wKaNIC&#10;CLk4Bhih8Zy0uAB4hxYIiYLVGonPJDymfuzwHh5Q2Vo/hHdK4VEB6NSU2zULRhp/qHYEU6s6cg+B&#10;XQZQIoasiumcNihGj54GoF5dU/Bl+MfsDT7n4ZMZzx064cPpMdYfoSrZm5s+wEy3VacWtGj9XPkU&#10;3N74V44tGFu3VkwHjZVJ7GuQSelIbA10sjAseAvUnPd3n2XQXM5xBxH0JPPgKirkJn82shwoGdB3&#10;JAHXrnyt6AV+6zyXvRK0vfRORICn6/NZb0BjdWjsImip4R9BBiis6JB3MyTPm3YIg7hZrascwQfy&#10;P4ffA/RxejsdkA7vKp8CqvqsstyBqcuLhJ0grc2U5Qeeb1wewwQv17gG7YEsDSXeKZBnYZHDTmh7&#10;TsUqL1CpMBn1EHanKLs9BI8Zo9V/CtYwP+r287nsRVIub4GzHrjIYwKBcba878C4kEXkLei8jx2Z&#10;BSdsySSZCG3FJ5KDmoxYCjzh2532fCFiX7WEN4Owc0S8CKRd/Af5At3I8SYx9GLsK3IntiLYlFyE&#10;wd6nuDexmS223HLclWLKFeNNwwd4c/x37XG8ID69Ipjs4/2RNU8e47FFIu4Cz569mJtH/h7zkBtH&#10;tget5/qQMi8jdzUZbV/9/9P7UZYTzeR3g1JyUnGjtYs8JFcY+rjjsmCthEuX/ijcy/1BQmM+Je6K&#10;956aJapE8YeDCZUw1+tvRLJg2v7fRIAgnLIS/4vvOlDLnc8cblnKRTX9Zdu5K9NGMlcTzaoX/Hki&#10;OXUvo5NwUdRGvySs5NsPyfAF6ZAnid+VCO0+4IXicooz7ibc2f89NzC/pplO/Kr7vcRAkDn+mgqC&#10;pm3gVeCzGVEpubgh3S7qAy5VWwTewJmplh5f8cMKP7tL+BL5Rko0xhDb9KqJR4aMpsXEuRKH4sOE&#10;WcHN9CTckCcnFfiZXBldj7tmFUfZ4TYZM4EOuEn6QQ8Fdl9tZodheKqAIkMHJcZrNEJiVDRUE5bV&#10;giJrPLdclOaHe5RkcQnsc8Gr5AasNy/8ZDRWkfPuoArL0PZ7bMTOaL7Y7cfM0niUWtRdtuLKE2J/&#10;W349He9pphbM4vuMEvVm7GnVZwLG8gw1F0aw6GIoshDz16cc+Iw56crdO9BP2aftVqFpGQ6UEaRH&#10;FtHTR1hffW6Mwfldd/XTuGlrp8oF0zZm4jossNZwwQKzqhiP+IK+LKUdQNCxgmvusajuYgFtFnXV&#10;RlKeIRGyc5cf4TM3gDohHtQ/qqdgQ1fWpyZgJzqisWeYVfPo+UR0wHg0AkSLqkwO2KDCssXu69BD&#10;BUto3cjT7I3/IwhO4KFMFACAb9dvc9ZS6SAK721SudKmVZQIYRU5QrSR+zZjLr5vvvuab+4xzDhn&#10;3A1K6KJW0tZudltbbedGqke16u12v3r//+IPQitKMMwy74oGTvBoqMS8yY1yLw2Wg+ScskPgefw1&#10;hyicwt5yBw+lYQ7lf0RsR5N4k36xSD//kasCSRGctYqBH4msLhC0jA/3yKm9/I8NR0g7Qab0If5B&#10;MAKE43OEQQW12FLheEo4GiqK25uMqETjW7vg1xXRrn6wsmLECobeV6qGLlF7IY+uu6Sj+G7dKDFf&#10;jLM5+AKxV8UnzElsls9Dd4N/J+9DcPBeuBx+AP64dSUcDF5wmYbugONWJsgNvD64nAyj+k3RhBt5&#10;rDYZX0UYJS7Y13iT6Ba6D7uRx0EwzDGpFL6J5oTdh7ciF75RQ82Ih4sB8oWfWo2LS6ErZwVEpTKy&#10;cxjPkUt0T7B06Q16DOWwbsJmpJU5lZsJP6HTDsrg7ZRNmBtkJG58Ywctxkdc0sUS3Md6HngMMZ1+&#10;g8/oRjsCsMnqxJpCdELznuIif6k6BUWIs6ImJwE+IjMkdkGD7FCoAHJm3m2pFyN0scsmcJrqtN4G&#10;3MNKThE41xjaNoUVNm6pXo8W1HmQEQhP589Ph01aLLsAeqV+lvAMilAW7Hkk7pE7bNkqtpS6unwB&#10;HpRcts4G3PE3A76487GHrQ3YknbfqreoVbOC8ERsGj/x0uGQutYsFiJ1eQke4ilt3J5ocYia7/sb&#10;qFPaOo8Bd2SQtbxSRdzu+4zN9Ola8tBrx/M0Y8gZUwC+Ej7TbleeBT1rdsvsgdwa4+NLxVBtR8hZ&#10;cLJmp28m6F2V4awFjiqeWfdWLiNenhzDTEPc5nhUcvqaegwp73PE1sHFPZlcFqrtfHz0pfhWKxB3&#10;XbzJ8G2IH8jUh/laAn/o/JyzgQWq59ZjFSZyfu8ZrPAyZsxBY4dT1V8gAYPuaAa8ZeAp5z506MT1&#10;owfEKtPvcVHgdNvH4OtgsDF48wWArQt3Dqrs0+DWjysSSdu+OhWvaFlLvaKguLjqkAwqOYX3s6Ol&#10;D8rfSXw4tllr6V5uVHwNdaA8PySPXMmr2FxELOLjawQ4K+CZP8KCRRG9vyi38zjG5/J4/jz1j1KM&#10;j2D+khv8t1wjEy2gj76jHgg94hpJRngxuI1IFO3zmcGjRI/XBGHnKgALTzS+0nBikcICNBrCZH6g&#10;ULWHBcEoZJp5AdpzymkhaJsxS60AVx8YJsZB590f8DZwvU8JVg/uXmODfgZpi1IEAft75PJFxJXG&#10;x9II/J1yrqQRd4UvMXZYVFkxdRLtzFhIHkadYj8Tboh0dyq+EDHzMcPmwQanJ2gMXGvRDf8EEd32&#10;shDZqwYBq5ZWyDuYf1gzSErnMorSJOor+kD6EmKU8o71xlWkTdAPGIeY661Hc/B/OZ1FjNi0xQvo&#10;MxJqOicdqDavt2OXaf6SRTEC1W3xfuq54ueSQFIme3/EgdgjDYzJwJdJVEEu6H+ZL703I/eoi05K&#10;+DXlZbkB+hp9fixeGtvoWHtN0lWXLV3LLNadAQMoYbVNcTi5RmP8PgS/pdq/vxdrVqzcpUNBmbXX&#10;HSSNzXIqglMkcyy/FxfgsZ0rpebt0Xq95GCLGTuH7m0aAbZQq+qxomRiUA8f5uAl1fr9C7BAzc1d&#10;NugKVaSXEJ5V7HUKhW5JuZZS8Dpe2WHD/nK8XQdKlpkmmQk6o8O+0p0cbYkpzCXSm0bSmnC7+ph9&#10;+9AJ/bydIDKg/ehlCxOaZCc7KE3eZNkPRuLatves7oxrDY+52/eUnqZdjxsqgkjQlFBQQ6xq35n6&#10;DBttDo0+icoaC3fORTJq//bsg72qLzvOiD8qCyxvAg9xU+sTNnf4brWUaR9aTa+hZk8fFBFkyEkm&#10;/xV+v/tFajyGdRZE+6JRrUsCa5C1TXzPXGhGjzqOijtUQstZgMSH2kP0SwsHdTuqo4t3MS81wyWN&#10;lT4qpHS08IiiuOxjmkhWxt0WPcHWl6cG6pk3PJ4HTGv5ModY2kagXdhFnBQ9bR2smSz/rfqqNpAH&#10;0XL1Vb6T6Lmyit9Q4C9XCAJTRdJGwWy0teSGUB7wgfEWeXrYU7+K7jj4Ue4VOrMv8X5gfsvG6muA&#10;TBtTtQ0wUt+qbgJG4Q+KUwCa7ysbBmSH1OyfQPd3UZLVwJWAbBoAZjadp1aBrg5ryWTQYBaL3QQf&#10;Gq9qn+K7qqw1KdgwuVQ1B9sgOCufRjl54bK5yGzKKLsBAaMMDAex3vEf6gHcuimfLIfzHSyJJrjX&#10;TIvZQLAhQevJflafU/dIpvFJZSIzxG+TB9ElubHSNColeVaiINMiX9F/Ehk7DlNhOLhpBXEbu2v/&#10;Bp/Cpswm0G3I8ibXKoNGr4LUXqq3WLdiQunPk8kuyQ/nJLET0vPJyyW2rF9kAJ3KDG6/Q16kMzZe&#10;JIKpTPtJfB151dwdSUKlDTNV/nUJysOqK3o7tEVRXn2xvE4WVxWXjbAl6n8nJTMGpW1EMzUrt9ue&#10;QUZJIzfy8RHJJ/tfMYTZbZ4L6zHL+sua2RZ3RaSKa4hHDIrVDWXcHunbWmFWN/tVzYWDBmaH1jXC&#10;giLUbf4viCll0cZ1+Hfyn+wH0H/YIvNG6APmWXdJ09e1WB6k2txxDdbLx1vLOIPSZsP/Mn+XnG44&#10;nzhFT9Ya9mZR62s6/XMIWLtww8/YY3W6vQLlypLM/89Affg1dSAAHD9UhlU8UaJEsRYUyhBQ2auK&#10;MkVFhpQpQxkKKAkrCWSQvOzkJS/vZW8SMphRLBa1oHioddSB51H0LA4QtB5qFbQetv4Lv8/v871N&#10;wzIPaMalwBl/KBdZ6KunDYgkvaaGGWFpZ1/lGhBj/pj3HU9sLE0d54zr/oj5wN6qvhHQzOTJK9yx&#10;jOWid1+9p9kxj2qcpTlDQqEYuXUujfYP0ZH+vxpihf6nxBXNYGhPce4Z3sGOjNQKjsxUE6Nk/a4f&#10;Dohk7lbeds+m98O+y1ypZiZR426cqT0nnNKbsN60Bo2orqHBpLxUr6y4KvdsuJd7XyJvckv1Q2Jx&#10;idG/iDbgq/zFwiMEGL1ZMNZ82uEH7lNSvequYQhXILDpZHhHaoZahjfXSxT/JkSUj8riCFO5i8TD&#10;zcY9RPhES3Z0OpROdPJPE4DEG2hfcIz0o+NazhglV0lqu0C+BFZrjeRHrb4qG/lFnUz+kTxR9k6K&#10;odjl7EA+UyJSJkR9lGNRE0Ippd3fBbzZuhgdwH/bOuxYw35JdVQk6ieZK/l7NbcYbZRNyscML+wp&#10;eSBdWPat5BTd73sushcYT0kTLQWYUXjBGyDe7wH4DRCJ3sb/YrrjWfZ6GkX2SR8OYnieGm9+HRmt&#10;jOZVYi7JWNyUI5kSF05B9ihsY7OSB6BaVn/UckE287Ofmo9jStAhvCymxmk5KwZ4KZ3X9Yo7uGvV&#10;ZsSLtEoxJIJrR2VOwleHSWJQQM52h7eAAcmbhS95U5Fq8Br3il8B7wHXFR3KpXMCnUqY2fQOyTNd&#10;nGqOs0EdrXhMDFJkyIZrl0ilErj0ingDoj9IEg2IbicZhI2Qa2QsmC6A/DbzMkAtOpwzyitysjJE&#10;9Afi/2pnjXlsH9WkfrBlr3xeu+5EsDRcVVnqjAzIP2Q9EmVIO5O+FjqLiRH3+U9hhe8T7phoHTqA&#10;EwamOj2nv2DYI6+1P3aOs8JU7Zb7zUXynvaR4zmSyTZNSTJSou3PCobeq94n8gVdiryIw3yS7Btf&#10;hHtUvBu9lt0j+Lx0Pb2Q4YO4aal9AmaRqsb2NUEgx3ZpaqQSvdWpWIW4tfdkqiFTGylxhSBPSwpf&#10;4PuoML77uMuk02g7drRwemkiMMNIgAu0+88BjG5V7BkY/1we16es/r/kWK+i2AV+2Hk3cxNUZolK&#10;MAvWGuXhHbwn2mlfV86gwsFtlvWb8OHSSoDPKBBldL2v/Y0+Zt2FXYcPbQAeIOHf76nbW72/Lake&#10;U5SvXdnQm5Gj/KPxYzwiX4HbFuYuqcOXev+EFBIUrp/hO833lizwr5JeQcmdd3D2wDPLNpwKl2ns&#10;wodX4fUZ+P8cUmp8CHD6SSWquSjeRRbW4hk6Ipa3THsr4DriZZSXqIf0yL6SZ6MYhOEd42RP2pg5&#10;kRzYlGe4Ro46ZtXVkxMLp9SZZGI6SpFKvrZb+uVw19AGZJRS7d0i0lFmUclQZ+uU/WXuANVHsM36&#10;FwNFfWLC0vWN+LZP9MCjU1oLcLYwSgUB2ANkOQzs3L1JcgFwDvVHPGmvvYuhZwAKVS4cATQOaM4E&#10;jQh6WtP4m1pftI/wPBtkbelcr6MbNAucbQVs5Qt2Tdpz2WvWxV2dko0st5AxmMgUeMdAQcwyFFXw&#10;gLnZoY79ESjkp1muIItaV7TvEJHqB/XXIbvKbE29AMz/VVkEZqZlyA7zQ3cFi4U8zxCqaJr7nbeL&#10;kM4ZR6nBOXaVwx32CkDFK7EcUPxKiTZel92vX6TPloxXdKgXkOn8XYrncMj+u9IZyBh3Xbxa6BsS&#10;ISoHZ71+F7wBI1F94FZuoaMnKx4Y5RLM8/ob5ArjCW163Q7dnOph+bxaqsDkGRVE2Z79qdIWSWpc&#10;IWJEqoInoTeiJ17nBTVQAuo8H+Cvdixnyul2nA7zoOUVCTJuMf0TW6PrMISUh6njdIW5HxQe6p/3&#10;9UvXKUt3TiBfzA+mQQxppBcRnEe+QvXz/geKHXVMJ7oP+4EZsEUTbxredn3EnNZVWwfKuKo/TcTc&#10;Yvk9A3XfdslV3dmdGHhG4xe8BdqiWPCKB2FJAaqbhwUtjrcYED2Z7W5OOvMTcbNh8LQDZqMuypZX&#10;Zqe62DWU80wusR7Ze1VCNyXsdIMNbd3bJ4VPNXZea8A4WQTKxHMGDY7vGdvppYyeH/ww+YR3tiGs&#10;5sTqLnbdzdJ5i6l+Ivueca5x9R6D/khTTuwFDQon2LpF6Y4f9rDKLhI+rRyX3m3JXdwkaCTnMBad&#10;tsOFE9J6bbjx442dAnxTabH5DGFZdqpxJeHSngAdvVkYW64OackPmlMEEQM9DNIBkrvLeglEPrR4&#10;BsyiTNIj+haR5vCMngtkt5pzHVby9pKrpvvkHQd/NoSRm1MGtSfJt2JdVCUUv6AR+feUL3klN1uj&#10;XbLEWOqqJWn8TGoCkH9qI12A+1f3BD2uZrX1JjBdEt7+GWg9uKftMJCQkqF5AnjGXFDKAIcgiQwC&#10;nDxk4j+BPBcGUg9gl1h4WJo3TXzyEC8eZ9/txa2tLrau4ciKpe1J7LNZQ/pu9rLkR5oAVlNMpeIp&#10;czaoRDrGFHmA4kCmyeUsjGGY7ZdyAVol9a1tWDTYlNkFQZiqDgsg9CyaNZ4Cf8kK0K/h9yWXq2He&#10;QIyzIpF7L+hb6Vaun0crUsNZcHktwrJM9ic4MK2bGmxLkYc2tnehpMerllvsxaaiIuNW+GGmTQeL&#10;DiZ9VjsL56KH5OcF/YFzEi142aMRvsx/vGoDJOXk2V9hj9CmWxt6X/wNAQj+95+8dferr52Hamyn&#10;mZtRXsujvpkYUy+gHpcpR5OclpVpO2uZQZPULr+WHJKkIWKTMZB4Ej6Q2IvaBhGJFoQagMevoqZd&#10;dUerX6PZacGnP6FNXi6jWp6yUqSftpxiRx6cKppJOw6Y0phoLn2VpJZoIUKSqpLTElGQMIxiBlCI&#10;goRFgBGvWa1CdKKrGKpaaSum9adtXaOjBaR4UimfXqHQRrab0J9mOryYc50GLkOVP5mQISWSOJTN&#10;El6PpIxrBoOICYRnf2KvErR6dBOq2bECaLKmua2fXTOiwapZUcefFqdiRmObhqSDOnmYJ6DJLhOU&#10;7ZwYIQ6R3JZZEmmPM4xzBqyHqISDe1e9qHIQcD+4pnNCZQ2z4XRgWbSvfHVdTlqrTHaEQvenQHfD&#10;NvGjfXj6KkCgH3oxHJOdeXtsDTybMX04AiSQ63+1ewq8dXijb++3kXk8ZLuy43nMWWGuiHpQTg6q&#10;X3sDQremV3vQNsOijHykKi6fGX2HHKycTX6IDZGZ13/iAp2PwIEeeom7Yn8Eb262jX8mZEax7H9A&#10;WQitmn9OTcWpdn+MQnmlb3/oNpihooBUKh2eJoDfHMGbQIGlDdyYooI9AwmOt4INeea6boVMbuy1&#10;l4UMY96w9oTBWK6sqoRiTXmoiIQxQj2kf4QbNm+guYQYKgydRIQ+HNOaUoTFDh6XkIRQA2eNzoJN&#10;eWm5mIupbmm0xoruY12wKoosWDur34lhTRenvIjGQe+jsIhJNjqf6ofkKfaccIe4HOiZaIf2DmeW&#10;eoY8A8+M24KTePC46JG/bd20H5CVYsqvho9lV7SrOY4uTKSnFI0yQZWjBIxcNf6fOIuoKd2bsIs/&#10;HPyYiIrUDrOVaIf6BDyL5oLdeF24XZfVbVWzk5Y2Ykyu+ZSWV0CqqZLyTEGmgpGXQUiib5BqNcqe&#10;nY9pKcibCo7OHQ6Xx41IDvSUfYl3BJmLFIMcd8y3653zbM+zHJvwYdCufJnrVs2qJpfjS9+l/ZYs&#10;QPqh6JSsNZSeEpNnKa+ac5I8HRqXGo97DymTropABOmKYoNSd0i3jKQdbEuytqHaYVCuDJ+LVlap&#10;q50rS3ilgZshQKihbZlXNVqdkZfMKZKZ55VgHR6We5F9D1SS94pdBSyJy4N/drO3M6qTa8yyXafu&#10;YOGtr6VGVe+pQ6KYSx+lGKBEQGChBJ47NSidJJusKXiZcZgCHSGV9ZMtD3aSX4p0BWOJT4Okdh22&#10;4bFqa1qyEa4oYIetY6sHVZuo76gWStekw6WCQCagsKKSNP+czJ7GKWOZEZoeHSOViZOzD5GR5IqH&#10;BY+I7IPCb/DGfXN8ZSrBcHQrWnq8aXTvT+y3bnXVRWayqHbyOtuuC3gtL8Cpu3loI/2l33qmFy6i&#10;33voCe+eJ34MAO+SQIAKb/HFVnmdZTHAT3nUWoK7UHoiT+y2YHqURWWxoXtCOtytBnwRL8ioqnzz&#10;JBeksn3sF2yhgn8JClectoBbAW6RDID4b7LEJX+dZQC/J39qWmC6NH9QT921Un9dRV6wmX+gOtur&#10;/IAEL8+nnYCIJC2jm4E2F6KgS4IuCrKbbYJlAd+P/IFEb4DDC4WnZNm+BoUWWkO5E4SdT8a0O4RK&#10;RVCvf4QkOteq24QfL9Wmh4Q6JEGikoSNF9KfOIUkCwOaS4QwAkKPDIGHb0TCMIujZJS9HoqmWfy4&#10;I4nFT4WzUIkPRR2ukoiKOrep54gpL8qlk4fuJFGhmYf/GAqeJIfcC16ZJIXbArCOFIHRbt/BeZFS&#10;ZCu8ZI/wWZO3Zo6rTySykY2SRM6t0Yy6On+pIYwOL7GkxIuTJF6gt4t7GEidGopJC7+YAodeAyON&#10;G4Ifbm7AwZbyY8e7uZUsWTm2w5OFTtGx7JILRIqtKpDgOlCodo/uL5ykEY85JGmf9I6fGHycNoxd&#10;DBKXCYgpA4aMRYJibhDAIJyjY267H5qDWOa2K5iBToOxT5atREqsjZU1OiSn2JQBL4mjbJMYJHSf&#10;QJFzGK2bZ447DFqWLohaA9qLkIKbbc2/nqJ0YyO6mKANWJi1nJ3CTjmwtZuiRA6r9ZnlOfqnRJh5&#10;L3ii0ZbZJIGelpQLGNuapo/yDJqVa4iFBCGK94LLbXC/MahkYta6JaWpWFW1IqMSTfuwMaCxQ9ur&#10;cp67OdemxpzQL2qiTpn+JIyeBpY4GQOaBJDpDM+UyYipBFuKeYLybQO+1q5yYoq5x6tIWCC0v6hZ&#10;TcivxqXHQ7GrCKNYObqmYaBOL1+h5JyEJJWdkpf2GSKZgZD+DPqURojGBIqKFYMS3vB1sm+KzFB2&#10;k3EQuZx3X3KCpsh4CHPSk9J4sXUqgLt5WXaKbUF6CHfOWUp6tXj/RI17UXoZLgJ7unrjExR713tT&#10;3KJzmXmnyj50rHoyt7d1qXq0pPl2gXsnkjF3Unuzf1F4H3xNbAJ46nzUWDR5rn1QQ6h6Wn3ALWV6&#10;w34JEvF60H4t2n9x1IOiyCBzGYMttbV0O4LCozl1KIJpkKl2FYIxffx3AIIGatl35IHVVzV4vIGg&#10;Qtl5doFsLNh54IE2EtJ554D72GNwbY05xitxv4vls+ly84qmoZVz94mGjzJ0/IiPfLV1/oeoacF2&#10;94bHVkt334XrQiF4pYUaLFt5EYRpErZ5G4N31mVvU5bWxFJwr5S0sjNx8JKpoAFzBJDFjcd0Go8P&#10;e3d1LI1saLJ2MovYVW53JopUQXp38ojnK/R4WIfHEsB4WoXN1LNudKBRwgzEZ1hThwIA0KIoikzR&#10;UnCyKuCnpVWZCoibIbIElCGogKwkJHffm3tDAglJwIQwQth7hE2IILKXRQVEW/eqVOyrA6R+FeXp&#10;e+fHUdJmi2mtxYw9iuoSfoqfXEOcwqTnylAvllDmENsByCWLgRVgdta4+xwUKR7eWQX1iA6t/wuq&#10;5y/cWZ00VD81aE1zqHFqcaWLKzqL3RltpSdFnikPisyQo8wvBWti7gEGefoBH0B9mZN7HPhEUrIz&#10;Evo564aRDrQ+Y+x2dpJTx4X+8eTGls1NC3SNhj+KtBg2NQPC3SmBFQ9gbyZaqhWzmpVdGBbgB2Tn&#10;P3H7BEblNO60ANuzfY1sQakoaPp84v3e9X385MNdZo2NtJyOA4o79CvNtIwNjBf1j6FA5urqsIsu&#10;rM3lK/27AZOiJ265wJ8FJrZvQedcmtEh0FJcO3UiUTz2sDchaWHwsDKH5tzTU3CdHqw+JtjOoNq0&#10;QTylQvnsgpiprvnN34nVUrHKzQNAiltt+4G7ci2jEOBG5obJ44ne09PX0KSmCXFDW/L8SKh8nr62&#10;z4N/lmHXFQJMpvi1s89/Y0Y39vvdZoXWerh9B5iVd9gWApRis1EcwMvcNiPFrZNjB4NwF7ppy0M8&#10;jKEq/orLmFaib/hNlhR5RqwCvsbuJ/yhgEAdoh7Odf+eWEIGbH3Y9miBwWk2Dzs4LUQtYNP+YBSH&#10;p5veo3cRvMgJs0ZNhfEYhY7CJHYfQ2PW4QdxiwBtvBkfcvMk9Ikgm5uEJ3HF4AzBZ1tOhsM4p6DX&#10;B/7EiWk0RBgce4UUmeXoCD6iwdQy5IxOUEsXFrET1Ef/7dgE9cFVhjtQb21CcDr1yCAcr6XGb4ZC&#10;dsLxHjr0a8ZoQzh8WnC7QBu+w1/gK5AQ/m5QB3maDp1fQGlpv/p5octpFgfmMSaPb72AKXmaBpHY&#10;C67JBAe0kC13t4BT2Q513VCCJC1fBM1nvUs/BKdmQqwXiLFYL3oRUQnVpwjUK4N2IAQdFbhbK9CP&#10;/DMGKLYtzfP6XeB0sVmXIaijKKi1A9vltnnbINfcF7xl6L6shzkIA9LKaA3E9HK1by9yJXNo/xT6&#10;i3itdQDqL7xjUIfG8H3HT7E6aw6rq4C4ytXVj0Dd0uc5s2BZ0XPuM8hDoZVyHXqVfyDqJ1iWk+dr&#10;jOzL3rg/FGm9PGP9PTKSFWQwhYxnrB39m7W3JaXzJOuZUlSVB3Bqu2Vq0LhKO3UK7CvjMB5AF4vX&#10;nIuFNxZ0n8Tgq3kKl7fIXtn0jqfIQanUYAFxF3JGqpi3ujpUWiy6yqEyBNBtuZWdCVQpcc4g6Fnr&#10;S/8bfF9pF1kJlZTu93kFexSSLgL4qvynHXXwWE6SoS58SyQYRpnAkF77HGt9r2bFEVZTl5ZUDBzq&#10;2ETdB143e9G3gqJ6fsRnyKHqjU8M9KBM6rIH9i0q3YHBEXmThlYwXZQ/BDNtbkjaPjFHRv8pj2WF&#10;D0RLrrH+ufqY2gTIO+NoEOjYshzBAF82qL2/QdzqAef30Key4zuC4bVytaEDbCWqGtuZOpckURun&#10;RtLOVndw3jA0c2Y4BSkgd4YTwHyT0s4xAuLOLVKL4M2TedRreIsLg5pFgn9MphbRg7rdHEPs9Igb&#10;xwgcU/1MXYWKKp9SKXCUzJw6jOil+lKbkduMaPJftDzyLjmPXfJRkp9xG+dBShN//KMOpUuE6v5B&#10;bWFvGzpCEuT1di8yiOyrMCV/ITulOaQp2UzNk2vIYbode4mci5gmtSh973ukOeXsbEk6UtFWKtKF&#10;AvRWkUeo3IFgtqtA1iph2/F/LxOzrfgmkl3sLelhZBt7S9oIzZS9Nc0t/E+2C2/Y24QdxfNzkrMJ&#10;7murmP+fr2fJTk/t7xMTXtL45pfE0cufSjWIw1n8rFHiaOYPbDrhL/o9eSVxTlgXtkQIMkRe4YRa&#10;QDoZEr/xM622E+Ppc3q+xDBvsnc9Dissms7h/PylYh6enXsv8xIulw0QjrhS+jBxAR+UrAkzwuez&#10;TnnWE5biDkcZ4S46ZPmS2CqM0EslNNJVPYXYo4o55VfsddnaImfsn2J7sTP2VcHCbfAf8mcTNfG9&#10;uQlnffB42UZPXbxS8spxB96X9cWyBRdmduk142cFgVddsQhlV0M7FlO3r3AFRqvqFZliSHkgZoXl&#10;lWxPMMM6C1ecuYy9k+udgHHbXB+Hftwj+z+WGL5S0qR3B5vMUHevQJdUsnoE/dqaWTCDrWwUZPwX&#10;067jo5aYZZU63g1zL/scOoMhxfHHZzGVwtghBJvId7M8hqXLPPU+YKeFm67cRdW9wrpzaHP3avkt&#10;tEGFZ6xBm1r+Qo6gI0r8EoY+qbUI3Y1tqPj3+EXMp3SDw3dYVGG0pSm2KRfU10E/CnepR1DhWGtt&#10;CsoYrMlfQqOuSQUH0agrCbAUBdqj456goqb4kAZ0sK782Dd0qWqnfTe2rkRl8REdyd+jb4bWCF26&#10;lzPuJb5quCWYSG4tDObP0MNFrPQvjEdYcrojMyzBK41iPT+D8l6DJ06s5MVDJfZ9vFXwc3M29xXy&#10;cN0pbgLG6TIX2ACl9dp8HzCvoCWdgMCMd2lD8F7UMG0Toh1vwiOQN6Ew9zM6fNyeK8Kk9ru4u/Eg&#10;c1fuCvz9usJUkm2qDkpvY9vWeqd9YQfJDdK82IgglVfHlsBTPGP28CUNbha5KkTM3UoePYan9pH8&#10;fcrUS+SEuWbqXkpr3WNOMxWrykhD00urG3nP/sfAnDhCmSgAAK/U5uzY9lWmKC22CBGbkowjSmQd&#10;SVFZR8g9bnN89znfnGbGGIbBmMgtkvBqRaXj9dBrK6/a2my1u9ltlZZ2897vD/jhLFUFGoRJCDek&#10;C/1YZEBcUFHKJ7gLdT3aA0cg3wdOwEsQxMMT6kV8bMahUmSL+VrwA5zZ9RhlJP/Qs5AF0QulLZLL&#10;tGHP4SlhXmEpnE4nn56D5qj06EdQPVkcuA2KI5TuV6HV+LhNDTiEZ5uHgW5obGc2cqc8uc6AhCmZ&#10;sgH4dlkXWgH7yR4WREF3pS7Jf0KJYk30Uuhz0dr9MHhb2OweDpbShTYZ4CrqmTkBpOJ2HUsR15qB&#10;2ii4T+sjR+A9mqsIH+pSH8yPhgKUC8mW4JOy20eCQbnsfMBbMFQytHMamBVvsvEFCphZ8wuCAaKt&#10;rR0ebLTRrYH9GlbIYqDvaufhdMiz+se8b8HblZ+S/MHUih1RKtBKhQYkAg8U5jtpgCtfbLNG8FrS&#10;ZP5UsI3sbi2AczoU1T9Ar1uXS92g+KZcKBacaLjDyQCT644kZgJ/V7+LfAZ0VPb6jwEp6v6dNsAy&#10;le/mp4I0uZnFYn4reaslEHbpc9LegnQ99hJ3aFXnKjAHBFte5FaAKxonE7qBOv2rSH8gotbKPwL4&#10;TFvvNiKo0Sza3Mn/S/GZhRU/iHzS7AbNDhlV/QAlDmaJU8C7F+8AnaBXNyvnDXC9HUywBmLOzUcM&#10;A8sMer9fBL11XDeu4JB20WaGr1dWWbjzZsk3rf0y+4ykmhIJnuUkfS9ayJ6ETRldbgLnL2Ec55fE&#10;cdouvyhymlpTMOUfR9oWsV3fEQnFlDWH+KpEYfIFNsidbH4mkef3a++J7Qr+KeEy1wpbwA4hr4ib&#10;e43+pjgxYYhyKzkaaUa6lu71ayMOcde7IriQO20dhXvxDCaF6JjA75yX+Gvetap9zEs+S2wkrOPH&#10;A6l0Dl+R00Ad4//47QgZKvCN2EOcEFT4rcQRwR+uVtgNIMJ6N3YauGRyB10EJjSWib5EH2kGhE9R&#10;jGmkDai9wJ0Ckb5sBZmHcOIfEhzEO7wElyNLfQHsJjy2YxhbD3dbb0HPwuOmLOQAzDZ8ZAKYFxV+&#10;QlPhW+FhapKe5X0iL1G/ZoHEBWrlqdf4ABn4zXlsihCwX2G2+MiORDQHd7c2Ql7i1qbxsAA1adAJ&#10;VYpr5S/p1DJvaoFiy1q4d8nN0pWZHMJGXHPyb9xJFBA2jcUI37HDUSV92WUBuU+NWj1FHKh402qo&#10;FTuvj6Y/VQ2p2qlHGg35mLyoziy9QahVnhkkrlW4ndyBtcv9w/ajj6VpPv9C14kvujQiYaIkqysw&#10;zjiY3gPniE31m2iRflSJUml1K4lhMqgmvGSUsKui0/X49oqZE2ewfeV5h6vRDOVqn2BEL//JJQQe&#10;l+2x0kAz4kqzxWA8kVv7Fx3Qck+RQK1vasabiWlDQfEN/Ea945nL2C2deVwd+ki7NPQPdKnGat8g&#10;4lnOc34Bn1TusjoDZUu/M/sKeErQuof0kh7zsqPkRGcmdpFoaL1c9ArnNv2Z9gErNUTEvkfRuuHQ&#10;E0hzzYl9vvBkVYQzCc2r5VY+4IKcMgsECgldzS1qeFAkzyPL++LQGeJMj23RTtyr43laNObZ0hub&#10;hvo06kOmkET9sPdjWKK75LwPaqz0tdoINpS1mcUDNkRnbZdaluGsSFMFZH2O31dsyb5b/G95QG7E&#10;mSYpzpmMOy1+kJ8amiiKLnjo3cIYFe1yWkfPF5OsYHq0pG75EnILj9FZl2/I/0K+oJgpYGMS+dvC&#10;0KJ62baibWmVErB4QyxX9FOJZUgdwyk18bYW2pe+3T5Cr+c+ZAVTI7zO5VmEvaC3Wqq8z+2QicpG&#10;eftRtuwJ71IhLLXnLaRqxSJ+/PFqkRF/7NBvwiqB994q+pigZTuPCgG2soLJSWBo+V08CKzVblbc&#10;RMKku+SjSAhiLP0ZcSjIlOyFH6U0ilrh9mO3GEe4/FAQPQ5z99pR1XDqdi9SAef/fzCFHxh/iSFw&#10;eGVf2e/0jPilbJ6OgyaktpQhP0bMJUdOdzMz5IqYD8IiIj1YQ9vjN73Oku9xL8ffiSnsGcuX8MRN&#10;jTloO/JGg5ex5aWiLtlxWTjYJBFJLfJCRC/EtckjTLwoPmYr/Zr5+uBvlFq4zsuOTKDXO9YQ/lQK&#10;yxVPJ6eN+5F7WHpFrHxIs5KplD5QhwONEmNVKSdJdEoBJn0QPpF3H82nM2SLDsZRGyWJe3qI56L3&#10;jsfwC8w7li3WJ0w1nkNY+Gr1Pvmp2l4hI82qSRecE1doTXMBZlpDJjkKM9Ue0Vepj8qPB66TzWXP&#10;97CJTLmxoynuIe1hmWMbRTITJ7gU9yj3kK9oKqBBKcvQzT8rZtf/N0fOSHTPEmOEZtWroi0oVeWx&#10;A46kv/r67ivEYhXu0IZdUXhbvkJlkmKT49A7PFLlLBvqjKQYyVibNW9Y9OHcRPZVhn02KUFH9+kt&#10;j2RRbN3roDriZ+3U7jBcX+noEIvFlrtYXkM3ysxMBBCOpyu9Zby+OLJfIu85y7MQ9Xc+z94gXGgz&#10;SjCnC8/5RE2T8wZNkDtRW+/gOYPH1Jg4rMNMKhjLZmRAFmtSBTnjgHJM55/hRJ3QFmfO8Ro1E9mN&#10;2UJ1Sq5DwmHVJk5P1GzZr/lBgf+RTRcM7pqTOhdt2eoh/r6Yt3aVuLfEsMyeDuI7KODqJ3kN5I4q&#10;l/zr3P8xXN9fTR0KAIBVlqhIixIEMSgI9AAexCLgRMEgSNmggGiAsmRDCIQMkpvkZtzc3Jvc7EFC&#10;EmYCqKwirRWVHp/oU6nFIqjFWY8Lra9F61Gf/8P3y6fStJN/q0ZUyY3jBRUKz6bxzG3Y35SrcTul&#10;S5svR6IogTr+jYP4Ee0n3LdijP6Dg164h+kjC2q1UZ/zFnRrv/yyQa2jfaxSKlPpWfmYPJB+NYOC&#10;uTIyCF2SAMZ05BaktiUvcE7s3PIOlw7DzCuODoJ01qz0pb6H7Q1OaL3YAc35Kht7XaVZcQJ4Sjwr&#10;SwDupo9Lo4BHBC80F3gaMSXuB94FjsAEdhiuStTO/t0xn89h50vGdNeE+VyTJkkwR0lX/imIrRiQ&#10;9/Dh408xhPcpfYWEzQMPCBArzyWiEv4M9gVyRCJQjGNAP4FDjqO8Ts5NtF+3XsLnKNQ2lNqUpkxB&#10;8sqvyL8Sbz7uLX0P49Jy0Dcin9h3yDooPGIpXCKsCYyD7gmX47jCWUGckzN4kXsBMWmNqkG28csz&#10;vRtJikl5Y7mdDMLGjlVIG6VBqefRenQ4li7WINnbO0Tz4m2BblA8LMYJhR4Q1SkFXMZ9IzZo9xoW&#10;gF7VuH6GjClytQMnomQe6ua8Uamdsio1APksb4n5IPbHTm3fLyqVhgT8KjyPfsIBgiq4xAniHgM9&#10;YavmVSeBNaKqsPzS0C7/ZAovK8CGDKKj7yWt+lUpbESl6Y2phn9U1Ydfg94rVAGAMEHmgSvnzyDu&#10;Tmc5U+Au0ZhG23eeOa3CW6dJv8kHu26XWrDC9ktH0yXxptvJfyHRRpf9b+ECfV14GaTXTAVECh4o&#10;+nDp/KPoOqcnHCJ4BLqnOThcy3RXzg7YkYLljf2y0hXYRtv63CuSZV0TyS3ixXZsPwp7mE6Eu0Mp&#10;reH+HwSoahwXzfsHXbnciWMPVkEp3RGVMS3q9sWqJ/V9pqkaRgnJcL32Y66XbrEeTurRRDZs3les&#10;PENu20aUQ00ufsXYE0rt12+x4eZROwj2ZwwKCZ2/kzIYVkt/Q27drTYDOa+4p3WoMTunWPuiqSRp&#10;tTqKwox+rRhvFm3zkkmpmF+OdI5mcYuU1tKv2TuJVjObBds6bNRUusmsoV6rfWjU0ghFd/QjtNPZ&#10;w5pF+p7vmlSJ9NlolnyOQQqbwfpb1volS563TLmRJEnMP+yboHXAKv7m9pMAnmYyWYD1NYuGHsCt&#10;yEV3DViavUTjDrgn3lPWALuiXeXLAWKYRjoPyPwIEnfgX7du9Du22X5GuI9dxQu0XBc4Uvvapvi0&#10;GrfW+7wALSDS34XvY3TOvMIjyeos8GPiQcUg2LtXK0sFiWHJ0gBwi18ImggecptCEsFQh0hBLocP&#10;HrCsRa42X2n7RjxRvbM1Fv65kK0tF40ebledge4cGlGsh9btDcCGhYVbP0o4ghk/R0Qi+NltQZzB&#10;pztI+XWci9wsM6qQUN4ZTfKVVSz9GCYomNP8IV1+2E0Vhg4dipIrEcaeC1iouGDrCPo/mOP7RPwK&#10;9l7jDDOEJIe7PCtnkVNhDtITKZuM32rLKs/qCWpSQYimRMnKoijPyH9MGJbjZe57DktHpIqtxShZ&#10;csL3BzER3bRmjeiCKMgRz1vC9WMjpllLbNMBw2zbYsVT3SNDZ36l+qM+KfO6Mkm7McFfdlrtvvuO&#10;NF4ZsXUpaie3+jbA89Lba1aKNsJWxyywlhsPDJuYVmIjxSDo6q8I1snbPxAvqDvMsZk7FW+Ng/Gd&#10;sszWxN01kmc6z9BuxKzO890ON8p91iyBNPBtRzb3X24p66UJf/ocedKwp59fjukybPnEKPXx7uSM&#10;84qejsL4aJmzuXO3h8RgFIUSkUxduq8d7KN47bYIBcM3Hbu4ei6T+dWplMpR0rvenOrssrFuRc2j&#10;Y/s6NtSlpZ003ai/FbfSYGoo3WHWjZMfhjRropvS8MmqUsrA6k3KXdS8Zd7iKy1bWmL6X5LKSHE2&#10;zwZa2YauOjIrr7d9RWNdWkjb5SY6obXVTFHuyNCea7aGZKrDqOfw+codtLuraV+UVi4zwTbmJKO+&#10;b4LqXs+w2lEtpUWd5TT/PDfLKpostcf4K30zYav+JH1yh6PmvwxSSJhqZ0sQvlYRzFy2elJmZm2x&#10;w4lsQCRd3XuJJa8b7HFmnSzp62hgnT1ab97AOpO60fCYNXPgnG4cWBU1qn4MxIW4KI8ASnyLfBfb&#10;39UVE7M1dgxokp1Hu2G7z/epfd0dxjtX/E97B+9w7g1TKjifIjd4geiBRO0imBVVpN4ABgTPK4Sg&#10;Nx6QZYN1rklSCnfa7oHwHruN5mXzEZNqd3QBcE8xwfJZdDM3rK0HepGyopUMhcbOaDOESNRqFVlo&#10;H9wrnxacwtMwvmDSlSOp5N22jxW8Yj+gJlpR2eUafucbDCnqtVRLD+Z0t3mgC8mY/jFyKZasmRCP&#10;R15UPoTvBLPkUTABT5ZOiQZcB1BQgNkrBJs4ns1cq5c2tHq6s1EtKlplXlDO5XgaZQrPZJy+UCaK&#10;ddHEYn6R9Uqi5FnwIVmvBIcvlIYhB12nkDForf0dPomTQJnuGWqzVvt1uhhGvyeamfqhbLpxvVaZ&#10;hOieqW0xOvVV5fNInOKJojjYUbZFdh2/V2KW6FzvI8uhsw4evHlOHcW/J6mrsIrR0dfhXPiL2dfc&#10;deQvw0jb9iR3Haf175gIdanuz4iLCpbmTdB/sPPKF3hvSRAmdn0hrocmHOJ5pRysidn9rP9o5auO&#10;XBu5MMF0q9t4hPN/AAEI/veeY6XgTLSbMKNVQeWYFKDpNoGVLJ2rKpaSaZlsHgCPyJQcD/SM+orJ&#10;BW6GBoOsdAi4tW1UaXm0K27ZXtav3XBMVBSr63GkSUeoI3MePmqkf3SpMtmhMnYmJo2eWHeZGSuc&#10;SXj5CsyZK3tTAN6PO36Wc3+3UnOqaQqy8HSyXnmuv3WrU7yq13aPSPqnGHeVPi2jeHiwMrWgIXnO&#10;JoydLnrzGV+a8HwgCzeXtX4OAWmOEYAQcvO2H3oDaISxzHqPXgCtqXsQU1upz3t/SKqmFXwUPe+i&#10;dXzBMpCfGn18JomcG35OGYyZvH9FC5aWaIB3AeSNCYFHcle1FIA/Z/iww4BjXYWso4B7UvCoz4CC&#10;SFKlE4CsPayhbIDtMmieFoE9JoObG4GuGbSYrIJqC+mVQoKWAlCMIYGQcca0JYZyZ2uv3YYqXQCr&#10;xYXXUnqn84V0R++kN4U3PV+gjIUTMjidNYUEJneaM4UlGdeXqIWiDDqUHISMArqLLoHYcT2zWoxc&#10;Zt+vIIu3XHerD4sDUf+nPYo3R4ajgomaPQyf14kcMgKceoi/JmaZZoinGfSWuIiJDIWTAIZQAyGK&#10;OYIecJqyuZJLZlWugpE+XAKqcpAiUZSmoI7vRyyi5Y3yPMWfOo0cMdWb14x0JleYtowtGg2V6YsF&#10;DMWSDIfSA3mJaIJZcAGyLJhMZc6t9JbcW4mp4pVfUSemDJPMRs+iU5J1PHueqpFMMaKbQ5BgJkGY&#10;FY+bGhuVL407DPmRNYjFA8OItYKLb32xq55iZUitcZyoWwipXJreULOlfZj5Rmuhx5dRPCqeI5Xf&#10;MWeauZSzJiCXgZK6GhuUiI87DR6QdYjfBAKIH4K2bvKxNKSuZMqs/6KRWpao6aBuUE2lA55ARhOh&#10;T5xRO+KdsJqkMTKaRJiPJgKXBJVZGhmT+pDnDTyP1YjzBDaHpILZbmuwzKswZFysoKiHWjuojKX2&#10;T/ukoKOKRcyg7qFiO6mdUp73MQiZ5JuoJeqWnpdyGheTiJGkDVSPU4kDBF+HQYL1aKrBkW5uXni8&#10;9G97VFm4Y3CdSlez5HHgQFevjHNQNk+rWnTYK6SninZbID6kP3fWE6uh7Xk5B8Gbu3xAAACQF38l&#10;aHrAPXRxXly7uHUPVEm3NnXDSkiyu3aYQE6uaXebNk6qO3i6K7OmWXnoIGqi6nskFAigXHxoCD2a&#10;MX6hAEyPV4A0aDm+8npkXiW6c3qaVB61/nrpSiqxmHtaQDytTHv2NkipGXytK7+lMH2AII+hr350&#10;FFqe9n+XCKqY04C7AMyOSICKZ/e9v4BkXei5RoA+U+m014AuSf+weIBCQB6sJYB5Njun5oDKK8Sk&#10;AoE3IK6gh4HQFKKduYKgCQqXnYKUATyNWYDWZ6K8yoZKXZm4TIW/U6Cz24VOSb6vgIUBP+yrK4Tb&#10;Nh2m5YTSK7+i/oTqIMmfeYVBFOyciIVoCWuWaYRJAayMYYEiZz28AYvcXTm3f4r1U0azDYomSWyu&#10;s4l6P6qqX4kANfCmFoirK7GiJIiFIOGeioi4FTWbbIfkCcqVQYXSAhiLZ4FrZu+7OZF1XOq2xJAi&#10;UvmyWo7sSSWuAY3kP3GprY0XNcqlY4x6K6ShaYwaIPWdvIvjFXOaeIoCChuUQobVAnWKkoGpZpm6&#10;h5cUXJm2F5VhUq6xr5PPSOCtVJJxPzmpA5FYNaOkvJB4K5Wgu4/oIQSc/o68FaiZm4voCmCTYIcE&#10;AsSJ3IHeZjO58py/XEC1d5rHUmCxBpjxSJqspZdLPv+oWpXvNXikHJTXK4GgF5OtIQ6cS5FWFdOY&#10;0I2iCpqSlocrAwaJQoILZbe5caJ+W+a07qA4Uh2wdJ4ZSF6sDJw2Ps2nyJqkNVKjk5kqK3Cfi5bW&#10;IRWbs5OGFfeYJI7aCsmR7YdLAzyIxYIwZTm5BahQW5O0faWfUeav/qMtSC6rkaEaPqSnUp8yNTSj&#10;JJytK2GfGplfIRubOJVGFhOXmo7tCu+RZodlA2iIYIJO0/RyGmozwi5zJWw1sFZ0I24jnmJ1C2/u&#10;jEp19HGmehN23HNbZ3p3xnT4VGF4qnZ/QHZ5d3fmKpB5/3jkEGZ6r3lv0b5vnHRLwCpw73VIrnxy&#10;L3ZAnKRzUHcwirx0aHgieL51enkYZlB2hnn9U193hXrTP6Z4ZHuWKgt45nwWEGZ5mnxgz39tnH4X&#10;vgdvI34irIZwjH44mvdxyX5fiUlzAn6Td390Nn7LZTx1YH78UnV2d38nPut3Zn9JKZN35H9OEGd4&#10;pX9FzXxr3YePvCVtiIbDqspvFIYKmWdwcYVsh+lxxYTmdlBzEIRqZDp0UoPvUZ11f4N1PkR2fYL9&#10;KSl294KMEGd3zYHUy35qj5EKuk9sSo9yqRtt6o3wl99vXoyQhoxwxotRdSFyJIoeYzlzdoj3UM50&#10;sIfaPat1tYbMKNF2J4XvEIJ3CIQ4ycNpoJpeuKRrZJgCp4ZtDpXAlmlukJOohTxwBpG1c/txcI/P&#10;YkJyy439UAp0C4w/PSB1EIqhKIp1d4lqELN2V4ZjyCBo06O7tyRqm6CipiZsTJ2jlSVt2prNhBlv&#10;W5ghcvxw0ZWEYWxyNJMET2FzeZCjPKl0f451KEx03YzwEN11wYg/xqpoLK0dtchp8alUpOJro6Wh&#10;k/dtN6ITgwduwJ6zcgxwPZtjYKRxppg3TsZy7pU0PD5z9ZJ4KBV0T5BnEQB1QInTxWpnrbZ5tI1p&#10;abIYo7FrFK3IktZsp6kEwQk41IkCAHC22iJHx8tWX7mpbBdSpLSFkMiRHCFSyDH3/z5m/v+ZMTNm&#10;xhiMYxgz7py5QhT56KXr9YoO66V9Xa/amr62+1i936+INmF4NEjZzsyuGtWxp+y1uvPh2zkZ2lW+&#10;D7jM0lvrHnOvF8NLbXlT8g3jCRnbR972UJl/Db6rbc/S9c1Xz+Zs6tpE2eaeayNYiUzvpgfH9rIa&#10;6o6HDbHf6u19FZyvlRHrznETS+cv3cHD5PVjSPrlK8XdTZmKsWc1M1k7h8PVK7InBu4LMnJjeijm&#10;EONOh3fyBVZA8/KwOLa63sM3lFOl376ujGtSbrU0lLdN3jURA+8+ldx/DTZk85qsEctctHQBImee&#10;FN1FF7E3c6WoiGNM7cOseZpDUZgedN1liztD5a5vcDFcbfmSCEb4//QCTTmfzt4Ba3krG/ygQMCj&#10;JAJ6Ce4VRsBKKIzjg2yCE1PKkN+R5PA0NA+N8c3AbDEvVzEGYxNWFvgeHBi35q3Eo3omeU9xdV0m&#10;0IlPFfWBKGFLvYR2E1z2AugbcetYITxGbgqTI3lk3s4xdCM55boOFZAfrDZgR/gbR39wNOJjXc+5&#10;hOhOTTvvuChB7Q34Cz8JqsG1QgPzf+BfwvBkPXRDOO/gZdhAD+30QCJorsskoqfXW/mjUkp1cTU7&#10;qgDotONEK9cZFnHD5G9V4zy//Fn+EcBNNs24Bi6R/p7UCX6VPD+4EJqW/OTTBBfk/eqSD98WU1Y5&#10;yJjw+jCDlVTG6KDZuZrkaiGHV8wsOM5lqM+Qq3npqh+5/UBcQWziBBimuBQaAXnKg31coZey1y6h&#10;8FrpZ6saxEJ8//wfTLUhrn0Zq1Gn1bmze7VflVs4feVSwow7UOqWc4V3tvhuognQqzYc6AZrVArv&#10;fihe2eFiA5EKwOpfMFNSPoQwjM2hrSMsk4ZXle/ZlrVNCgvOcr0En8ddU8XPfsKzq6CO7gWcS5sP&#10;rAVtiue8I8Cbar3zY/C1qsHqPfRCZjO4k8HpPtQiZMIdJ7WjLLJFnm9kixuvYqYcVZ19tim3WE8l&#10;iHnaqsUhSkBVfmWHEQzRvHbuBtOLQOsVEJzvcW5N7o8hpJnB/Knve8Ug6+duhewz27JjC+rI+aX5&#10;aZYfd3VDY/wTnlONOmQZsFo3tKMSmNL6O0uBdyU3rLdAa/IDBpxzNeO3TssYupHO8ifM+kG9zJ3V&#10;crYRYbB7O4dO6Tn9rTPxqdzRJtfgDt5g7cUdcQCgu+2cDmhK260Dwdv50edTydeZl9rmyM6s17oj&#10;pDTnszKAFDDuEeYkzWrMOUNKOZyjZ8hWnvMBS/IBMLKjgr8c2unkxA+Hgxcr+KNIz2Amfo493uqE&#10;93PNKsvxCZ6vvA7/AERhJcRakJOdQ/hDFQkGQgz3h2wjbiNXt8+RK9FLjtNkMJa9+AZ5CVcOxKBG&#10;tLh5A+aAmVZcxRIwRv5qTI9No79hj/CorCDcCZ+Mb8EJIi6Yjc8SM9t5hDsZ4VhKxJNqi4XEM/4/&#10;+iQIJkxtQpBbQpvy3eh6+pp0AKVoGjFD79ORp3yxTfTGuGtYGW0VNIr/TL33+oKnUDOOR3GKGrTw&#10;IRypsN7zcLRiTcMt+JzcvnQQsc93lSQhMtlm6A7yRnok0x2NlihiX6HX824GLcP259l68bF6Meno&#10;hJ0VW1iw8GRheo89FFmirQ+Bbha90xyEg9RReUvhAVU/2I78WrAnYyuiVdyLXYHayoX7M1FDfqDX&#10;InROttHBiH6RUhanMYM4uus0qNatrzVCFtqpEitIUi4RvYVNSvcD7TBR4pYeCX8ssjuSgIgKPQOn&#10;UKuCrG21aK5ixmEUjZFPWtxH/8770hkGfG24WHMazKm9XjQLPtY/FM5AqVV/83qhx9q9J2E4taws&#10;pgH+qFkeuB8RFw1v24M8KbzgUIyMFAxbmqIcaeoZC4DqSDYwgD9bXqi7wMQmHj0OTtf94A5CRw2t&#10;J6qhaV3mYSPM0h4KGEBMyhie/0GSNSYOacg2dZSlM/K39FH7c8Cm304fDxA9roUdwJ9nNlCTYGar&#10;K+e/4IumXWl/QCfrUg9HQN/0PQG7YGVVqKcEflFh7uADDxeDlr8hOunHtle8gYtLqrmA/RBfNQOo&#10;+t5QS8DF3SkcD1DePpsWBC1ozo7+N1TVsMF/Gt5c4+u5D5ZXBTn8AidpNlvGIpGyBZ2UuCXToXal&#10;yJgVWZwpCslJEx0QTjCCABPhYZbdSQ39lP0hBqA13PaA03QSEOo5n/YGr9kF0OHQI7Mk2hz51jEk&#10;7GddMGQL3Tgu6nt0N5dNT9MJvCJuH20OjJ4AqGHw82ExJYUd/Y1UKrLHQ0oFovvt1lChmKnZeWoV&#10;Xt/2kF6IbKlupJqRK4XeVCyaQIGUDTrLEQgeYsy0U4I23Cy6SaDAa/wDBDDh5bFKkEFctP0sSCEd&#10;zK0FAeRcq5ughFLqzAXHKKxgSLCROi5w4X+n/Nhx/EnK/XgOv43aGjXNr6G27mvh11Ie7v18PeVt&#10;O81XUv7mcXwptaRZzOfIZisxfqTMTRnK3yLNJWf4lpJ6lhf5Nu9bKou8k5cSZUbeF1/dZ04+E/u5&#10;h5NPRZdte8gRUaF5JXlJuLDpEykvmqedTyKFbXIjeUIVQdSQoUoj05b0UbSlEOR6ORbpR3rmx+7N&#10;IQNkQVsfkX7SE7Yy4rtkzvweaSKabhQSd7Ve5b3EWLlP/ijRWboLLyL0Jb7/Z7je/2JKFACAJ5sa&#10;7Ufr1VhthGx6EJuK9ECquUVJRHpepcfU9Jqa5zlz3q8558yrqanpMRqVlDY2aj/Xx6vWomWzLJdd&#10;dxFyVVi7Pj4le939H76/fEsDQIspO7sLNBhqd+tAu+7x1lGwn09aT4AnOMdleWAy6+o6FzxAFvx9&#10;D5FdYlGBgbZfGRvo0RynZsF51pOSaNC1PiLrIehS+yDpCehZY92aDm4wUut9wJX6u8u2AP38t67B&#10;wDXK3OYA/NrVXJcEnD9mpRGgo41VEYCltaQkDTC3iLMWA/pGdVIoYK/viboJ9NV5Bg4CzebZyz4F&#10;fAyLXA8Cu6ke+2MA+uZdbTSQ06ukGCC2e1JpB0I644v1wPq2s5n5gG9rZKId2NT8IioViLE+DRQD&#10;fpYez1F1j0ngqlC/pC61/gZ8dZY35wALB2TkJfVUX7piQj3Wu0k8qX7Y/UXGPfWdY26JfurRo5sj&#10;36onbJbAleofrM2eF9XxNY2uBnUL9VNbCzdccMriy0JFD5li7Z7i39VRTLLkXskTOqdsICufUlbU&#10;JnmT/dLkqAByUdWf6/YRzTK5RzTRJq9zTsF3qcrt09rfy+fUtjP3K0ppAX2/8rzyL2pa+rJ4iPKr&#10;9sssIvNk5Yl7iX55R6SR8FLcWDuNdylHPSJxi6rP+XssE3jaupMRyz+Y59NVij6yntIpsxUXySHl&#10;tLiHdFXZMxREunrvLiM+CDhEzsbDgc61x7AbYLxHGNYOjrgEoAz0me0U7Qm9NfFUBDyH+IoUw/Pl&#10;ONELuxU1EA7w6nQe3w+Ldt7FbsP5ERCWDxNrszAnuMcjBL0OT7qQyAg81TKfElB3jW5kGLUPu08o&#10;yGFZMn6FDCzU4quIbw4exTAiZucSzBX/d/gf6HG8cq0ATcD9PFYj7/BQl9uICzrcpCPX6wF9N1Gm&#10;k6O1+Ld8bnUg7saFFtBYNRuQNog+1G5IyERLmMjwQ6iAzgnoQo5QAx4uiA9VJVgEh+PqxmRCZsnQ&#10;gfj52tMIgLuZHauCMIkpOr8TfWDoOPARTdR7xJ9FHvGtW8YQkEsISEPmsrFLX8OV2jBBAqQjXlp9&#10;8Ee2CD4TD2yeBUswwnpBGoWO1UsP/4QeqBMd2IGMmDfEeyKHTEFbCuEZQ0GAIwzp5y0dgW5yHQKV&#10;ZposbHDAJcecuChssO0wlIV5tJ6uTECVLeN508hEU9h+LZLT0PIPEH5l8QobhRHzU38bNGOaXnoU&#10;CtddE9g1AIlZJnD3Xkc2CpN0j2uk6OXOwQoZuqIdzotADPbE1HHE0bZO9AfMNoWESWBhg8U/FmLq&#10;opcCmgsGnWBQs5hsqHuP3R4QaYsw3z4jeAaFen8pH0bunViZ24HEdpamFsJn2q6LUHhLa27YPOhS&#10;8xO/j5B//djSDE2a8bbgAThEdjc4mYUFFk5lWl50B2o1pBW/qkzR/UcykneHl5f17A/hlldoRcPa&#10;P6Wxm23MVNVzX46JkUmEHn87NDmJyQ51iAUwJZXlscsNZPk7jUQ3Xnm4YjNvkNpy73NxVWOp6axA&#10;FixayryWV272pj8o7L5J9A7ld8IQeqvqhNMzohMsrX1veCh7zZzRb5Q/A735k4pz5V5cnjL/0FN2&#10;rcprH62dpXoaJ6Wn1K2bTtELgAzfz6kMUChMpDaC389Jwa9Ah828/phGSqfpBJpb6lGuBlpcNptN&#10;hdb9c1LrA2Xv7WccoJbYm/Rc6N6mWGoTvHjNC5KF84S5ZBz8eE4fPgtZXuOrsxIz1Fx+HnFV1cN2&#10;ECrJG20V4ZTznknEe1Ke0+vw/Fh/aju+LPQmqcCerDlOXMFGhIVEBr7I2QULRIeMd/kfeBHxI5fA&#10;WZScdpK9WvKauaC9nuNO25lXKSsojlkZQ5N2Ois0lbhDnVmTTSykEoXZuJqcck5GD+Iiw0l+iXkA&#10;P8ceqZEpTFqRaUnJfMbLYMpOpl31AXuqyb/4+ztmSHfOGjJJxLDkmmW4THtLeAAbYCqc9chR4gt9&#10;A8c3BWN9rNAqljcyF+uJ4mC6oQ7I0lO02ZT8Iwmazu0oJSxGpxAQH9RTPj9jz3WEMAYTsA3O3yEu&#10;xFYdxfkfvYh2ar9uRWU2Zo/NX7yHXtP0deZVyt0an+xNfmqZiX5ArKq9EeKIi2omfVRYrvEv4Wq0&#10;lAed38AEkc1r2OHuQqRfm9J5unqInm4fL+KpYfv/Mj3IgSOrdhuI7uas6Az8onUouA57WC/18UPf&#10;mEeFc5AJvZuLO/w5IeeMrLgvGH6hdeydqp5P9544WfiSAo+nZehJccfc3UuITPut7W/xUtvPwVEY&#10;07Tly/+iZkuQ+0sE1sMuQdAQwfJEY2eBFbnaEFQ0WH25bqL4elGa+ZmkK+O8aaaM2T3LuKpCvL1Y&#10;j0t9Ns7T+VQNe5/lg2UpC57x1XJ0dh99Sf2cC2+YLp2B2y0d5XDVYC1c8aqwuKZZGpL+wni9ik2K&#10;NzhXj237TSeTrws6zXsqiryPcF7KhoWrOF+V7ZMQqh8c176qr5cFQMV1h+QrpO3mZPnHAoVJofhX&#10;utDQp6QTLboPqkPbUnmFOigoh/MFZnsz7JfALwvTWAfw7Cdd5DXoFNNlEYORmtDaCPB4JV0TCn7M&#10;B4wlmuCD4fpeDbHrEf9B83TrDY6CIoLcWBHU6F2ljYMXLaSZafiG02fENLKNrqrLx/PBBeY4fEeF&#10;0rQLn3+YM7DY5bQi3R3s/wzX918ThwIAcGQ9RFPS4kZFBUuUoYgLVKaDKVtkLxXDSgKZkARzSS7J&#10;XS6Xu0suiyzCVAsqVvGp1ddXFa0fZ8WttXU89TnRPuuA5x/x/eGrzwhHFkl58YnwMWnhskFIIk0L&#10;zlBxpQz/buVf0n1e9fK5wDFFgR6Hq4TuhBQ6xRRjOmjatn70mip9a7eGprSnS9UypWfcEDxTwVmW&#10;qRpReAVPVx4CH/ofVIyBG72OyeKlD8B03VO8rpWK38VSGJ3at9oZ1S/RlZqLBZ8RLeJKewO/U8Nx&#10;CZAKhiP/ViVAx4OeKqlQlf9JRYhS6D1BCsj85Km6apOoJRDPNzxoHNbWkCurQzV7dOyCbMQXv5hW&#10;Bjdh8bFnIB/0cqRZ+U9NT9APihZk2P84WAfRvdcCv8tWybKIT452wSLsic3ecB99345WlWiWm6u3&#10;WNWEcXPqL9BnMjs2SYXp+JGhyjj8Q1Ap+E57zb9Pfko93bsBKJBtlW4ltD0Pv75C3iVo+A4lXW6V&#10;3cglByN/TB1hfZ0aCxkt0LqLqjBT1tJhxYhhdtAUUEJU+Ovk0chab1LyRMYGOARtoJwnx5bspdfX&#10;o8l93MrvEHG3PF8M33HZU65AGx3X1zGVt2xBS/mKXebGBTfBYD3dXyobRiK9D0kQGQQUuVpqOnm5&#10;DozeVz/NerbOVgFaljUI8s4YjzFKkv9DlrMS1wbrUps9IlAcZvcGvsdKuFF+czB33iH3lZD+67dK&#10;nbcbe7kMuy/Tr25TezmLWX7a9LzpTN5sA8RenFygj+Hga44S4dzHEUVYIz8icFwbKmj0Y6O2lqvu&#10;J1Vicf6uFIeEA3Ho1vPcnbUFluW8uLJPxmE+JbeRZPJfbzqtowl+X5OLL2w5HbFQS2/tn+eDzhQ6&#10;/X7WVIieecQolW2jbeH2AmEUu6y9V0jQq82zhC/LFhiOihJzBvV00f5NoUSQeEnMEyxM3BP+GhW2&#10;0eZRNQvbzlO9kU27Dnp0KQYk5eL5tiJgrLnKchC4sVNoCgcGSwvIEQDNcdfBgHIjiacBRAxPWwjY&#10;wvs1fcDxee5IojSAGq2OlCZ7eoO/AodFa6wC1d4mifmpilLTa2QpWSVWMkBxM7ucuKEo2eiLOcB3&#10;MT5oP2gMr0ZGwarAh+pmEKaWwAvlJs9S+SNgVJjePqLNZQ2YN6BrdrwxnNfQir/o+cisrKvEWjVt&#10;A45NgtOj+9CZEBwehORDXoHn4BOqx9QWKFah9+yRz5d+31rVnkn+zbxpOqLn7VhqWEd8KM7XPcFF&#10;WfH4ADZ7w1StDL0anaTBNQNh19TDyK1AGzxf/ZiqUDWrNns+kbVIs1rklutWB+OzKdFyfXsp+W+z&#10;d5FZV2NcnGnHI8lt6zVaH92R1Rc004lVYRx1Cu4dWALpUR1VojwBACUg2t9d9JotfSFlC1yWqk6Q&#10;EWa80VG0rYMsdSwufE98so5mfoudslxaPw21m86trkH6De/C5sD39H2Bc6B52CUqX0mDg7ySpQIp&#10;zr9g/t+eo40Co6j30zZf0rc7q5BJuFy/bLZhDc7kpENoiu3N6ilIYXt+6AgMGom5z1QnCTOVpeiH&#10;53rVSWdLd/MEe+g1Y/Ufeq7WulXld/Lqnhe0OpkNg+liG8SAE3ZYfmbVruCacppDaYcM6ezLs+7r&#10;P3G3THLqKHye2yP1CpEv19b3W2NXfUJ3BXNa5ZBrPkuw5ZljWdNw2ri1hB0SP2a2crQrIo2h3Bc0&#10;JzmDnxAwUecSqCZPwvFWdAIb9hcf5Fzp5XGi6vhdc7nBFV+c73g+WzLsVN6NtNb2BP6/4gkTKBha&#10;/l/D9JYBGqwba90TEE40Cn+cTMcSxEUTRqEpuyLYf/TktWK1dte48NuKGMcdoTy/w+YufJz61LJC&#10;VBk/18gVvVjuIL8RC2hM4mPb1IAMvLTt1uRj2mm7LrpXqaIkLWyf7kKAQv/NNQnwK5fYXwKT8sat&#10;sySfU8vMWYBv3F4DASxenq0PB3Jo6cRUgAwoxcqlCykTNK+k/u5nlcmSP5pzuvjKInpgR6ziedmI&#10;PVzBz6O3F4FfUu6YSNARF0/eBwuXT9BxwRDafDwTDA6o0ArANkoMclU+x+N7RTEwv0nc+asG3clw&#10;6pDDZYk2ufpW7hPLIDyaUm98D4fG/kkmQeKo48SI6l3IZ8yl2hdQie5X1VJq1ffA2x4cEAO2sIY6&#10;V+nO1fzkGCN0pd3WF3h+bpllJjYx+S9jOXovVqIf1FyKYhEbkLch57CJSFNADuoOj1MgtZeywmPo&#10;qywZy891wDK9huLgm4wlH63bjJNzzpghcmcy23BV9zB2qj6MkETNxE/geSEKrRALCojQbNdkUsxw&#10;kirK4408D9jNzHMtcRp3VNvH7UdKKttfWa/kJJj9LPeTJxiKzRPX/ag7YixedhZPJ8+HpGq9dNEB&#10;vsgD7VpKF9ShivGcJ7sLnGMYOw73Fmw/bzd0PS1+1K51abOvmfY48zd1kh/tq9bt1JVY1y6DsFfm&#10;tpAZaCd5YNYLhIudofwAzVPFeW6QiYA/64cGd+9kVPUPILUFW417DtQv3lzfu7rh/vrQztuMvdHX&#10;nB0secSQ7UJz8oIL7a3st1MHLb5cpo+BxARyNzdkqWhvvd+BoMYTVWH9i5jBW5furmG1bv6m+2PT&#10;T0l3XX3sWdFmB4cjj7BaDdwXC+5aQvjZ09xMbQLXRKreQ5jhlqdubvtHnXLfEfanys69NznPCvb3&#10;RXAvZHR1XeY5kxQdIF8TXWzPESD/BwUI+vcufZxvepci55nwe6wWRJgffM8Je5OgfsIA14tsgGFq&#10;za+RexlhAqu1e6VXJagPfCVNLKS4fJJDJKFqfRg5Ep4tfbAuVptNflMi65jPfwwWf5bof/cJ2pJm&#10;gOwBSoqEgN9qKq6TgUhgbKq6gWBWnqcXgXFMtaPFgXZCwqB4gZg4x504gc4uK5pWghQi6JfOgoAW&#10;sZXGgzYKL5ExguoBtomSgShpoq2vhzJf5qnkhuNWH6ZKho9MRaL6hjBCY5+yhfI4fpx1hc0t/5mL&#10;hcYi4ZbxhfsW2ZTAhicKe5AJhLQCF4iggWpo+6zxjQBfYKktjFJVsaWYi51L5KJKittCEp8Fij04&#10;PpvLicAt2JjciXAi25YxiXYW+5PeiKoKvI8NhjwCa4fRgaJoY6xIktpe26iFkdJVPqTwkMNLfqGh&#10;j6VBvJ5ijrA3+pstjeAtqpg6jUsiyZWCjOUXDZMViuUK7o4uh2QCsochgdJn66uumM5eWafol31U&#10;vaRPliJLD6D7lLZBXZ3Ck3Q3rJqWkl0tcZeikYsiqZThkAUXDZJejOYLEo1nh3wC7oaMgftnW6sY&#10;nuhd2adanTlUTKPEm4pKrKBsmdlBCZ04mFM3Z5oUlwItPpcglWciipRXkqIXCZHFjpILLozBh48D&#10;H4YSghxmw6qPpSZdY6bhovVT8KNUoN9KXZ/3nvNAxZzInTU3L5mrm1ItFJa3mIAicZPolLsXBpFI&#10;j5ELRIw9h54DRoWwgjdhX7yCaUdXwrhSarpONbQ2bD9Ev7A5bd87RaxRb6QxvaiPcXongqVAc0Uc&#10;d6KLdPgQYqB4dqMF0Zi+eooAAIy1fs1hLbsIb0dXlrbzcEFOELLocVVEoa7rco47M6sKc+kxu6dL&#10;dVknmKPndtMcs6EHeEwQz57CedYGWJcgfPoAAIyFf8xg3LmVdSlXUbWKdcBN17GOdnBEda2qd0c7&#10;FqnPeDwxsaYMeUcnp6Kdemoc5p+ke6ARL507fQYGz5WwfyEAAIxbgABgb7hOexRW+LRNe1FNjrBZ&#10;e6dEOax4fCI67KiWfLcxnKTEfWAnrqFVfh8dEJ5afv0RhJvhgBkHOZRugQYAS4u3gDNgB7dNgOJW&#10;n7NCgMJNQ69JgLxD96ttgNk6u6eJgRMxgaOwgWMnr6A8gc4dN50ygmwR2Jqcgu4HnZMzgsUAuorA&#10;gH5frbZlhmZWTLJahetM+K5jhYlDtKqMhUo6hqarhS8xYKLThTQnrJ9ThWIdW5wwhd0SKJlxhXQH&#10;+pIIhFUBIYnJgMNfZ7WBi+5WCLGHiwdMt62cikBDeanJiac6WaXriTsxRKITiPYnqp6KiOsdeptR&#10;iRESbJhxh50ISpEJhZsBeIj1gP5fGLSzkXVVvbDAkC9Mcqzajw5DPakHjiM6KKUwjWwxI6FdjOQn&#10;oJ3PjKgdjpqEi/ISopeIiYoIjJAmhccBwohBgTBeurQClwBVZ7AElXhMJqwVlBRC/KhAkuY58qRz&#10;ke0w+aCtkS8njJ0ckHUdl5nDjpQSy5awi0gIwo9bhewCAYepgVteWbNUnJ5VFq9YmsZL4qtqmRtC&#10;w6eRl7I5wqPOloUw06AWlX0neZyDk6cdnJkekMgS7JX5jL4I7o6yhgoCNYcsgX5eALKxokJU0a7F&#10;oABLrKrfngFClacDnGw5nKNJmwMwtZ+bmQgnaZwHljYdoJiYko0TBpVmjN0JEY4qhiECXobIgZrJ&#10;IG4bZQy4GW+XZ4qnCnDvae6V7XIRbCiEqnM3bjtzR3RccEJhfHWAcjBPLXaYdAU8B3eLda4m0XgW&#10;dssNvXmUd3jGuWtebvS2Am0ecHilMm66ce+UO3Aec1GDK3F4dKNyAnLLdfBgY3QWdytOPHVNeFM7&#10;R3ZVeVsmWnbTegANzXh3enTEgmkBeKiz7msIeTmjT2zcec6Snm5kemiByG/lev9w1HFde5VfYHLK&#10;fB9NYXQcfJ46m3U1fQol8XWofToN23d7fWbCfWcMgfKyE2k4gbWhoWsygYGRIGzhgVmAem6CgTtv&#10;t3AYgSJebXGfgQVMmHMHgOM6AXQtgLolk3SXgHcN6HaegAPAh2V7iz6wSGfCijugAWnYiUOPqWuk&#10;iFx/L21eh4tumW8LhsFdfnClhfxL2HIbhTw5dnNJhIElSnOog9sOE3XWgnS+22Q2lHeuqmagkqae&#10;eGjSkOqOQ2qvj1B98Gx7jc9thW44jFdcl2/eiu1LJXFciZI4/HKLiE4lFXLgh1UOV3UnhK29M2NB&#10;nZStLmWumxCdI2fomJ+NDGnVlkx822uxlBdslW19ke1b0G8uj9tKiXCzjeM4knHljBck6HIxitcO&#10;kXSRhpO7uGJ9prar2GTlo4mb7GcfoGyL7WkVnWZ72mr7moFrtWzSl6hbGG6KlPFJ/XAVkl44NXFK&#10;kAokwHGTjkAOw3QSiDK6dWHfr+Wqp2RArBqazGZ4qFyK3WhvpLN65GpYoSlq4Gwynaxaam3wmlNJ&#10;fG+Alyc34nC5lE4km3EDkUQO7XOmiY+5ZmFEuReppWOvtLCZ2GXssFeJ9mfirBF6EmnNp+ZqKWup&#10;o8VZ1W1rn8tJD27/nAg3nXA7mK4kfXCJk8UPD3NOii+4h2Cxwkqo02MwvUWZEmV5uE+JOmdus295&#10;aWlbrqFplWs4qdxZXmz9pUBIt26WoOg3Zm/VnHUkZXAmlccPK3MHikG95XQxZEuuI3UEZuOeMnXM&#10;aWCN9XaEa7F9kXdBbdNtDHf9b+Rb+XjGcdtKBMEJPNSJAgDgXSpEbYfd9RoR6lfJGaotFTk6pBxF&#10;IiW5ZoyZ/33Pf+7TYMwM475y5VhKv7LxVndtl7e7r3ptLLFqs1tRXtdL7/v2EwXQ2Y33yO1Iukco&#10;2Y7K7EU0B2u50AVY+Jfb14FnBNxKLtQv/JwfDXeAJO2ElEBPeLdQCtl5+DmWg1bsBvAYbHjjWuJr&#10;fNb9GQESXfYdlB3Z3FskSEM/nPIVnsdullcBM7he+yM0nwgjB2An4i23EXElO5OmUS/q2K5mzJu2&#10;3WDGrehydwseT4/Y3ye/ZXLPqfh17HRLrOAb9q1lSgiwnzSxQIN4DiED74gX5pRAL8XOSV8hjuK1&#10;O6fR1eKADYuxeeJA9zgsWrzE/j2xg/3tbEuus3q8ycjvUXuWpgi8VKjqLyGsvItHAT1Kn2wt+JfC&#10;eMgX9pDP7gxBwuWCIDO6Rjbh7oSmyXId/HBKurLHmjtqaGm0zi0rCjRP5HkW3FVWCFg9ja0QDuZv&#10;zFKBTtp3iYlQiuZGpAVWqJuDPBCeqtptEjEqRx1Q7Jo8+LQs53l5ZkMd75QlzFTPDy/xUaB5TSZf&#10;1Fk4tzgkswk4UnQ4oQpsL9BF2kBD+Q8DB+Cruni3K/CINsGhG1untOn2yFnV4F2fxB2rzTBCuWzV&#10;Kflx/rMKa2S1INYiyPhZ2G0eP/g3aGskIsRQiCEoMAv2LNzgVgtv1dMO42iLSv/9SLa2fW7dSu6O&#10;ltbiGN6jxkRZIj+i3hHelNdVPZZhLVxaceFgOJBnOR/xBdhmHg9cClmMfDcGaikKW7AQ3aT+tfNe&#10;tlXPdK1zTm/XrCGBF9vhKAVy+1o3Q7y8NY15J+IEurq2A2eEz6sXhRtBz/KugDvQP0ob3Y5CnsWG&#10;Bf7IkHqyYypL1z9dszMnoje5KJ870vOL5Fzu3q408Cr/fNv79EsCTnP5ga1CpiErfAtwsUYSYAJP&#10;V3DcIsErJt6CaMSknj0tIHvTLzXcJqcyAdME5Zk9oyijsnlBqCv1PT85U0p9EOAJAXQqgERspu9C&#10;BwO4zAbE1lXBKNG1dskiOfaui8G9c/vqPuKdeYwxiPAResitiVagFu4hnaFlGVGkDjYf9KcWo1+G&#10;g1QVlrx+lP4GN7hG0/FEjF0TQ5O/d6ahzghba4U+RDMNfEyJRUgVuBv+LcTDz+CTJ/yJUOLygd3E&#10;OFkW1k+qqMz12dQCepnrMmoLjds9o40M0F4NA6J11SnIPlFK4STKEakkfug9UQu4A6NED9IDcDfW&#10;IR7HH7JhYc6EnkX9P5LL2VqXF+Q2tm6+O3WN7Tk1CH5WDlRegD4pwwoQeFxxiX2CtCm+A5xRnvzK&#10;8Y3YKvnhuGbshWxmB4V3ycz+hUS4LNjlKhEnfT0/g/pC8rB1HXCxcFHFRvCJ/oV+KfRH/k+iRrhX&#10;Vy+cg2i0hrQINF6jjx3G1qrNocPYa1Wn/2pcqRx1qcNFyoz5bWSk7F/NPwqvl/LKngJvzHW6UcjK&#10;+IAphp4U2wsWwwNFKccgxFJwIdYPJfV+oYnYXt2A321sRCtzkWJXNJ3znxJNCkkTIrSv+dnSBQRU&#10;cbUDYGiFFZ0PrbWU5a2BF5XsO9oGvzItjdEi/zHMhNxHuws/+6FYeMFBl+OYc36xPYdwUU41RgpU&#10;LVGlamF14yFNE9BQn05pwYIaLj8MQivzU/+AE8r6908gYaVfhRxCl5tMfm5od7HUJQSVFrraR+Lt&#10;qpqTfoJ5XXdK5ELnjgPqHmBF632yDbRvis9lwDf1Y6lboF9qJPuT4IuVkdsnkeqyKN+HqH8J6OKG&#10;fDZss+fi+1TnGkLytL2J5jZB69lY1SthT/cu4i1Q2xHMGwI1rd8d6YayGsP3PYUT60TbTUhQtZ1v&#10;NXKzrNzFDjEXT9krcWvVrWYHSVJ6almcxCnjky5B/Fs2Rv9XfJJ7Li9dTOSOHW0TxwtsY/zFuwDb&#10;kC/FMeAzn9fiE3A557S4AumzOS7uw480Rok+8oZL29i5/LOaW6ydgEdp2DnCl/zlrDWIpBpYa2h2&#10;fxTriMDbE1lf9L6Pjt2Df82pZnPwEZvr7D+pJQ1pzBx4s3mciUB2qgMYBA0nfZkCzJM3xbThjkeK&#10;mBuE1T6SeUP8ua1f5EFe8/ER7abyOXrRAdra1k00zKB1ZygujZsSqOv0kPInegkTiE/ToQzCfUwD&#10;zNWURrpG5BzdT4+J+NvWM16iH7wfM2mizxyGSWZX2QpFTqyh1oZcJK8svksq5JmKLHJC7oqdo1bL&#10;LubcoLJlWPJ5qkm2ae//qI/Sd1vr6DjpD94SWidVcbJovhSw7WPiJcXVKD6WrzUkE6TugtyRmNEO&#10;oWoyXPNndh9p0iw4PEj+rg7eG0xtUwFbF1IW5Vlvd+q2chknmipSPLKbQxtleVXzsFlTYdESvNK4&#10;XPqScDXUIhKCKlqS9SvxoKDmsA3pq98cVUKW6MaDC8kZ7SmvQWqlpo2zgbynHrULpV4p5lYMYHsr&#10;KwvGsWflxZJHeK6FhTX4YElq5nsi0JSUFEUYi9P3vCc+F8mCHcnUgjteDKnW53E45Aqdxg6hTiiP&#10;lTejl0/W6e9gyfUe4kFsuMYEWfCwyr8zV+Gt5UcOlRB2pY/3pBGwGdtSRgwad3mtJt4YFMveExL9&#10;qF09+UIpK6tE97dfyv83OtF6jZ3Ecpp6wZvY3QZDhgAPqiUSP+CmKsHuIfxTuWaL7/8ZmBO/HPME&#10;AOC2U1t4P2q9oihTOlBL0a2aooh0KnTp1vFW79F7PvfvOd73fd6j902XSoeU3sxoDLOuNePamQ8i&#10;CilkZmUkKZllx7X7/QO+0tT6yTWj/9+clo1K/tQN2VyTaalDDSbR5Ckb1qwa9AuR9eL5x0f4rmJe&#10;74b8UfHwUUOaQuLf8WWbQNJ8uCV4RDLbLFrTKrWr/7jssoStybP5TRZJfXtIyOzPs9VeoGsKOrCz&#10;1M3iJcIoyqkktbCWlJaR6T+CJ7z+7Y6gsPJk8EnwV77BO58YEkZzL4KFogJLLT4jmW4colxKAzWh&#10;ZFv5InQP6cT7WfAXYKxMLRCCpVXP064SnQJ4WyIRIfwUvBqfqS70dsLPiL/h3sJvS2grK+ytvLzB&#10;CaQJ3NXdxCfhVniaaBKlVV0n1lYn5BfhN8QJux/jfElKbBPuId0Z1I39LgvxGsN+kDtwH2P98m6r&#10;CswB6qhrxAfl81QhOCtHoTZ8s3yusgt7pkjJK8aMiiu7rbFoKDRmFlsMHQvyR2dgjlcnOgALuZNo&#10;P3zV6iaagBgP2mIofp4ZwFLw44rdmBOuq8DQIXxfbhGqx0NS16LxuEdMJLoGtws8hXKxOa8M5B02&#10;yX2BnMEXWbsiNMYz1qN7VUG0AE1WdsuXogFKc14R8pGJ2s9DrtGNKSmIjvqwVY8IqOxAXySLHPSy&#10;QfzJMu4ofJuMtS6FLxGehi0IWvMbFYmg+lMyS6RcJyvnI2Fa75w6xJ6dS26EJ9S/bHkHD6pMAefh&#10;88pez0uwkpnm3oYtGFtrE+wIOmoc4FuNBnI1fKd+WGoGX6lbUKaGD9X6Z9+AJQZB0hScpL+0pRAO&#10;17kFxMEemn5PMfSSPcK9AO1UVVs/hRgyRW8JB7d7ACc45rCNxBre3Dxc2gcvaUKzbaA/GsKTYqDB&#10;OrvoEeic8c2me1CLwd5zFZSmh7iHFd1s/fxF0CJSoH0H3egZJ7yhh0eTxH+HBjtNJVNQT9t4Vh7E&#10;tLoknoUKDlVE50BxDeObKqHVde0e9xX3jGe4QLFcmzHfX2EiWc0HCDkxiO+DyOO91Tgk6ZWWJELx&#10;3UGZY5Bv54fEWMiubSDqs+J1y91NKxRXmwY9mhTldQlcnvyY7l/zkxT7yDZ9uY7M/ROQ2gUFbZIU&#10;9nSxY2m/Wl+yK+u+CiqDEh8oxbyeqI9MS2X3xjR6lo+7X6RZ4Xr7Xvq9KNF8nAyRDmgfaTJLjhJe&#10;7NqyTrGrmsOrLmlQLa60zRxTulZ1JXxhggTRUUl0lfAX/9+pm9WB7kZqv1hp/4A6JKmyyAQbFBxN&#10;rPo03xM7q+oUEKIxZbvw/AHA/CD6KeMVPVY9mOBH24gnvj5FpUqm/XHyonTKvZxMko06zCNz5VqL&#10;60QszFG/UkVJD6OVynBZttDExMvNisW0WC7PsKCOKSx2VZBPFfVfu5JRkLO/G7gMtbnHgSzY3cEN&#10;xMEmy7W4DLmj0ivNMGvEm1mMBQow2g+LL6qkSrHQfSvIXiwi/jh4he2KZEAGttvvHDGB5bk7EhCm&#10;dAgkNmOPLUmsB0OUofQM4wXN0c70U34xlUzLCiVkHTWxNxqMU0U7Z4EP+TbiNdFOAr8dhBfp4fYQ&#10;/w58dgjHI8BlyyH0IbGQWUgv1hUofqXitMYqIanRHCloAyOsag8NfNT0zniCVBkiSvHPStOGKRww&#10;E25H8HmMyGELlk+HWTmiXmAl9R8qp84kHycPH0yvVIFnxhf5d0CAISH9DmHU39zxPT6j2xs+hZdq&#10;Pm1QYq/Yu26FWBa71CECbVMWWSUjBhBDviHvtbyVPSeXNIdVdICMpvx8S6KvYU+6K2FXl71jJV5e&#10;Wx1ehj0z9GxYie2vcXZbjl7TAQcfZFYdbwUQe1AMZsncrj0yc3Ck0483Qrxse5mXQgS1CtIYvKnZ&#10;Oq4V+9zYt/kzJqwXrL+MTh4EXz1Aow05DsuRbPZXqz7YBAhgCb70PZFGgK2963gBhK67OPcqPnqE&#10;TFuAh7X3xAVgna3jm7uwpc2x6yUo0xj0VTvysLbXwQ6e1GitbsDpoJHMrxvPmyeLqP2jQMcbNboV&#10;vc9bXCMv8U7j6F6U7dk+qS3h0WEjGvdK0vctu4qf5bpQzQptF91Xt4gKzbLpWFkdsKp9XhIl5Ro9&#10;y/zKH9YQPLNcN715RcfuMK22atv2jRp3/lxYknpaiPkeVc2I3ruaq+LEyRxnlZcEN3tCbVR04MeM&#10;CVW54gc1J/gXy/6pXyWct99f+61oSSpPE1cduI1Wz4lzQwdV1yWQb4bynlTr8l+ll8zIyWDG5C3m&#10;SWQkLMAkNZMSfnW/PlUaVmrSDkvf5ERqhDIqpZl1lq+LfaAakD8KTVT+Q4H5LmHuQq4uM8xq6DrH&#10;QH8Pf2N+GpSitmiw/iSCibQ6H+Snki7NBeR19l62BLVIvqtegfrE+ipH0PyQQWYANfhcoafRn13u&#10;0QGYC+ccVYsZLeyJGkyHcHRdVKIQ0YZQzge+Yx+Rw1mU2kBWJS9TJZCuMXrl38CjkCRmIWj1KaO9&#10;gcilj8oBLGeYJME6i2L8LP4ONtPe0KwR6DVlrLR4nF2qPpU5oBpSDSdJlc0qmxhr5oByR/AEXci0&#10;+bhQCOPkoiS76I+cKdBMFVqcwM2ItdB8rXOtLd/E/mh4VsxRV9Qcz3RUrdOnJ44xH3XcrQR9WzMR&#10;LKVusQPrBsh/q/8HAwj89/EgWYT7i1kQ9oPRiFgE7oFmg1V8II2UmvBxyIw1mXNnO4rhl9xcX4mc&#10;lh9RPYhvlHFF/odJktY6CIZHkVctcYVVkCYgGYRfjmAQ8IMdigwFIoDig3h7OI0Qofhw9ou7oBRm&#10;gopqnhdbvokim/ZQs4f4meFFi4bWl+I5pYXTlgQtHYTblDcf3oPakOYQ6IKHi24FTYB2g5V6YIyV&#10;qSdwQ4tRprll7IoKpERbO4i+ocNQQ4eXn0tFLoZ4nO05VYV1mqss2oR4l3wfr4Nuku0Q4YIQi2oF&#10;b4Afg6x6mp55YwVwLJwlZXJliZneZ8ZakpeqafRPZZWSbCZEEpOTblg3yZHgcFkqoZCHcjEcZo/F&#10;c9sMf46ndcQBEIkRe0R5fJyuaexvPZppa79kvJg8bYJZ05Yyby5Ou5QzcOJDhJJDcpk3ZpCadDEq&#10;dY9AdbIcfY5mdxgM2o0geN0BlIf0fSJ4YZsYcLFuM5j3cf5jypbkcztZCZThdGNOD5LvdZpC9ZEL&#10;dto3A49seAkqSY4WeS4ckY0qeksNK4vDe/MCCob4fsh3W5m5d1xtMpeheCNi2JWaeOBYMpOpeZFN&#10;VpHCelVCXY/meyU2mo5Ue+UqG40GfKUco4wRfXQNcoqQfsACcYYagDx2OJiKfhVsMpZ+flZh95SB&#10;fpRXbZKcftFMrJC/fyFBz47sf342NI1if9Mp44wVgDMcoosPgL4Nq4logVgC0oU5gZ11Opd3hJlr&#10;TZWGhGlhLZOdhDdWvpG9hANMFI/qg+FBUI4gg8410oyZg78ppItGg8sckIoohCUN2IhSg68DK4Rb&#10;giR0TZahixdqgZS4inNgfpLUic5WJpD6iShLkY8wiJRA4o1uiBA1fYvqh58pboqRh14cgolfh3gN&#10;/Ydlha8Dd4OeglhzdJXzkZVpuZQJkIpfy5Imj31VjJBNjmxLDY6JjWxAc4zPjH41JItNi60pLonv&#10;ix8cY4irinQOFIaUh24DuIL8goRysJVhmBNo8ZN2lsFfC5GQlWNU54+zk/NKgY30kpFAAIxBkUU0&#10;woq/kBYo34lbjzUcMIgIjSIOG4XciPYD7oJ0gqlx5ZTLnsBoNZLxnQ5eYpETm1NUV48wmYlKB411&#10;l8w/m4vIlig0bIpGlKcol4jdks8b/4d+j14OHYVEiYsEG4IEgsdxJJQ4pZ9nk5J7o2Jd2pCsoTFT&#10;4o7FnxFJpI0NnP8/SYtmmww0J4nkmPIoXYh2lbIb2IcNkSkOHoTJiYwEP4Grgt9v7KZHY0lmFKNN&#10;ZbNcEKB4Z/1RyJ3ZahpHVJtVbEE8wJjtbmsxRZbkcGsk65VNckMXZ5R5c+IJapE/dp8AAIp7e+9v&#10;A6SOadNlV6Gka7Fbcp7mbXhRNZxobx1G1Jn3cM08WZeacoQxBZWSdCQk3pPtda8XnZLxdxcJ1I+s&#10;ebUAb4mAfZJuIaL1cEZkgaAycadasZ2PcvJQlZsZdB1GUJiydVk775Zedp8wwpRYd90kz5KseRUX&#10;zJGRekIKMY4AOyDE30h8hgDniH1/FG1QoZp2nGOznuN3iFntnEt4Yk/pmeJ5IEW+l4J58Dt8lTB6&#10;yzB5kzJ7oCS7kYh8eRf2kFl9ZQqDjQ9+/wFRh5mAaGxgoHR9AGLincR9clk5mzV9109MmNR+KUU4&#10;lnx+jTsRlC9+/jAykjN/cCSgkIN/8xgRjzqAqwrLi+GBSgG2hrGBKGuCn2yDLWIknNCDNFiWmk6D&#10;L07Al/ODF0TBlaKDEzqwk1yDIC/vkV+DOSSBj6ODdhghjjiEAgsJiseDXAIShc2BZmq7no2JSGF9&#10;m/2I5VgKmYSIdk5Hly6H9kRblOSHizpekqSHNC+2kKaG9yRmjt+G8xgujVmG7gs/idWFIAJhhQqB&#10;nGoInc6PZ2Dam0SOpFd5mM+N1E3KlnmM8kPylDaMJjoIkf2Lci92j/6K4SRBji6KohgqjJGJhwtm&#10;iQCGrAKlhGSBymlqnSuVkWA2mqGUhlbcmCqTaU1Elc+SMEOBk5KRDjmskWGQCC8tj2OPKiQMjYuO&#10;UhgUi9yL3Qt9iEOHxQLeg9iB8Gi9nI6b4V+amhCad1ZRl56ZAkzOlT6XekMdkwaWCjlckN2Uuy7s&#10;jt6TiyPcjP+RaRf8i0KN0AuPh6WH0QMNg2aCEGgSm/6iU18PmZOgZFXhlyueg0xulMicskLNkpSa&#10;+zkakHGZbi63jnKXOSO1jI6T5BfqisWPYAudhyeH2gMygwqCKWVTrn1jlFwCqvhl5lKSp6RoG0jw&#10;pJhqJj8woaBsQjVXnsluZiqqnGJwaB8fmoZyQxJcmYZz4Qa6k3t3vwAAiiZ9I2SurMhpyVt/qVhr&#10;nVInphptW0iNoyRu9z7foDtwpTUdnWxyXCqSmvt0Bx82mQR1nxKxl9F3EgcvkeJ6jwAAieV+VWQL&#10;qyZv8lrkp9xxUFGbpLlym0geoc5zyj6Hnu51CzTdnCJ2WCp1ma13qB9Gl6R49RL7lkt6OgeWkHh9&#10;DAAAiat/ZGNqqcN1/VpJpol2+FEMo3N330eioJB4qz4inbF5hTSTmuN6bCpPmHB7WB9PlmN8TRM9&#10;lPB9XQfxjzl/PABXiOWAO2KyqJ58DVmtpWh8nFCIolZ9Gkcwn3p9gT3FnKB9+TRPmdJ+fyosl11/&#10;Dx9WlUN/uhN4k62AnAhHjgeBQwC+h/iAgWIGp52B5lkfpHCCDlASoWaCKUbKno+CLT1ym7uCSDQR&#10;mPKCdioMlnaCuh9blEiDLBOskooACQj294OWCJWM6IMXAR6HD4DCYXGmroelWKOjkodrT6uglYcj&#10;RnGdw4bGPSqa9YaFM9yYMIZdKfCVroZYH1+Tb4aZE9mRjoYhCNiL8oSnAXCGR4D5YOql2Y1nWCmi&#10;yIzTT0Cf0YwyRhWdAIt8PN6aOYrmM6OXeopuKc2U9oojH1iSqYoLE/WQq4hmCQ2LGYYGAbaFnYEo&#10;YG6lIZM+V6yiD5JhTsmfFpF2RbGcQpB0PIuZgo+TM2GWzY7XKaCUR45PH0SR7400FAGP24pyCTWK&#10;V4Y6AfGFDoFQX+CkepkuVzGhbJf2TmCedJa5RVmbnJVzPEKY45RRMyeWOJNdKXeTsZI0Hy+RUI/b&#10;FAePKowpCVSJtYZPAiGEmYFxX1Cj6J8uVsOg5J17Tgud8ZvcRRKbFppbPAeYY5kDMviVv5eoKVaT&#10;N5VTHx6Qz5H7FAyOm42ICW6JM4ZgAkiEOoGLWia3bWQkUU2zvWYNSGqwHmf9P3SslWn2NnSpFmwL&#10;LWGlum4sI5Ci3HA3GN6gqXIaDaCeL3Q6BEWVhXjcAACJ2n48Wf61omoZUSCyFGuHSDyujW0FP0yr&#10;D26aNlunmnBILV6kQXIFI6mhUXPBGSKe9HVsDgucXHdlBMWT5ntWAACJln9MWa2z8m/8UM6wgXD6&#10;R/KtEXIPPxipo3NENjumNHSOLVKi23XnI7qf4HdPGVqdZ3i6DmmaunqKBTaSdn2HAACJWoAAWSKy&#10;e3XKUGSvHHZxR6KruXctPteoTngJNg2k3XjzLTyhfHnrI8Gef3rzGYib/HwNDryZR32eBZmRM390&#10;AACJJoAAWKWxUXt4UASt7HvMR1iqh3wxPpmnInyxNeGjs31BLSagT33hI8qdSn6YGbmas39yDxGX&#10;64B9BfuP/IE8AACI5oAAWGmwPID/T8Gs3oDwRxWpgYD2PmCmI4EbNbeiuYFaLRKfV4GwI9ScRYIo&#10;GeuZkYLbD2WWroMPBleO2YLYAECINIArWCivNIZwT4Or7IX7RtyonYWhPi6lRoVuNZSh4YVdLQGe&#10;gIVtI92bY4WpGhWYl4YbD62VnYVBBqeN4IQ4AJSHaIBkV9WuSYvYTzqrCYsNRpynwYpfPfmkbInc&#10;NWyhDomDLOidtIlSI9yakYlaGjKXsIkND+eUooc5BumNA4SsANyGu4CVV3Ctf5FHTuOqNJA/RlOm&#10;5I9TPb6jjo6NNTygO431LMac7Y2QI9CZxo04GkSW1YvBEBSTuIkEByCMPITRARmGKYC+VwOsxZbE&#10;To6pdpVwRhKmJJQ+PYmiy5NANRGfgpJ2LKacQZHdI8OZF5B+GlCWGo4HEDiS8IqFB0yLl4TvAUuF&#10;sYDgVpysH5xBTkSo15qERd6lh5kBPV6iLpfVNO+e7ZbjLI2btZV7I7mYipMeGlmVgo/ZEFSST4sK&#10;B2+LEoUHAXOFUID7vj5qCV/urf9rvmLTnb5tU2WijXdutmhKfQlwI2q7bHtxjW0YW3xy8W9aSfR0&#10;QXF+N491XHNpIwN12HSjC0l4kHWmu8Vm5Gmrq99o62uem+dqz22Gi9FsgG9de5luJnERa0ZvwnK5&#10;WnNxU3RLSRNyyHXFNt9z+XcTIpt0X3fbC2V3bXiruYtkJ3NAqdZmgHRFmhdoqXVOikVqiHZcekZs&#10;W3dYaiduI3hOWYBv2nk0SEdxbXoJNkFysHq+Ij9zAnsWC392a3unt4Nh5XxhqAJkanydmHZmwXzh&#10;iNhoz30xeQpqy31+aRxsuH3KWJ1ujH4MR41wNH5ENbRxgX5pIe5xwX5VC5V1iX5QtZpgCIV+pkRi&#10;soT6luRlLISAh3NnXoQWd9JpeYO0aBFrhINUV79tboL0Rt1vJoKSNTlweoIrIbZwq4G5C890v4DO&#10;s/BefY6NpK5hUo08lWlj74wBhh5mOIrodqVoa4nbZxBqiojTVuxshIfSRjtuR4baNNBvoIXwIZZv&#10;yIU0DCZ0EYMTslBdRZdyozxgJpV0lCFi1JOKhPZlMpG+daBneZACZjBprY5LVjRrtYyoRa9tgosa&#10;NHZu4ImuIXtvAYi0DHBzfYUFsOBcRqBXofNfLZ25kvhh45spg+ZkT5ivdLBmpJZHZWNo5JPnVY1q&#10;+ZGkRTNszo+BNChuMo2UIWNuUIwSDLBy/oasr69bd6lIoNJeZKYSkelhHqLmguljjp/Nc81l6ZzF&#10;ZKBoL5nEVPJqS5blRMNsKZQwM+Ztk5HFIU9ts48LDOVyk4gSrqhawbI3n91dua5okQRge6qlghFi&#10;7KbzcwxlSqNNY/tnk5+uVG5ptpw0RGVrnJjuM69tDJYJIT9tLpGDDRFyO4jWrcpaIrsenxRdKbaw&#10;kEpf9bJSgWJiZ64Lcm9kyKnHY3VnFKWHVARpPKFzRBlrKZ2hM4Nsn5m0ITJsw5N+DTRx9Yjts4Jw&#10;Cl9TpIBxIGJNlVRyKWUvheVzImfodkx0JmpkZpB1K2zKVjp2OG8RRUZ3PHE2M3V4GnMhH4J4gnRY&#10;CUJ7B3XzsUds/2iiooluamqzk5NvxWy1hElxCG6fdOFyQnBmZV1zdHIjVTp0qnPLRHh10nVaMuF2&#10;xHa6Hzl3EneJCXp57Hj6ryJqcnG+oI5sJnL8kc5tvHQwgshvKXVUc5ZwjHZrZEVx5nd+VFFzQHiG&#10;Q750hXl9Mlx1h3pSHvl1v3q6Cax48nvKrSRoXHqZnsBqOnsUkDRr+HuLgWlth3v9cmhvDHxsY0Vw&#10;iHzaU3xx/n1CQxZzWH2fMeZ0ZX3oHr90in3uCdh4DNKHX1MHAgBg/CEjwHm2DiJRahE9oCi4QEQR&#10;LIiAQkBREGWHkP32y3sZvJcdkkAIECBAUIoyqyjWyrlQ489V1xUcB85znp6zHo4Tr9/f8Pkrf+zN&#10;LKtSc1unldvVIVX9fKnq39QMYZCqD4wXuVRIcYpku2pNVh/wTOW9FoGy6KuLCZhD1wU2wDid4sPC&#10;06nG7qMcX9On5lpunMnbsoG3tnKOckQwyRgLLBAOGoqLtoq5ekvmI8BdN5QwBmLaz4uZkEmbFKiE&#10;LJrjPiDWrDralVByt87oWFU2x/bc7F8eUZOtOMH7Wn1eslhwsWpDoU5kMY9krpREm8QJucBA5exI&#10;F3jR8CqQBw4ZFvkcwdw1NXseFb9oZTV+5Sx0jFWOc5MaO+RHed/bUfFG/qe6rQUu4TlbArtZrLD+&#10;GP8AmFTFiSTA2WZXYDbIMKX6fERp3dzdXcXBu/sbRkr57Y+MD8t0O2fLXOXc1hwRwk907CrwFc5o&#10;eMf2FF2rL45HJNttnyOjAJn1aeBagFPl47sInaYHO9qK1Htz7DdLLvSMGz5ynnY6yNfcix2Jwr/z&#10;enaO5wsFitaBDL1otcMa7y++3NARMSF5W+8ZuEQyat3km4sM6vt+ulA06Vc/u19J8oCHYSWnbJ8P&#10;mcRN6w0SzuOFd8bt+A//60/FGd8LXW39a34T57Wsi7gqUTWWBgZLBLYQXzkC6l1dVqww/7FjF/a4&#10;6A8zhotL/6l4hX/kVkiWSy28L4XZRLBQxD5IXBMfji8kaeB2xCLZHOgs63cZDH/02qwownbs2QnD&#10;3LONNxA271nlZTRU8Ie8GP0iGhMNYy7JgYIQXAuqM4akW+C4NV3EfOTeokHiCsZm/Uwy8GCvPfJ0&#10;Ir1DD/oAuP1fUCjoMk6BV8I+5EskCkkU2tF5KJrPwryxPemPsM/4pTXu+CPpw0VsaStxnWWSHiMz&#10;vF7J8mTP210SH+mX+iQgi2jUN4FGMoLohDrIYwIZ3C/buCMMGZDdSw9CT8kFcSB2Sv5i4Ttcp9jK&#10;EuFWBeEdSeqU0Tv/ELHpstoe8Qk6TxcBzKTTpOVgGr2EXwpBdPD21XA1zdpYiAzQf119Bz1Fuy20&#10;YybqJWsLpqR+85YTxyhOW7bgprHGFikCDQ80o+KnhsV4DBCpV/DyQKHuRt42yKmL2bAHvqZ1rmYj&#10;T7V+C1ej/RoTKwmt1MR5XyO8VLzWd/z2miPW50K2la8+KBqrZmJLJcssrnIU0Jg12+zgeVP6hskw&#10;ozJ41QgSYpwS/hp5bQhiRSOH9BQjQMrXBLUM8g40vao+LeA0eqjahR/sAWiceHtdONcpOWzbnHsX&#10;ZFgr0yRQVtU/VpXCuGVleBcSb3rM+hv8sTKfsRV/pHU07+J5tS+t2s/vbztJO4XxrRuQLFGP42rZ&#10;VYlPIz93MbDdPjX1PthTeyn2AzRccyi8FG6xurFmwFnmJwwTjuoQh6Nc2ANbjvNndiqpIUFnhxo2&#10;imbsosu+E+NOc06L5Hzz7tRyMKBxNLYVSranhYfC39TeYnlA56rdGYfwWbqapn3c0QO95rc8675w&#10;yk8Q1tsNPRY2d83lWEUTHc6cYAl7V2iqJ9DROha7CRx2jP3wCXLaXwV8gHKtA4yb2BVdV6tT/iTf&#10;YTXJvxQ1qxMU00tRtE0RwZ3GPa3I5tXnHlfQQr/Up4oh8ZbYTKUvgIYNK3OgXKa3cjes8jBXmLDb&#10;zXfIuVy/qidkPS+WPkxOCDKQpbJNopgypaxHMiunS+4G/DfVV54PDa48JD+OFITRiqnoMNNHEYP1&#10;eYwrKaKl6QN+SZJhmS/VAEeoBcQ8KAB6QOyESzg7SBbSvfUAWYu+TEmWTcXnrwyXGaQpYVGyh0Qq&#10;01f2kvjdM1tRJ2c0ZqLPcKGpGzsmXa4cwUnpG/CIdDrRXJov7SZTtowSMeSn9U5iWNYWc5DkyaNC&#10;35Mj8kHmX8gz8nHPbrlLGW7vQtgV/MpwNK6iRaHCplecAKzYuYpLJbk4XPE4e0LqT3kkv5CepVgx&#10;SwghFR7aQ9ymYpkMYh+V6Dkh+x8VXT8beqJfaDgBT+guyKOR97ptEgF6THu9OAeTaQuzg/BIzdvk&#10;FfgLjWpFr7RewwzNJdzUZ5iTpL+oe70yZWtVc2p/BU9Xu+mV0AvLV9ks+L35vViEXDWNFhFoW+Xw&#10;5hKs1DiyrgUPM9xdEY3f0H8JnSaN06f5f8Lv6X72aiLb1UdtFcBt+6huB+RXv578Fg6s7RNpEA+b&#10;e+Fe5J5VtOkQ2l/1YN0UTGbhRl/Aw8x+IZdxs8nN/yU+35jldZ0M0AbWIMAi50HtNnBHSx8xBwIc&#10;9j+Lbm/kFbxBVts3bmKi39atSjKhd2xroosxkxUIMWBPqif738YoU7c3g+jUSqykpGlPqwYBLnYw&#10;pRvB+7u0gjfQVeetgkz4l5aYLBtiaepIYqG5DT9EMzD3ujchaViuzeh/CR23NHsvI1K05uomCXNv&#10;g/oAwO5V4rtBYVeBIA/K3x2VfwVe1/5N1gLkO+enxJPIixa/qJNobVNOSAD6uD7Pfwg1Vod6Z0sn&#10;tO02ifpKfokuT11QlEO6q8ZLQ0RrVS1lJwoTVBm8xE0zVb6CoSRv+r7YOyqCvgwELSihb0Fu0wNV&#10;cXCg+3N6P26wnqGXlQk01+m55e3SNtqdf0Twmbol7C6YQw2Ka7NYlBNQJK6jLFDy8v2UDn67IJKy&#10;oMLpSdQpbP1kDtVJTv0/QXACF2OiAABcp1wxaxw/yjarrO6USpemQ9Gp0qkapfuapjm/+/6+mWmm&#10;6a4pSaRoX+vhyU2EzZKj3SfalvDD8rQ2G89z5P3/hnmYdcVWKgRzEV9X+mGBkoCSm5hPVWP2SmyT&#10;dCohCAuUR4a1YxGKGu9QLEl5aZ0ZJlLd5RdhZUCZ+Sh2Do7VG5EAxVziDVKleK2wQtqVV4ovIUdV&#10;6ixPZBjYsR1BHoH2YVboXPDJxseoF1TrMIHGw258DhXCeosN6BS6RbcWOoQcwJugz8hH2S1YiIYV&#10;9cPlqDIzFG5FT8UfgwfR2dBC+BPms1GC+GBFDt1IMraX34o4YmMWOnQt7qg9C4YwplgoeIUelTZD&#10;rnRjYRskpkN2bof6qI9xT6FJ6mzIIGxPKbz+C++i/BxEsIxawe+AXaglFpPIbmJKkwd46ACUB1yq&#10;Pl6lBv20Twt+APVa8wwMHNNsjPOAVqkrQtyhfK7fqwbq5uY4rIWOsHp+F5TM3LVcD1+kxGof1Y6G&#10;GXhW9aq+R1IHlNTF548CPxv+kz4E2tU0x9aB5foYYT94TrfYywn8oH1n/wz8pPXmd4BGdaBlPuxF&#10;J3G+yq52ETxPFWQ8WtmvGmr5K38B8H3zN+krAbpRGGsGjNUDQm9wXe0Vz5/ATIPQvgtM0s/ya4EZ&#10;7S5LI3SeVrABysX7H0POyn/uuyZ+rfLb25iXq+rcE5KmBkyMMzHVQEbLieDbQG9TjacUuNfQb58P&#10;DNW58SmgTLfOcgjKpBuYGEVrHweWKoN6H4jjlcMHBbsfqNz3Z6QtVTV3NsY4q2b2PAxGgeC2eE93&#10;oKjlqr03ENtwjg+ovuobLJ9B1nQf90J7PXsH3KQ5lZMpMVVfzfPKX8h9LhhMu8eFF4fEKFhj6Zng&#10;9eyy8tkN5sz5Sp7gCdMrebEkl3kqdTZVUFMqjI1RR+a/gTZy2qII8Qg7USLb/YYNLytIvc8cr0iJ&#10;7mAcKyM20/SZqmUe++li6WXBdXqbXLikg85QxJq+JcfBG/QxNqpcBFxhTor5FVrGpfJQ7iP6x6qF&#10;KW9oP6k06j71s2wiaJqSKDZ4RFHuSongOLVQVb9klPwKlJqJiOfwL1Qa3SQ7r+LoxfKJ8gqqRTGZ&#10;85zyVJ5JWUGOqjqiHEg5wASVkT5guvsncgFkJ9hH/AmN8+YQIzBrNkgsQdvJRdQ38AJlAtkNt5cl&#10;kmEIf9cUMYMUJQuJg8jwtkoiFXUPfEw4opz7PmI++psAxl9hfrzv8KPYaXNbfDOeiP9KnKWsFesJ&#10;BWVfKiQ2Unaiz/h78t2OCnyAvLf1Ai4nBwOT8Diy2z0Q9yDrBdG4KdnD88OOkPvMpZiCeIUdwHu0&#10;AvkqXKY5UpKIh2scRC74MjWQdBp7yo1vdcD+wW0JeIDp2QG351glKxQIMF+Wx4tFR5nV5hfQG5Q3&#10;qsWu1W2SfYvtrY0qVmBKw5bsMiyxZk0SH3PSm0W2oV+qZwKK0Cfat2716GXtartpFNH08FJQHrfN&#10;/AvqR4mQWozfGin1RadbTIq60ZGmtqyTaF+jaSKIauplkavR/Nq//WfRbQbKLRD9ribW7hRyRz+P&#10;l4wUarwtPJELFAXvQ7FOSVURmtNxufAtKmyfzrJFbY1TCR9Qs5a/Io4iz5tN/LuR643OrtOIsd5o&#10;RyMBhke8BHhce8siG0mnuqBh1KRnQHISedUNF+YgI/tdM7uQw50XEwxIU0dyRAaCts3670RErTdd&#10;/4U4NQfZ7YQv19vz4uDi6uMWBGJFnUYi6/6XXVB1qhbMSSqcMizNW5H5k/5WQUdCjq6jeM2WO9Vo&#10;qdEvVNtaPu48qpkR/2GbpLkoGVhkpbGTyky+Z6aALGjS8EN+o0RXk1v4qOC13r3Eaud93eoyk+26&#10;6oXln7bYaOeK328a1GyQ3HCuUddJEdtU9Vb5nEUpXL3CYNJNj0JVIKS/Xra3cquutyI5/3Z1vXg6&#10;46XWIMmLH9Q0V/0eLlH3yjI2RXBP5Bed47lo5WLbnex7VciiNtYTOGS6lBpDooAInZ20XexYPV92&#10;NW9Yayl/kGGiWa24FfdB7aO8GXaTS1Xd8b3L9gIXnPnst2CnrYgZhpSLxugv8ElTOfkRfalapj0I&#10;1lXwND2Q1+6b6gFoKN2BewgHxvlz8+DBMDfWD4nxzWRakGtOt5kVaLBtIn0CHba2oiawvaa/kAJc&#10;ofiqSSbCy63VICHJfcL1ELq0DHaCMMRWs3xiT+geJp445vOKPkEMOdG0NzFp60tdIl2s3clfyUAz&#10;VyKR+EP+Vh3OfShz4EDucO5KdoCLSu1jPrD/jplhAtnS0DU0wS7wUVN/Msecwigxo7S1I6eYWusE&#10;4m9aZQbgXWS67BNXUNNfuo3t1r/JSWVe6O1SLRgPnX9MIY1WZ4Ucpka0eh8narPmhtMc8qzG3+Yr&#10;6ax+Zl1AuLIVZmfweSQj+5YdaBKVqJh3jYm7jMymBpeUPJqoexg9SY3Vtob4UxsMOd63yK6aAMcB&#10;crk+1eYuoah+aS3GMbWj2TSmJfukUSx/j3vxOSa7bVD0nu41+iaPU1MtXHQ5Fd00IZwgf2wM98ZI&#10;2/rLjnJCU5dm04v/ViO2lmFTGqP5GkxADlepGfzAqmIb+vcue1EV7dFpn1xCyTv40YvJB+3zhXVk&#10;mHG5dzBxtGWzYwixvLHBhsGzamXWKgzQDJuHoiPk46r/M0zfD00dCADHE1YYKiChgqkQrEQRNICy&#10;lVVBQGUjQ4ZIIGCEEAOEETJf8pK8keRlEgKIKFQRLVhRgXo9Uazeaa0CLVoVa6tVGXJ1j3r8A5+f&#10;vt9bLYxCdgXeICkOLXyv6y35PbNd86iMlmSBBZQ/iYpQGRj0TfuVOyt7KL1oEbPf7QrqxOLYk6AX&#10;7Hc4K/B44yrWgCG5NKLcRcejHyjcqBmrkGfcw6gMKDFb1VqpjjypdGUaNzkgE6w6igx+zKa6PYcb&#10;awbt6xUFHEecWCrjWlUrdBzGEzpO83MlVhCKBTE3ZCxX9VT3J/Qq1xzcGklGTrFvBPbB3No4Cg1C&#10;67rdHaClnGf2V2XvG1fj/paAzQNMQHPzIFiGxyLYffmJqv6a/6RHKsNq725/hVyte7UVgmn1XwQm&#10;QlENnpStiuxGkvs6+VjTcgdn8N/cBXwWcITvV0XHChsopQTVnYbre6qV+xqr04TIh6Zl2zNgU9Pg&#10;VgIUy6UHzCjWNltTnOSxzV3um2QdvFyHVKmZj+DPiC8L9JWVamc+QvNV9vEv551Cd/Lfpf4GLwjW&#10;x/8ItQpoW3SKXYKeAKM8XPCH97QsUxjgHgC2Cs87SCVK4VMLJ9ELYekBicpS8ldJGXpCcjLPDsmR&#10;sFOTYYJkc3yKYgT4vCVQzgEmA1Jk+4HT3oMgAHznTpWek1g5nAaOi+csikRhQhPjrJICx+w7gdyG&#10;unJLYQCySLkEhSjy4+7KX8svRIzLhuUbA2zAAVmft0R6RUZz95Q8Az87jIunJactOoVtwisMS7Qa&#10;ayl+i3ioB3O+h26oxlJCFTzlxbhyeTx6OYIjW4FM+Q+BjvAn70TpSrjc7bPEV/GtwxOxHxhrMSV0&#10;F87uT0GGW1yK02GuYTxnPRSklyf/S/5Q5xdnJRvQTESsBVFM68+RAupyb6IEVH50mwZk8LzDS5FB&#10;5mpJEJwULak4gizrOLb3IjTf9jj7tOK82Se5QL7PVLfttCzMeD38MehhiPKPlRJ15jVPJY7YHbcr&#10;gAX6vcM/IrLsS0s/QbbIu7y0c1VhT1FAu7GYnnXNHEwj7HQx2ZU1xPoYZssXQt11Mwz6BidtWmW3&#10;l5uGyjzpMo09YJUQ6GhlzRwOB8qb2HRJh1OpayHHfIiekrXelF/B3ME15jAYMd36rMqqkAFtCZPt&#10;N45dY2V7uahb2SuIXmrPGhPhBjxZj1sUQrh3yrC2UEZ1gdb0qnJD5l7jT1UTSVP6W9UFMV7ae6y5&#10;kETsLRvw06lptbZe9iq/ugbiHiXMGbNdB1U2TuBw0nneitJLrUbWufyxlgq2RYbZsLsmLGmjrrw2&#10;O1qlEdZxgyfV33B6/JJVpPpL5I/odMMUEUW9G5/Y1isCmtNxu6Ue/HLaz6ZN9bg9b4zL639Jn9U7&#10;NHQkGrS+jRnRzlha07JgtkrYdMvPCX3LRcgzyNnmZOIgfI+33nZUbsPvwp2ThAu4JQvG17xleyL1&#10;z3mC9Ezta96jRFcNme8f1a1O5YPBZKWM/9T3LooX7CLfhc8IfiROQENCvh0BfCkcwbsChYLhkkDD&#10;H4BzXofuGeCWdlNrCbgkHMVCxO+iklRM8UzQFHpKPOfbh/iIP5H/C00AocR5xQWgyi4GtBODeJoA&#10;MyDM3/iwYGEfpH+nIObZ6uzkI2k7ND7y7IRg9V7Z/ch5ZaeMHYQhz2QkXy5cCv5CPgPZgpPE9/Ip&#10;cIldlTRcshL/jdhS6Fn8Tr9Z9WVujXabkp/6A1aC3tg+qjKi+Eg1+jsSG5SIhMCtvnHQt7A9GVMk&#10;QCDxldxKvt8OlYikdfiHIq4wvrhAx9FH5jzR6HTxqXHqYW3M9iLljIYSGY1GYaQgO7hdvcGXCK1Q&#10;ZZJZ8qNoJ3FGlgKV2vUAf0nBxbuXCkv3jmqvmVk5DA3O9CHlkTqwBdnuqNxr9Nn6DzKkv7N5El6t&#10;G1g/qzBpceRsOVntQfwTHIE/2g0DB6Rai2DhGSG/0PbYtsKbWUXdQcVNOxVdOTTbr1mHRssqwje3&#10;h5RP+v/aepURTzG0jFeCpHIjh6lyTDYUsKTWDipD3arFJku5HQXVPSG0F5kPjsTQPXeSOgUVIV/b&#10;dixh+IXdN2srN/ibTQHMQIrIGMzyJEn1Fw4+c+zSCWr6rRvRD/UvFwXH5of554/uZlhmBhxWHRjZ&#10;IeyYqyqJ1bQJmC/CgNblLKl/vvEc+ysKXT9Uc45k1lHrtjjOacY5t61/Q9CmxTGkl3if8ld29Vd/&#10;yNB1Wh1MT5pvr2UbYr8wO9dcDPNo6av9n/9yQy7Hh7JNl1+fT+rVjDUgTv7Y7sZZm0A4ublvURDy&#10;3+7JOZxZN5v+puMUZzqpqm1d/cWYY6YbDXDoFWNNYx51XE9pCqT4aCncJaQRTMD926la9ZK3zgaE&#10;PPnDi0KUAJfX0+nF7U1ntMuao5Nw5qXNozG7WkZ4fqF8A4PXST2iW83/irJCs4rfT/pJvU9Q5NSn&#10;HBSus/lVQRAaceGSNsHavJWHrEV5aW/aBCJFYmerq6g3+pPxumgwNEYPiG5Rm7QxYjyFgAWL40kP&#10;VPvFPzg9RLvEQ4RVcjexPw4C7gkKc80ddjJCmtSsBu8lRpmoYHf0CcNzMC/UQnccXENN1jBBgveC&#10;uhi0Jv2plIKbnQlIj9SGsFsWBxhwN4EwAZLr3U5FhtOcW88iqQm3WzLg8egswzJ4S8iIdhK6QF2J&#10;dUNF3rdUesiTdB/tU1Q4e8BDMk+CCAQlLnh78SnBdzmH2so1QGqH6Q02mlBj1P8fEwjs95H4QAmW&#10;TpEeN4CUH5BhLu2R+o/MJbWP6I8MG9aN9I0bES6L8IngB6WG6IUrATqDPoDUWB2ct5lSUDqaVZgc&#10;SCiX/JbyP8uVs5XcN0+Ti5TrLsiRb5QOJZ6PW5IzG8+NXo9EETyLTItIB8GGaoU+AWCC5IDuUyqy&#10;N18mSu2u+GFwQpqrzmO8OiWoxGYPMZ+ls2h1KQKiw2rhH5igXG0rFTuetG86CyKbTHIJAuOSkHdQ&#10;AACHRX2xUvKwEWUHSras9WbYQmWp6mi2OfSm+GqnMYCj9WyqKP2hCm60H7WelXCxFYacxXKMC4mZ&#10;VXUqA1qQ8HnTAACG637RUoyuIWrcSkurMWw5QgWoQ22tObalVW9CMVuiW3DiKPCfdHKLH8ic9HQ3&#10;FcSbBnXVC+SXkXhEA8OPgHwMAACGnH/QUfmsb3CMSdqpmXGWQbCmvHK0OXOj0nPxMSug3XUxKNid&#10;+HZ4H8+bdXfKFfeZdHkeDDOV/3tVBB+OPH4AAACGV4AAUW6rFHYfSXaoOnbcQWilXXepOTmie3iM&#10;MQWfjXlzKMmcq3pkH+CaHntmFjKYAXx9DImUiH49BH2NCX/RAACGEoAAUTip0XuoSTqnAXv9QS2k&#10;LnxnOQqhV3zyMOiecX2KKMKbkX40H/mY9n72FnOWuH/hDOGTM4DZBNqL7IF4AACF0IAAUPSoooEC&#10;SP6l6ID5QPujJ4EIOOGgWIE8MM+deYGJKL2anYHuIA6X9oJzFqmVnIMoDS2SDoMUBSmK+YLhAACF&#10;l4AAUJynlIZKSLak5IX3QMGiKoW6OLSfYYWgMK+cioWmKK+ZtYXPIBiXBoYbFtOUlYYsDWqQ/4UX&#10;BWyKIYOrAAuFVYAHUDGmq4uRSF6j74sPQHuhL4qdOH6eZopCMIebm4oNKJaY0YoDIBaWHIoFFu6T&#10;moj0DZyP/YbvBaOJX4PQAEaEyIAvT8Wlz5DwSAujFZAmQD2gVY9zOE6djI7gMGOayo58KH6YC45M&#10;IBGVU41gFwOSw4tLDcOPIoh8BdCIvYPuAHaEVYBQT2SlCJZUR8SiW5UfQAqfo5QYOCec2pNYMEWa&#10;IZLSKGqXa5H+IA6UsZASFxSSFY0sDeOOcIlkBfSIOoQGAJ2D+YBqs2tl0lrao/1njV4alI5pQ2FM&#10;hRxq8WRjdYBsrGczZcRuZWnpVY5wEGyBRMhxnG7zMx5y3HEgHzVzMHJ3CRR3pnQDsQRiG2R4oeFk&#10;QmbHkrdmXWkWg4BoaGtgdB5qZW15ZJ1sVW9+VJVuNHFpQ/dv63M1Mn9xRHTJHt5xcnWzCTx2fXcQ&#10;rrxe9W3mn95hdW9SkPhj3nDIggRmI3JLctpoVnOvY49qenUGU7BshXZIQzpuXndyMe9vx3hyHpBv&#10;03jxCV91d3oWrLJcR3bjnhFfBHeLj2ZhqHhAgKlkJ3kIcbFmjXnAYpRo33pzUt5rCnsVQo5s+Hul&#10;MXBuaXwYHktuVXwwCX50kHzJqtpaE3/XnGBc+n/EjeFfyX+/f1VidX/RcItlBH/fYZ1ne3/rUhJp&#10;wX/vQe9rwH/pMQVtOH/VHiZtHH+YCcVzxX9SqSVYUYivms9bWYfYjHReSYcbfhJhFIaEb3FjwIXs&#10;YK9mVIVTUVJor4S7QWBqvIQmMLBsPIOVHh1sJ4MWCi1zGIGjp5dWupFomWtZ4o/lizhc8I57fPlf&#10;2I02bn1ioIvzX+JlTYqyUKxnu4l9QOVp1YhXMGZrXYdLHhZrVoaVCoZyhIOepkRVZJoYmDRYp5f5&#10;ih5bzpXue/peyZP/bZ5ho5IWXydkYpAvUBdm4I5gQHppB4yrMClql4smHhFqoonqCtJyBoVOpTBU&#10;VaK/lypXraAYiSBa5J18ew9d55rzbM9gy5htXnljkpXqT5BmG5OEQB1oUJFDL/lp6o9GHg9qCIzb&#10;CxJxnIa7pDpTiqtulkVW56gyiEtaI6UDekhdK6HlbCBgFJ7GXedi4ZuoTx9ldZiuP9FntZXjL9Np&#10;V5NxHg5piY9NC0ZxRIefo2JS8rQklYZWSrA7h59ZhKxqeadckai8a5JffqUDXXBiT6FKTsRk7J28&#10;P5NnNpptL7Ro4JcDHg1pI5FCC3Bw/4e8qVBrt1p7mwBs5V2/jJBuGmD3fe1vXGQXbxxwsGbvYCdy&#10;BWmsUItzXGxFQEd0oW60LyJ1qXDcG8F18nInBz96D3RrpxloKGOemQxpt2YFitVrTmhmfFxs8Wq+&#10;bb5uhWzmXwFwDm78T5lxlXD4P4pzAHLULp90HXR0G4p0PXVdB4F47Hd3pOhlNWyilxFnGW45iRdo&#10;9W/Peudqx3FjbIFsi3LcXfduRHRNTr9v9XWrPt9xgXbyLipyrngKG1lyr3iSB7p363pSovhirHVd&#10;lVNkznY6h49m4HcYeZho23f2a2JqynjKXQZsrnmaTflugHpcPkZwJXsMLcJxXXucGy1xUnvIB+13&#10;CXzVoTNgjH4Jk7di3H4xhh1lF35deFVnNn6MakppSn69XBprUX7tTTltPn8VPbRu9X80LWZwM39E&#10;GxhwKX8lCDx2P380n7Jev4ZwkklhP4XshMtjo4VvdyZl3YT9aUFoD4SRWztqM4QoTIRsM4O9PS5t&#10;9YNTLRdvNoLvGxZvN4KdCKF1j4FjnjNdTo7MkPtf3o2jg6ViVoyBdh9kqotqaFxm9opeWnppNYlX&#10;S+hrRohXPLptEodlLNNuV4aRGxRuZ4YKCPd0+INAnNdcG5cij8deuJVhgpVhPpOldS1jpJHxZ4tm&#10;ApBJWcpoUY6nSwzU91dThwIAYGUp6qmIIKBYLM8gKA8RF0MtKDgQHIAIQiCDzHtzb+7I3dkDwgwh&#10;CAHciAtX9XjEnmp9VsA9nnWAxz1w4MCqrcLz+Q98P36FSnXVhAU54NKKTdFuVU35hkn+qqP2Kb7J&#10;OGW51byvYOIWefV+fvemaGOdgN/Uj6eLLjbukXZJ4jaq8iNlNld8+l3FQWdw0hegxhEaLQfvVasm&#10;jVNNrOj5/sNoW0zTrg3rdnVVneD7tg4ZjhW3bp+F2UUhWwTS8BJzS13eFmmP+1I6ohjVEJ50UPnB&#10;tSv6Z3C5E5/kBzZVh/kexn6xVbkv5P9+KKnyQ6G6/Q+DZ/HoPXlov9C2c1DSIv6wvSUvVpqxJTV9&#10;ktzc4peEKnH3lOgw4FL9ye/CnJr3vncwwLZn8zPkxoa5tY2olW+1TMbSBR1EPj5DfEZeqAmUNm+Y&#10;TwxXCFcuIb4C/yTVkO8g8fRP1K9qU/BE2gP53dvIFeD9LW8hWvSq5hpcKSky6dT7ZWfwm8gTZYDM&#10;BxsFLsufgPMgOL1Qs0LNJPYRxahououMx8cEjySL8QHvHnYR+azpIdAKGKueqTxU0wydkAS6iIHw&#10;VTUkuYHwkG95gSiI2VdUY8c1HonZ+GtCNH2h5gbpCPpb00+F+0xnljCV7hBFDPaoMlPZhd/V88Ei&#10;zU10tuo9cb2kEwbJs+vj1D3U0eU96HK6PuEK5mbEUW/xanZs0Et8N7vaB6Yl3IOGFbIoLqy8Q97H&#10;sbphyu3cTcQDXK+dKT6p+qgtzc2Bzdr7y6chY3TRCRkorIOiWjGlbnvQc6xC1+pzlmrWB9f/KiEt&#10;UfZVMr75IXdckWjeBD8CfM180R/gGXP4OiMEmV4u49QjTO3xlxHUBEUVoIApIeg16jYFj5hG9hl5&#10;Lr74WyWvzE86vCKFbZH9XS6AXiju2S3C18CRsiM551Vkad/SF/CU0rB4odppE0dNRiqsXUHvkHPW&#10;3BEMucr0vG6m6KJrqu1zyQPnIaZZ+qJ2AeQtf1hzTjhN2VUtyYkAm6tGLZVAayqOxw+Du8t1kU/V&#10;p+36oAFkQtmsEaeJixaJM1Z4r2WadVA82DSf3i8d27hYFSf335gmQBXfXLnZtcBtJ5L2RlXncM/f&#10;A/tXP408oh5dVRY0oGbLj48YIvhWWe084eTWSOskccq2DuqJpHDLElAnk7X8p/i2Iq9pRfZ4IK6h&#10;N60cHKg3zRdARF1BpB1GazODBuCvlddGxhCe1jLHKgHXPtWyQbRrD49KKelumwr0S3t2hBUXyq9s&#10;/TFrv3Lvpsi0RBBuyprPU31uOBMpg/5yZQe9h13VhpG5mhPWHa5sKi3/UekDysFPZJOpVwIYKqAF&#10;YkA4m34oTc2+z0gUP6TtZT4C2+btYW3QsIhj3Ej1+IBsjkIWeT7V0Rqz06EZL8qwJWm6SzrpDkIv&#10;iwXfkkkKffE78gNwIusStVvVn3qTLoCH5k1mPJFnERRjxxwBIPMUR7zWaUXUSsdJNFtJWCxYNjiX&#10;isYzVf1Am2Yh3Fx0mwhHFqx9SA5De1LDyFu4cO4OqllzMSKFnkH6BJhoI7nZ6zgHMKdrwuBBFDeH&#10;INFYPTGArsUPKusxmeY0vx+HiCtrwzQg2bvETsip63MXkpn0kYhxZD+DBWykljNnvceyTu5VlQUK&#10;YtYb98Ei5r7mgLqVFSoYpJe9W/gPNozLW5OFh3B/Ln6uidGmzLlARGi38m4RF7QDAW3kTF2gN8ic&#10;0/2v0hNkjZ8Ny1R9xpe4Ck439soF6s3G7kIv5K6xY7UJG23cvzgZjzE2zsnSzDAaefWa80ZNwFEi&#10;0aj1Ps/4G/rL24ExdrfeD9xY9hHLhQLL1soA2FzaXjBTfbvUb9VlNNRGpxzCVlofzX6JZ1rX8/h4&#10;n2Ug4JRGYdH6TKIJk8uuV9yvTdYOAlqHP1qkGlv9WOqEaqt+2YDDnysrVsUhKyrAlDjUWJ4zuwqz&#10;2nN5kXhoWVPAWfxo6U8+Auq9eaiMlX9p7NP6Krc2rEQMYFJ9m+Sqqqvur/yrcLwzPbNd7XLsTT6L&#10;XKkJnJ2AXq/aOfUjJqqsDujEg+20TxNltJCl1fKErW5unuLFZrO6E6hqKZHEqKY0zc1fBrkbR2cu&#10;hAfrXycDSELd/bgPaKLTd2o3etbhHdCJNVQAPucpnqXB9pvMtTuDtSrW7GxTz1QObf9Wsg9s2JqT&#10;dxsK2tSe8Rg2NPslh6tPNTrjTiAnN66euhNNdV74LsRWfvF5R961HLbv0vvkd+lCdb38sWiR7oxg&#10;rjRL1yWelj+kuyMdlknrPsgvJQ/XTwYKZh3S56oOhgv02+Bjfu2GH9WfPFCDk0grfc0FCw9z1dyy&#10;kkT1J04rbZd4cb/Jv+b9V+sJLMpgtekq9udUbS3smJWivYVw4am6UCzC75nOgfM83uo56qZtFq1V&#10;kMwg/QZYA9cxAlWouJe5Bt1a/yeboravbGMPoAmLWrlA7ErsQw7VLAuP5jqIynEh2llkpmeRzsZO&#10;tFwmlyKT6dNkD1oE6SkIqxe9pD3xU+tH0rWa5+lDzETyh0URzE4qNNbF/ov2D5/AMvTzcUvZQQby&#10;PKU9oA0xIxoZtZliiRB6rSqXuEQPCp+TJsadG0lNZ+PTF1Pn2TsLN9IgJ4mdQw9xj356w6zT5oyT&#10;M4+1J7ymcI/1XqYx2Dn9E/LfeJthFMjT6A0zBHeJtYa0dcnkWINwhY48bTAu+EJBBtfMrv8zUOd/&#10;MScMAIAzFVFNsopBL/VSb8dGSUopigrdd5hqujVNcx/f+d7H3FfTfShWeCNXpO11Viwrae1atVqt&#10;VduLV+tKL31kW//A8+MD0LDjrv8BErHbjhgwib2zgqF/YT9ifQK26stWwjxlH3ulKE2ZlvNeHKF4&#10;liqVLFWgMT9LHipWhYqkBurb9Qdka6kcV52MTQU4VgPLyQtWA6Ca2Id+w082ykWfBWkGfam/MEPf&#10;nOMlStedTukXB2tvxuyQLNSMhVpIbmus1y+VMtWRrvulTaofHL+R5SpXWy8GLcgy5DQPrrkiWsHH&#10;q/kHigTKqhXZoNBkvpCyWYRWJEQPivcbp0MOSVYaWn1vSdr1oKu3ZFSndzwu7VVHWe+SG8gqeIDb&#10;3ewsTOX1N+0rucwfaahkvhA8r+tKvi4crxmNLhcNVNND4sW6ygRfSrK0YmDNnCTEeN6xTRqmdbCW&#10;yX3JC7AVl3aUEJzh+RzZWOLHjz00wRQJcpprk5nCgqaY6DWi9AabEHuxc+0fvgni+uqBNaPiLnOQ&#10;40nJQx1i3QyMkwOoWjGc1S26qnBmrjjQQ4G5e7Il1PL8Dclj5M0iq+jVJFRybwuTTGWn+HSRKZzm&#10;f9BIA7fOnk0280PnbSB6pMnwGDHLihVmEOb8NyUaYnuRgJlCMEp6k37Hp9g2UTvxHzm7g6/hvdxc&#10;HxZ+m7/H5TM+JXhvf56wE7HmteNHgeNQKqYvOcp/iTFLTxZHY9vKavZHY6HlmYmzWDBv2U4VFsR/&#10;GByARQrFPs5YluiDywyGSqLt32InpCiNgbWBF+XPESX3N14XUsBnFoUj+wQ9+1gIIPycGIhUibfs&#10;mEBOS2RB15EhaYP3MGotO+IyjW4ATHRPlC9voAHoXZgCuqGz0mXcSuiUbH6hP9Qne7JXAs0CjQkc&#10;eL08fUcYnAM6BUXAzeAVby08AmW4PEXmQS/pmUgafJf2CJlBI2QnQGfEphwGwxBhgQcoRe5lGcEB&#10;1C7+GLQEjY+shxLRqs29UCN61zsA+hWzdOmBprEUOgxnYp2WgUgg9ocUBS5Tsxwx8Bf1OH+bPJk6&#10;l/md/CrFj5sBnajNkTYgi6JtTgYvkv1e/wM/kUddWqFFZCe9BcJJP0slXEHskhTJDusmyyjZlC41&#10;jw+ka89mOgH3NR/j8uWbNTsjDPJKdWPgW/mk6r3XMdBPxXUhwQBVOP0ieFPBsrwD0wiTmCe9VXmH&#10;fUq2yjzG6pZRFWMZAGBluho7DgDGxgh3YMyABzbLw/Q8rwI5oDO6MOUc7UH6DXCNKsnKEtIRXaIG&#10;Ka2hr3RKWlgvYa2SDtU5pH+Q7a1BYmWykarX238CEis5gZlAe8VHLx9g1NTnEgLcMHDog/I69Ssr&#10;f8iTGBKOS5IO/1C6T3Kn5WNuizS6+at0o3SwiRHrJstscN1ulD2qCwlcDQTUcDzngOyqTJc1QLDp&#10;LH1I7qm1scoAR4jX4nD9i6xH7O26S8xVLLr2TG5gulYzlL9kz1WNQ+HEtuvqzJIzAR2qYfZ6jwuq&#10;Og6PUam6xWUuwpQ9/IsWDtRFWaTwiXZT7qfS5Zqo/OpcOzVQtDitTvW4JG/3hCqstGObrfJ42WxA&#10;gDKIu8xDrvjEt2S0KR0F7Yt+VviI7ltoyCo5SwCq3hS/Knmg2nTg/9l/Kk3sZ6knlYs43+5epVBz&#10;VeGFCnt++sZeqlNo5RFFoSIz4zKlEL+ydSG/k/7XYpowQ9v4Poqp8u+LOxTRvCTmFNXNv5UySCUJ&#10;V+7KISdF/LB+Uif+fmMGuUsy5+FMrpWtZgyQbsBa22xCJ5+al4qfhSd4DGqduK2onayVtDNppJu0&#10;JXmWGJaBMacINZAVFkSEyLf4vyLsQAv3J/gb8BJjEB+HhLb1OBt+PK8TG0bl3A1EBRRXeJ3whB7s&#10;d8WH4LjkEPww3BWzEM9DXLeex/+JVPhrcQvkjfsR7AWazLiBDaAPbO9ipRhMc8To2HS5Jx5GTBQ8&#10;xv4kJvdlY+eIl0nVmJH4PRrEcohftoZjPsRD/wBsKTHoXo7RiMeMS+gv5Ne2H1ATcYXGQvPwgxw/&#10;zF0jLViIjmsc955Gz6tbE+fQg2rPqDkUUnWE/opmqCL8nqE7lcPuIai/0sw4icwoYbtlyCDVRTuG&#10;3Mf7y7LQnaaZ/F3oQlPC3gXIqNGUKEP6DeeizEi3/qdQCmnV/eV3BDHr/NznI0JtE8OMeGhwO19k&#10;rVJK+w1Jxd+w6xG4tiHvCBJfY86SI97VgsT5yPIq/6hNyFfmd6FbEfuKHr8S+JOpcd0j+L7RyABg&#10;oX6BXRhcp3ppaQ+/JhaXTsF3m/fkLYc7mq5lLYQbGz0T2mF1vWbnS9hQOxlqCVfV5PsFw1jV63UX&#10;4VhzL6MIemq0t4uF3dWJlhvhFsKL7VwdmTXNGq/8N9MmU2r2zLWM7zQN5Y3saDNWFZ7ZUmYoLpGv&#10;d9TrSmfcuvQOHH+nNfotXIcFUxq5INvCgnoEdJYuMZ/Nbc2dqwjPX5fRbnxXWBv31jBS/DpyVn+l&#10;NCb4ie5EWYtvl3ak/LrbQe1e3mmnVG2eINkmSTUm5n8RYDCpZMRkKA7KGTdGH9iU3mFYwXaPW6en&#10;c+ZHJukWlD8PTtHa8fp992tiBSo3XH1P5OaEq7vFGptWJSDDvgg+0LXiSwYl50r2qD6buz3tli6e&#10;dzU2XZst8I44pBEKDwb1qc1i+tdzqqeSbLc8VZG0xqlN9TfF9f3X9IHHcTyAgKiAoVCiGK/EEaZl&#10;KlM2CEEoS70wpAgyDEtWICT57nyTb8Y33xDCLFNEROu64gTc1dZDvKqn1RMRgYpaFD3hcDT3Dzx/&#10;+Dxej/fj8Qngn1j6Eg0QJNB2wMkin73niYvloenvZCcrtie/k56rTOa048+qkkKNcXN+sk+UJLB6&#10;l2s/1lITxArFNghW21xGJwXzZm4IQzhL+wdUJe7LmZB517SkO0kjBR7JQXie4BrHVNJVmxqCYY9q&#10;Z7dMYAyhzDUXRURfsexRuqjdZhS5IE4yK4KtgQQDK7AXOJtjiL8AHqYV4suBz0mdkkBwQwyEycC4&#10;kFXobZC/RYnagr2uzogS/I21BPkGsrX5D3wOajTrgrwhrkEWMA/MZm+W3JHQUwexT9jdJHPMH2uM&#10;MUNJLC34J2QC+2ZLCOKLvnKZg39CB+0n4HD0jM0Y9E9Ua3YLLEXWG/QA34Nr9xDYlCIs1Q5bI/85&#10;UYhmyEOidchJojc4FbEhLDcvwrUyyOUCtCBdtB+EBNIfbe6Cr3GO2QxwCT1rMCYeB8OzJjFrjZqL&#10;o1zqQiIN6VE/jt4Mz5Ovgi3hPNWnzcPQE9VaFxXEVUbZt4IjiiCbG+AmGbnMEHDDrhhaimvA7Kx4&#10;lNv4krsCGWhoSGhBLHUx26bhzHrjoFHo97orm9VQpqbZpQB8SGXbQ2AYudpmGKDk3y+zFp/DRg29&#10;xRtBUeZ881Muc1dG4+F0x3ilri9zVWSe9kPWWKBJXWxOryefupBX4PBErS2YYkaQs4VrVqrIoWJL&#10;Yx0xUVagL2pcYJzp3ZiUyd95VBed9TnupZafUxxxS7OQeykApIoLbD2tyLe8fQ4HVaNFJHObilkC&#10;r7ynvLE/wnhRtq2SrxeAWv5uH53n3gs7hrW78q7FrdL0FFyMYFPf8g74/488XUR49KniS0odeErv&#10;/f7MKEVV2TO6jWJJRZFJMv64OkEvOAmHM2K1frzXKVMacRGxPUX9R4lduJCUlOr896k2lll5+Cj+&#10;Va5wcJQPV7xhBhOLVcF0DlHMJ0w6JK2COzQa/Fj0ND1fg5StTmGpx8q3xx4mMyrKwmZUlpW435zi&#10;YlWz+2O5kH+M/Z4orT7FDJB11xynC6VfBDdMXmMVIrZeaBHPpfVRJtXWyQJSUD0eu0ZlWXMgrEIx&#10;Kkjx08rVtabujcTO2iH2iCxeWMj0k9aINtIP4WfEdqY+aAEQRXPXt22f+pocEn1OGleFi/dwOhR/&#10;iIfCLORngBV+YQQKpLlnyFKAAfZRaSJoxfTFq0CCPiJpg1aYViEYZEsDod3AztQY1UFkMilZ6YW8&#10;5jjKnyIvQ48QZ5FHvh9kFHLHnS0tRO6xFTgPGWO6S6Qokz6NNSHHTPvg8/Bx2lXwCoByryoHZL8k&#10;jigiZXUxx4g5WWxovOxX6Qvfo9ITUqXbG7xVGs7OlzRLDZn22CH8Nv092iWxNR2FTVEm7TMYCvRz&#10;9dcmryQmyctIn5gowlHVFvJFZqCc9S3B55QxbpclLxXn2dHYtMKHaYW+IP6kf0JuS+1M30ClaIbB&#10;JuA+8Ovf+xWG9VcTJohB7XD0WxlaNxwyKE3V/Oy7Fd9Jjbm1SdKp1Ww3bCf5jGmCximLrYyQ9bIz&#10;S5eB82ixQRIAAc93zHQtcF3j7nQEprMiiR+u7f4SuNhyImvAO6ipABUg6t8pp8IlvaEt71sWrltf&#10;cNT2x/p43rMVqjppcb6RRPGxvEdf1Eytw46sjrzMrXEpP/yeNRD5dYs6Z22gvKkvl+f1vOFI/pAL&#10;q/4iz4pVqQ0rCrG9W5dS4r9ighLsJ43eyDOqEL0AC/kpnW0Be/22N7RM5m2NKGwaLNgSuLLhIY/l&#10;hdfPFJk7j2stihdYuzWq0ju2bymijDB3I9sr+pfEyWZrzPUCW9SRPNMaw2PGzjZbF14Mf9BoXJwa&#10;QOk2lUx6sbSJ+3nOOg1W9pa1lVpaUcQwId9W3jffr5znDy1plx6tjdI3eU/ck+zQfKD0XWxyY21Z&#10;QHiarra8OsBJe7Ki23NUM1V50zmLYlfNsVzIg9UMxjqVsMbPfEBRKni/5B0OidL0ghqgJZFNblXN&#10;nPsNq/hE2H/rHasL/R/UldT4e9ZTxwXLnIPJBcE4y1FVXnuWEan0FHaZf5Rbiz4ab5OUAiF6Yade&#10;oDU8F3pzcuufCi+HtWkNRJH+lGaHaMBzj7pT7O68TvVGfJq1UZkHRDGyFV8DHy22yCZBypjEcHBM&#10;L2wAaImw7jJ0M2ZRew02CovU/Am7+cdSHHi7pxvZBVc5Gyk/wqdYaxUl8CcGX26OlFjkSEfgKeNf&#10;0DNwPM0AWgAMEu3qr+NpMVTdVTwtdJKawTn+S9TR+N88FlT9uJHTE+VXuAHLUo7gyxkQQZecsMDx&#10;69gy40XkC7Kc5g+VAw4JPdpbSsMYV80jxYlQilqu2OF3hcyXT3vcVP5bTjoNKThyLotGnCE+MnCZ&#10;r6zEolMyLblrwkKykY20AsgU2JbgWjeuORI9qrGipkLj1SmUq59adVKNenQrnchFpx55L6myf0fY&#10;qFwYcqlM3mlxWuItjTAJhacRfxoJHgP0b17/E25q+KFDi2mvA0YOBu2WeT3qPp/l7TLSuS771fqe&#10;tkO53XYdrZcLnOknW2p41UundQ9KrA16VJMVr/RFvRV6xtL7vstcG55xUJUVGqDp/pBd6dXV2bz3&#10;ksvhdtt8xvqO1u59JXaXmk8WHqV/afqu+LoZR3uqbJOhtTKC//+tRkVZHKyXkXM37LcDylwigNll&#10;k8/1Sm3/i0E6fUs6QQAAbN7mOJrasos2NSOVBWalZUJaWt6ZqamgIPf9A7lETuOQQ0BAAQXEg0yz&#10;WbXJGitrtidrd9qsxq4puw/bsnRsn62tNptZ/oH303uCWQJTdcNZORBb5/W6jLg7rrvcpOidTgx/&#10;adhB20XhDn+h6bbklE9YfYBduDiwisncRegbA6YQE94y9p7U2O4Pda9h+zwmrhIidifz/xz3xLlJ&#10;cDxa0N4jLAhbaFsqLvC/YmyVjfo+TCn8ChmHTJy57M8HV/CCEdKeM/yUlMddTIEEltz5Vf1pCM95&#10;WrgY97n9qKgg+qTDX3xwaa6VI4MHrDXgG00+QecTVvaBhED22d4fGlYhCrqRDXMp4x6Q6AFspeui&#10;eAoi6WiQ/BIPcaCl92KCbBZ5wFKvJbDxSUBTc6Fiu08oUPgV3PCOSY9lK3uoskjEiq4EmSal070g&#10;XwVb5hyQT0JU7dhGXXyufduBipj8thJF8dK3LVeVCQE39RjliE+I9QnCXpliOhvenab4BJ/tXFTC&#10;UupdU0oZdLHDpnwOOeDYryLFY2wJqo8xslaIGh++yTSi3hgI0jWrLvr5qV76hK96AM1/s150gTWf&#10;4IPue1r/lFznqDYG+qBdoc2CcO1FWls8pS1WOxtzyBqgzQinGns0sYEl2knVa59wXuGXP9pdaczM&#10;cntiDItwwPXQ8I+UuI5TBi/0nMNqOAjB2yiGG/FAK9SAirlgCdf3h9sMp7VDgXItTB3mE7w+gdlV&#10;ZHVlYTuTLc/gGa4oS/nmT+1zFn/oYftV8zNIRduQuSOeY2W1xMXcN2cb7OFjBj/dm0CvZlj9rU/Q&#10;K/wGRXhGxTPXr0QrasC4gezBFMjkVCVulNVPZxGna0eYpZRXJVtYG+hXdySyZwDFBjhnPftJ3DJO&#10;BicnJEp4nacZWI1JwrI7zmNvEPKakYQycqjkJclD9QIFlFuMKIyRtgiw9mYxo9kDmTjgHedk0mF2&#10;MU8NvsRm8NUh2fV99a6+eZSF1u+4hu5kjOiOYAVAv1iM/8JuZC4jCTnpaC3lAfdlMZkO4Ysyhpnr&#10;BLNJ3wEWYQJYB1wTng9hCzpEg97pyiZuqz0M9QvvrhaKfiGIEm3BDtVvpi8ScMKsGg/pj4b8PV4q&#10;S5SeEUHXi5fBhhlvxefBxUySZEmIgz8kJfWGlf9Lwm5jVAGS900/VY9L+cKPmOPSGdo8rl1WVD1O&#10;xMuGi16TF+RLtqtpK+R5sCq6US4C72Ag5EDILO+J/EM3tfSkeoV1vkKqeqCmIBdVvfWT6DgVQJ3D&#10;rlJtRr0khCvfF+WQflD+uD2KsqDkw1bRaMqN4Cp6meK3UBwvVVHumS+5bRyweMovGE6oMqqA5knB&#10;z9XD+nlqBOaGPhK1ETetSy48SXRoUYgR8ozGDP03ldo0DWbSjE3M0J+5XlVV5/d7d9v/YhaXlbaZ&#10;lOmVf2oN5D9GcS0qSh562ByAbMVeNmkLdxKcxngEnvSheRJ6k9KkHwCrqY90o2HfcCFNke5DxcEe&#10;bktT6Ro3SVG1/4uzjB+FpLenk501x+0QZEjt/baYgsf4U9Z4BJS02pwPvUQ+ZzoB9lLzDe4wKmdc&#10;o3JN7Fl+6LppbF/awU0H3PuX95h4xKoWz1NyUPVTd3qVoza6o6PAivufYzliCVHQNgG9QAZbJ8Bn&#10;KFdagsL6OERtk2tJEXo4zRReIjry9IB/ecVAB/dO5d0+DMlcndqbUJWOYXl+KyjFYV0z8MeEFx0g&#10;6DmS3Z4KnqLQze/DbnG+0fZ3z1N3Voy1ZtHuo7hqOYOCiai3Mh/iRFQxi0T0onaw31BGC2s4Yrod&#10;fo07B2Svr+H7s12gfj67bi6IIU7iB3lOEzfUTljKyZn4Q8orVDipThBJB1GXU2CMWboFmQiMMD8W&#10;NLC57Ax4PCeCg1o3w93Mg4EauWf4kKDjogAhyG3B/kRtbaERNtLHFd+RGpn/5A1R7KyjpD9o3jpp&#10;FYzRy83IHwRsvBfpMnapgLVOUqeqPwOq5iCE6KB3ws+iRedR9FlOqvEsVsXtbxwixPB+53JIlYIt&#10;xLeU9np0ZT7tslCWN8+YadBvmwPOimTr4lj/EeeCEOxZcVtwkjBWqmt/V71VdNqwCZMmlspLsV8k&#10;azjZBKZklDBPuiPdVsGhbpGO52XTWbKN2+qYSJkz8TZgl70CZbIuyd4H6+rz5QsOKTJa8U5/p2av&#10;MkwGqs1Tfl23DvdAsYj/TGQq3uz/nvxKcTd3kLZFMbEtmAFTDCYOMAGFGYQB7il4wZ8EbsVae0Rl&#10;WfNKXRfqiN4sDUGf0y2wt2IbdBn49YTV2tbyP0jnNC9zE6grNdlpQ/SEpsFEOYPatAYkAiLV0yHV&#10;gkBVRNvE/rutCG0jcrc1VhJZwzU/YqFrd7XYcFx8iGlfOYP4ozE65wRlTfPzNBJtq34ykUBX6p6B&#10;bMxa7YuQEb5W/dfW/nKnK1MjqVrR0S1eW41zvALaMTvtUdiruGVtWWWzhMvWhhwkOc88kbaBSmxJ&#10;TqygnTQ+Bx1j/L3ZHfKOD9aEWsfLurxlTb2VyT0JIiJK7nnKXEDT3ArsLmy2c01ZI8HfcTMngmSw&#10;edICKcdabYnFtK8tk6BJRp7xXmgS74JGZ/m99OERjvptBXfA2nAROdE3xKTVjPVeqL1V29H1qCwR&#10;X9vpv3uKuODcs/UZ5VvHr4l5VE3bJ9AT+tOWw6E1PJnmsAPM2lxh1e9iY1Al0so6Ffo5O5vTiUvF&#10;feD+jYgqV/OeUICcnYLl9MKt2+sz/89gnfjFnCgAAN9qSrE6dueTY9UzJd6rJJIoRI7okEq6p2nu&#10;md99/2Z+czRH0zEdoxPR4RYb64P0eCLHbrI8FXLtejwiXp7VlnWs975/xRd4MzeJFsAxfBfmO4Rx&#10;ucuBxO5angoVhtk4gFc4U/MTWC55Dt6GPspNBZ2IWOWUxqDnAWqtGg+ErkTuIRDkRdA4mYtd4DtT&#10;WryDF6VdT+/e5iEPlO+ytisnK3vZ+aqH6l+BIsAB3hI2QAvhY6nFcA9avKYdzcDXRE7HLhKPgw7h&#10;p6lYvjPpQf2LZ9fEaZKqcyQL4TeWIJkCVdEDCh02oN6iKiQC8uuARaR081FwjGqJ+xPuoH9cvAuN&#10;Ym4HSbFItpPvhF/RePPusELuUGW7qJvxNLVLwpgRqlxGsadUUQqLRp7XotJrvVIeA3LtqbgCaAW3&#10;aXEYPMTdCQpD7uni+dOwgzrQNZKp1b+oCBSeNTwpSinMNwaQOZJbxgzlfNkXI5Z7TjnDWJEyTz3b&#10;eHD1P0EP49mIm9BRY1+QO3zE+IAfi54wDrvuoZ8Y/yy/nveb7bhRUNBtyyDSxFnFrxXx0v3FaM57&#10;+UPrh0025WdryeoM9YR1WoQe3Gs5PmcYarOI+YXIY4u/6xc60fRjWVsuW8UYfIWFlVW4vPDbigY5&#10;J2HsJTlJssvlluRPig9ltlWv1U6ltRHRwOmSzjk3wNMlnnwTElz8zi2F6rMkle7O2dwQqg/OX1vX&#10;j9WJeLUi2WUxu60v+6S03xGXXKz4pqpnVYNqbmVqhKv6aYXLnG5g2M7jt8BVpbRbDSW0YiU/ZIt3&#10;v9Tl5+Xu+hp9WhCwc4YspHDPdufsSKlb/XhyoHxT7fiqFCVQ8/WiB+pFjrQ5J4HoqiP8LnhqeaVb&#10;L+VqbbA9zWrdv4/7Ibdp7zw0XahsbZUeF/3W7J51UyJs0iUNyDq2f17lqxhoaF7UpWqrs845qu7Y&#10;toP/M3SgItrtd/K89aTdibBlyA0TZHp2AH6f+javQ95EXSx4kzOTNki8kiEmVj479hHrpRxbaGTv&#10;A/aAuRoddNm7SHsF8XGW6A1kfFkA8iz/sD4ZCxLVYzl4gkQkW0LEy/7I+oVco9QliakY9XisD70Y&#10;ig//xExH1IJ3zFlspfdBTRge7zyky2Oml6SAnbIOrhneoHiN3Ee61F6SMfQ96JH5Mx4CjSXqiXRk&#10;aKWYpLC28HKKJjYIrtL+5DHvXuYqRbvEcnmahuILqpfQDm0c0I1EwkchAD0rfg3fw/23jqBLCTqh&#10;Bysje1f04/00LzyEGGOCBM3kfnaa9wu6nG112aHluKvWlYodlIR9pWqipZABwJjUwmfQZHb2Vg+4&#10;kh1JcEe+aI6vWItJtfIFN/BGbrKAIxK4eh8vCubGXD5rjusfm+/K9ukeMvsUg/oNYI5qUL9fNAxU&#10;60cywqFww/yNW+FzBnT5P9Bww5EFLKY0PBEIcb5xhs9ykjHm8+TsZ+OQyS75jzWNNslXW+cBeUqJ&#10;5b+iKerllgNbSOC9RbThHLTL4r98A+Jv/nXBfDTP3C5Yh/HM23wkxF5zNq+blZlsRTKx3t5DGaUj&#10;di+1XhFYvrkgScUv06cPqJ+XntgQDbaUvIl5DoeWRIWNIoitQRCO8m0LfKz4qPW96xTmqXnMqCzM&#10;rJ1Ntkj6a9xVXfIZjnvCA8pp1SXpiaoPVavibwKXKp1jGqEc+2DYWbilvE/gj6wun+rTiqeXJLsm&#10;MZSl3lAvKtjpIJ6KX2z/pPKVxTSmCv0UcfWWtAeqiNqeeA0wucYzJhM85EDDtkFvq90E3rCjUu3T&#10;iQ2UrXAtYr6znNG/KnDscSYSxXNbbilrpMW7G/KPyeuaktOKlI4d/PgINd4wGhMITq8bDkMgce0s&#10;AQ/+yjHLpxeDyq+5ttMDlttFz7SzM6RUu9aSPUWdqx3Kswpfc74FXekRHCAejN/I9cqeREO6aGVH&#10;6CndSSDKb1Q/HxJO3WKIRdycZhorqL8YJ9F9+X8jvRm7aIbyHbtY/Dx/J3tOZkhz0yQqJ61P1DxQ&#10;25ad0ELg/dAE7QT82e8RJ0OvT23UfY9HOe00AEynPp3olA7iZvKaYpaihjqvSshDaSuQnOrOrIfW&#10;r2NYZ2TpMl+2E/MKeavJwi/43dBcIsOn9nMJVIHzFD2odeFeYW5gLrYJ3wL7yMsIA9KRayMJLGhz&#10;LJWH160dpGOIL0ubGV9qc0g7c4e2+F1kNzKlnpO037BFzrDOrpukbYR7iUvoTDSWHJExmIP6I6cB&#10;76BfpBDEGaZ/bRh5ku1aGkgd0lSEFNIabbLfCfqldtwzhp3gbjgPcuf1HzQbwWHtv+GXsJUzSGXI&#10;R51bdjsWrSM2teMFul/WlBGYPiHqEEnovw+ZRsUbpvi1UUcMoCfCfDa6uCzj3I03WG9gifkr6C44&#10;YfaQsLDD7Jr1CHljGk3+hIWa7sV9wNNNP0WtJESmvwffJZeazvjVkvWm255NzF9NPS7VWtBUQH9R&#10;3SibAQ4DB0v3iA9DW0v9s8LgayUlyar/b3M8rhjLsoFLnuNo8WhwK5FQbPezEs3FSs9uGrOGugxp&#10;hs076VnK04654Ex1Y3Vq4TiYUiXNbIKuV2YmvUUWVaTFzUPN9swlrVhbORiM4Zqyw34kfrXMy/MB&#10;dduWyvPVMObLVKaiu3EdAKqO1X8sFAFEXVOmAJyonZ7kgKFte1c/RG46VixRoL9XvQpOwPoqB/z+&#10;x3B9/jV5IAAcD8gGB0iwUUQNiiCiB6hsBUWGbFmCwRAgEMgg68mzV/JkMkRQcMFR8dDD2o9CPcHW&#10;vWqxnqLiptqawolAHSg9e3r8A99Xvzc/oXJ2re+st0CeiWOXDC/Q/q4+Uf6yraLqqWj0oKF4uOrc&#10;/ta885LEvZ2pcdL+5stx7dXRuz+si5CLmhJWBCqid32zsFCB1u+bbaeeMBvtlNCAzha0oZ7mFko6&#10;qCMFC0p8KZj393wplce/liqmUksex4VRWcLna50oUNSx/B11QbyY8z0dLQ1z2Unvq2ZYDvS3mlhA&#10;hZt4/eIEvI8/WDyKW0t68hIJJ+GWlHIitOJebBFRVpW7Rkp0Sv65vIOYkv3EuUjukO9xeULZK4+y&#10;aMoMHVC9RQ6UsSutKKec4Z9AjaL+3Bh0qGpwix5bJ3m0oQOrlw2GjmDj8n8t5+OZSjnnOt6lGnZd&#10;RLQDV1njpAE5qTRBS8UrRd9Dl6Q+O3rhXJk1RwA/lEuTbyA5iokNbsgtlSyUQNPVt5f7o9c1Xpyb&#10;2CIwyHU7Xg49s0knDmEGRRrwSbmx4pDmjKqr6AIoV7/OtkBfAZPJc6EezZ/rYTgR/CuUDQ9Br/ze&#10;IGXwNc5tpAepdd2LJWEzbU7i/yZS5NFqb9izvBWwhz/y7gDPkd6tZzWdaFJSBViADsZMQCxMGNIN&#10;dWCv/H6Ag3Ap5w4sxT+43kNTiUlbT9yDfF/tqwRIq7BLRVORPBs1Sqm3ugFFlClxQONHtcWAmiGq&#10;L4QH1lMP/Oogb3oG5y6UQee5OSIqWmFbiSlogcxfMctwsmxAucZg2p6s2mxIylKpw/XWxByArTfF&#10;eALP9aEhbM1+5pWfEAxgznPugFnMQ7dguE/3te1JdJgekG6rHqkTl3kpFtWOFh5RxtSmZP6hCqtB&#10;E0bVfpbu6CuAvflD8GPgmjnZL06z1XSD06+RmQLcsmGOvsl2HFXRnyRNso+7V5TK5ZFNmwt9FMWN&#10;MZmMsmiXbcIeFW/n3WhGnV5/KvgYwK475ucLtNYOca4CJy1v3KTQHmPwjEWop9Zb/EIWvN9a8ls1&#10;vg8pOCHvapnKDFIca85JyFSe3n0pOlPV15QczKiZXa/9XADnhkLOBWB+XaCbDgo0aWYkIte1YVI/&#10;49VcXWmjMaBgccFDQwOvNuMX/Wd+1+a9enPJmaiF+hXCs6sPMl9EsO8y/dyq12y1fp/krdNc5oDc&#10;n8XS2oBW8UNmPw8vqWYy+fi2u4xdSU76iO5U2Xj8OZ2iAo8U6yKq7Fdzdb4SHve9LkKGs5t1rfKN&#10;TiKdvSqOxaIPwX1VNP2gtEwQTt8SDuZfpM+Ilqbb0M1VkZs+0bAkJeImXSrLX3WaFso3cX+kGaUT&#10;u4e+rTI4fUe3anKnhTQ0vzKYBKuWFC8ljRKfvMdkk3QybQ25t7pxUxrZpgiMiCM7lRdXFZKX1RHc&#10;Q+QboJH9M/U3zVmnD5QA5rPSKBr7KFqA58tf8gNxo5Kf+xn/TtWbqsGfqJ9v/Bb/S2MXfpnwBv1W&#10;ORBpUDCXIvTwCvbvRDcyxzmSjMMSWMfJLqJp+icJULIjDb0PiXJDsaVwUspNTAh/3rgEO4j0hOdh&#10;N9HKoLO4K+bJLcY3Y+fYf+F8XOVMEBuJEZtZxDA1r3wtbMWtRRCyjeDnMMhF4lJKODqfdIg7gpaR&#10;KWEf0cNkcxCOTpC/chOwIGqD1xwskrrp3IuL6AAbARFLTQgzIAOTx+uFZzP8bCtcw2RvOQ2/YwLi&#10;NiDpjF3YEaRdNxKUiLzXDXKD0FDdsJc3GsbMcx7GunTLbI7i3fSishawyNLLmwNOWYDsHIiyeG5J&#10;gEbNxthheJvpS1g5fN6kD5qPcEwcLhvJNr7w4iJZxq9cZmIOzH9sfsMj6cTSVxrhLu52DJzdoNv6&#10;GGzfeSV5BHKrvx/bBpnq3oQFw7Z1i1e+hwW1Ai4L3lNzwWsZ3Ghuc1mJEgaBrSf2kBaVpgF7W8yF&#10;/9NkNou3gpqRPVHJB8G8pvHYMvCXxu4wB0i0q2HlINTfYFkyAX2qt3oth6ZqOlziUXfDG9sozExr&#10;S+H60dyOwsN14wUzs/5RO8bLTxLWWPny9fctX0rItXMs64TaFRHm06JIH755X9Vh92zzK0m3/Ygx&#10;XP52uupYOL+kvOYPHregr8afPzPzvkUgeJTYbj5QBq8PML2ocF9jNEVUfh3w0viT+LNPmrFTtti9&#10;zni3etIhXt+utp1u8gHyWRBuziw5tu246ZxwXsa4aWlFecJTI1VpiTEYRsTH1tgbdkhvBOw22FRf&#10;8YnSP1Psdr+gH1OtdGhm1oGzpgUEUxe7GyYrvfNPGSgxO2O+wVHyLmGJ3iI7Gj2s95AXhJqYw0qn&#10;gESmUNXi489EAw7uY0yEJsdhSPsn/Gxa8MfP8n2ZR9V1eUMMo5iVzmMCldBmQtevOh8t0EkBu1Cu&#10;zlOTGOCsfQIqfby1FyGLB0d7HG519KcfYASLRY0RH3YU6eyAn/OWaQc0g2mntS3grfiP2gzom6hJ&#10;7QzYHDJA9yIi/yd0LRrlw6bVmJtHPJ2L/ddRRd0jfmUFUgS1sAigEXQsV0YXYro0fzoEd43XUl9w&#10;MqqFuoK/D6mnjITcv4cqJ8Z85lBZJOZRSa2m1jt2k1PUOAsj71I5vKPUMu2MnB+pudqw1A5ySlsU&#10;zyFvayVRCWSnlgrJJmFtm38DWaK95uNEpuo8PfRkgC7KcZgM0/7AuvR/Cur8r4kDjeN4EBQEJMqC&#10;EJSYGktogQSVS5oEFALKIVRAwXCI3BAgECAQmMnkmJlMkpkkJASQS8UidbEoorUUFbX4kqptdbdd&#10;r5eiVKwUj0pbKqLd6T/w/uX5PF/5VkiV6QQualxSQ8A3GruED8Gn6GTUCHgBbQl/D/ahyZsYIIHS&#10;fMVgE/LS+z2Yjbx3bQX58LzDKtCg3kNZBMehfwtBYI7wTzkD2uPX4r8CbfDkqDLgtn4w/DJwQ++x&#10;cR6Y0Jl9dwNf6z7w/h2wajHXI0CDZpvDZtAW1tn4g/uga0IKsMISlxIPcM2i+P2AoBmJ8gO8TKZw&#10;C7DWOLDxR8DX8LPvVsDbwPSebZrDc1wHm+5paQ5JgBnutkkBV0JPMnqttWlnP1VZbmes3xFgTsss&#10;iERMczni0Fbj4P4adr2BKKjYkE5cK2bSNhJEKbyiHh8WLdo+w4hqN7LqellP+gMzIJxN/r7ZM/vB&#10;dsz4Xe5AxKzhaH5MqAeBFd5j03CopHTDR/rxsms0vl5a/mLFRZ1KHGi3A31dSyeFZU30PdPGp/tZ&#10;SS8NI/mHYq8QHYULEUm4oWR9SLseL9seMKrrLBcx32hnKiW0WK2xKsnFBsMk6XY9CCJ988/aA1W7&#10;54mu4oSkdThRmhnrqsdFCfxTuoMVziGe2pHKiQAh9qhKzRzHwiW+tHjN7ZoBly3ojbpquxk4RtZE&#10;CnFgx+41emtF3s4C3SGxc0yd9quqFv5G7En1i+CTmHtNTICrJqm2m9mLnqibpu1FBfV0lzqE13Bi&#10;abia0fQTKTjIz6TlaS/VxCVOYHO1OsEf2Ed1g7wJTZH0aHAe2l9/0H8SednQzTQhaTIrrQqebDS5&#10;nFY/BGyW6lQ08C35F3cgSmo/xpWtTgzVQLKXAhidaBzgiVHPpqhgBlLc9MB/GP4aUDGVsA/IpsHq&#10;Y+Arl19Vw/Lfl95UhkI3SWGIFOzR5/K7CafQLVCGYA2ihc7x6PAU9CZoCt6m4PkT6l6FgVmrdlW8&#10;oFlUBqWM6qHsV3Ytc1ZUK8WkYIQoKXrkOtyawEU84AfRQ3AJQuHeVF+CnwcNqAPhx/4iVS88wyxW&#10;uSO2tINKDOFQuYpTMHUZD/pGNUXhQBsgRspy+IyuKP46vFonjE5XV+s4XIPqW+2tIFAl0EL+ScoJ&#10;bSwzS8nXMmmfK45hKdQMaBr1XlYABalTKDnyc1DkLkR9xrQlvkQdZhyOpqr6jeu5QhXFAAWlKxHi&#10;pX+Y0oOAmKkKA/4t7QT0p+42tQraqrm8DJaPqUsosLwU2pt0q1ud1rc9rXNXxrLIzgPJmfwwTZs5&#10;hxsYZp3dH8YabREV+NFTLdlFj/41aX5bGuFIM06VE0v8dC2SvWST/Y2jSbs61MLu2DvtRLYmktU6&#10;npscts76Sd405xfLUKGMRZijShzpyc2byyRurqYz5R2OFcQR8aklBmy+jk8KHMBzp7Xtaa45ltW6&#10;Md8xQt/SUpgfOmDxLm7mWJo/Lx1jZZgSRLP0aCOv0s4t3NAvfu54Vt8vubHkqUZTf50sahxMSHxo&#10;/ayoLEbZQi1B+ItmQ5kiNLg5oDyRE2q8WenJ8jJoxI/pbEJW3e2Wjv9Q84njgvZZ3X3bYDSm0YkU&#10;iuTCRC/LUDlb8MzsX/Gaj5rOic0h/zNWVFPYcwYfichnDp+tuU8P0N+vE7gh+jXSgwAkINvfTgIs&#10;TbbKFkPWAixSWAdREmqbn1RfFlSYoJoAvr/x49qakGZipg5lX8FPSnt8HumV9efpXF1Fw6TbmLal&#10;0cHJiv4G0G0fwSvl5D5AMxAl/oVpb32kwN7o1JDAe0BclYWE7MatslfsHn1Z47DPTV1ME0yP0wYC&#10;eW6vsSgw0+keclE+Yuev9oNGSOE8KSiMS4HT0f3EKCjmmXBI7hjirU+TS9gNulD5jM8l7TpIQk/F&#10;HBRU97UaZ8V/nD3gL5SeduWqXGUgKbSRgi/xSMWM3onrVMd5kfodamrwlI6hDmKnaqnqIp8hzE59&#10;ip6FvoDd3Lch0/CHzgnqk+rtdkeUgyomKUghStwQfk7TF/Wbvk7zM3dBx9P8HXxS6675hb0Zo2om&#10;fXo1qzR/0fOQRczePRf+FZ1zrlfdRz6wu6X0Um0jhSxS4OiPEoFRbToY/5N7UbsfHw7GsHC8kO2l&#10;4eMBPm1oPO5FL0FC9RHuMpih3eTcqdqEdtjNK3pVQlLYDlEEpqPlae18/Mhc+vFQ4eEO4WnO44OS&#10;7GO+4d17cg8zyjoL880eVw/8VZTscrw9rZRmv9R8sWIfxYJX1gySTf63aUzgdwQQ5vD5hz/OWgxl&#10;9Lzd18oZ7nqXF+Dr0/FHwRVGwwGn4iyPhTZL6Y8u76wz5QX2BSZ5lZTyVvedNJoU0oB30ScPfZO7&#10;nHe550IeP+R011hBDae2Y6LoC1/79h9KnjEaWl+JNnh6W8UVKdStllFxn/2IQVED2+zWZjfoyaKe&#10;yN2jfXvkhSgvrquzWBqS3PFlaQ7Hr/2GiM/6qXW6Yi0jz7q6ctEzwEJU3aZKmyckUw52+JhUZ9OH&#10;0RoJUlBClKjWLrPIlvu448vyvhDH9nuVfPab1nficdaolVWdyCi05EvueqY2f19bTh0zvpVuccjU&#10;+8o0Nn+js0AVKQSRgnfHvaq9XOuB5dVHgx+2hUqesR9aC2vXsc5auusyGU3NU9LPPAlTZP3CytWG&#10;LJnF4Zz2AhC2JBO5L/cjb7EAUbbdPRBRp+fmtaFSZfCIdaK+mn21xbZhD2vYHCuLZxhNLY2fep43&#10;PG0SrczF54E7y6mYVg4vGYDn/k9yfb81fSBgAFeQCOhjWSLUwwaNRKuMCxJB0ICArIAEQvYe3+y9&#10;JxlkQwZhiCguqOOoisq50OpdVVScVbmqbaVWLfVq0St9ehb16HP/wOd5f3jfH17LwKwwOisMbLtj&#10;2F+U073cSM4LdIpMsVmD4SOmA9BDoQ9mAnhHENMMSXnh322JietvPWCZiSG4Zda+iDeOldbfZoW+&#10;WUHU3Wk5Ufhb531rXR6xI8X6VZannWLLh24PnrYdB+8NfGyvS41to9k/xE342PZfYvpcQntHZHaL&#10;2Da7bothVkjtwjmeFQ539DuL8ta2TzmdWbxQgXME6g30uWLBA/5olyU1oxXp8sQneVFOUczsm3MU&#10;RjLs923V/291yenOT32rC9XhXl90Hij03vtHVn2wxrcAavaf9OWD97et9mFSi3wiLzV+o0fmFsaC&#10;HE+c/kifnWhjzwpbLHN2WkhHUQmBg9TFTTDrKJ2KX6O4x7SQnrHPs3fR2Fg35zDzVuUo7xxnboFU&#10;0M2bXl0gvCF0JY+Js0Vvo4o16bLM3kzsOMHT1k64Sr7cPEUO076Xb6alM0dZbMZ2oA0DsGZ45RXj&#10;nBrBWP5RHkoMXjXED0pXJIeFMtmGKIP6nLKiZ27jHmbY9zk2Flhkries5wqlE+SF/O3MfOod4WAT&#10;l9EsPlYRyZ4vDeVHcXLkFavyuQrFuWQq/0elPuqImq0hd03XLxCyPG8bz4uhxkksTHJTMkyoklUx&#10;8slN8sPoIK1SGbMFyZhRVayXsovUbOgYoNE0JsN4Ac3ZqG/US/QrOuHI5yqwW1I/qV5lCKP7NSni&#10;EPY/muf0EiJcO9B4mULREcs/p6/Xz4G/Z7bqQ9AAa9QASkZwhYa1oCKVxvhF+HA13LTTtaCuw/St&#10;Ht3QbU4RmTBJ5nIaAd9s5jUuIl03u8ozqBfMffBBxhrzEaiBqTSfTjZxLOaToIvKzmZIe2nFfx0/&#10;O8aQPodVh6g/74gT+tHslm3Udux0S1qDlMi07yo7RlHYM+Bs2hvbSSifUWXDJx8DTtnWzc9V3LPm&#10;hBZt+Yt/ecv56ttty7TorStbEwQXGqa8bymTmD7PM9QUAeq+U0Ym17puwouo3zmfQKX0Lc6lyS8B&#10;kEM+v1ORY/slmFLW2wWzf1/F6hjWBGvvhCGCeNSpkJZCbjIE7qGC+GR/XhmUtLX1MBxGeeOrgIZo&#10;fG/akkw2x42Z/0I+0MINNJUK+zbbsysLd8DVr5DD25P5lvrj3Y/IP6HdnYOoUhws3FI2l6gPGeF/&#10;pWQFdkOPU//uT1zCZT31fhH9qXydw+E/s7n5szLb7oqafV61sOb67mv8BVsf90WS/Y0XeitRIKxm&#10;27bSCcKNrgR4DtkfHoXepEJC/CVdLF3rYDRN9i/HwQ4lQ4mKdylYjU1pehKwDB8tSueMkc5SL/Lc&#10;tPUNxYJi5o6yBFEUcDUvX9zPG16pkhwXFiVyZe9EXZH/0H0m+2d7CfkSIcrhoWWSEdoTDDWNIhhi&#10;BZkoigPYByxD5XP3cx+WbuAfFPDWhYRS0ZcrY0UOydXEBilKem9eoi5N+XUQjD/FGLIfJYXYCA2Y&#10;WsD5G59O38Z7SuYxfxVG1FcDxeLFmzVcrRSU+wefLrsFOSjQKhoSN4nHlR/NI2j7NVf8VZhMwTpb&#10;Ah4QJajOkUji27x8ys9SMklAd8vGtypYixVbSq4AOuWOXBXXqPoKguYF1OOJmSKvpnJej3aDntDa&#10;25ih8Ft6MYeUl5U6/ITqGy6YtF/9JdFEVWt21Q0x8rSKEhhrRAfP/Qi4q3sOyeD8oNck1gi5+mPz&#10;ZjRh4zVfVn3I0NOMQ1OMqxQE7APjTg6YcNf4kjBAvmrKrQPRDpk0xSeZVaZh2ChbYvo3JA1wmpcm&#10;BgUKc/6f625e4Pm2jm0Pm9c3EO0mOaPpg70e2IxfY4/A/0SqtJ2oVVCrbJziWsYcWxrMx8qzPoYk&#10;sRutg4nX+XusO6JeqEGW393HkW6fzpRXv9d7Q2ZH87wL2VbsGc9qPJIw7a5BzlDiXDLEe9ojZz8M&#10;YIIdsxlYSActKZo32bIPVKoS2Ha6jlS/Dm801m6FtS+VnmlMDT5mPcI0B6S4a/ib/oXIPaSZ1sOI&#10;a9SHPhaMyMjxFkIKmVIPOqmaV+5qAgWVP9o/OJ9UHemNNbTVgXrw0riGOd0BFqpJ09mHo+IehIeR&#10;OFJSaByxjxoRTIJh6Ty/GYJnjLQtT7Jzz3k6QLeVxpZeZ3Hlyb239dO1SbslEhcqpS+KOYHe2evH&#10;xeJie1YglxExXZcQLZSGjjYYmnalPQyRMdYGC5KOcut99PmRyoyW875PuGWoePMt3khTslwryMBN&#10;AfFCHcmJV4seUH9HDkmymXjEMulewJxzTfaeR0+3yH8QjMctVl0SVURgjQvlYk8U8xW+2xTHniDd&#10;k77jnKK+Yp3lAYy7uFpBPLuv5qzwKJe6iSgm8n/NKZI8FKHT10kvSHBxK5UrpPaIEQNNpXR9Qouh&#10;PzWQGViWSGJjuYCHTBPg4aViEVyjoLz6az5FxNl4QFgo4WWPiB7JSsFT4ovyu3G58iHF6chk/VXt&#10;GkczyctP1U1S4YJpcQH9hOgMg8Z8LSFhqoB06cvqGC5CLtsYya9SfJddKZynygKfEL5Ql8chZAL1&#10;y0i2vlTvt0/i2+Ufa50krwInAlFrlFY6hn5G5W7isJaqbVUNAFejKtJxQ1pc1ms+RbcK3CPYpLsf&#10;J5LW6Gsjx3Rdxvs2BfYT3QVNCYGs5wpekXH6d7T/UVinb00cCADGOZVDUBSwQaNRKTyGhYJYUC65&#10;BJSbAAnknhyTyUwm12Ry3wEi972IB9q6iuiqaLXooy5bvLGyar1A3bp4VdFSpQX7ZHXXf+D36f3w&#10;CtnTemV5H6DST+ad5P/HUJLiD5IMp2JOif4whpB6oXEjvOiklGL80StLM2qasUaXz1q5eCQNsUrF&#10;Lnq3FWZ3sSqsBZR3HJc1Ni+GV2sNST4suGf5b4wDHLK8Ie0UDVjeLnqPWiwurwHNCsuIZTFllfOd&#10;Kq7yrFMlXlvtV/eMNcl4UbeBwmEP1HbkDgPFNTPJPP6JGiCGJ9zreErqBw84OoJiJFfso97u6gZb&#10;kZlU2tfKx5gVJS0GSEk70axhFdAPNOWV/cKyNobnwtykBt/kON7xevcYquDotjDSiHDMqQ8SS9bW&#10;5ntvVS+0d5oKS5C/PlIeLA/vVogeUts7p5hj1T0dqWVOZk3b7txITkmrf7I/8KC5PaaE/7wpj/RQ&#10;uKLRN2gXst/J8a7DD9rPGbcXa/vKlMGU2F1pIqBy3w4SE6460zNTlsQ41T2RM81u67yd9AZY2/42&#10;Jp+f1ZZPmha0Nk8GXURS6/29v8ep9kfWdlRbGqyalfZV+IgZskO0m6xheTujsuypooV9Lmdc2cwL&#10;3jiN7RGS/7JetU/0gSjFK+DKAG9tpmSFu48pSxll3i/OqIrCCuBXDEA0KRGxcSaAHgQqS49K3whW&#10;b74njwInN0YpJGI8akjZhNwi5mAJ6I8Biep+WaW7xajGPY23hTbuEsUBUQ1vHygT04VLGZHwGxG9&#10;5FsJJm7JnkOnkDMbbDImeimqUN4r6yeuVmxSJAfw8TRlnftrww8ap6GEFyV6IqcKrOI7wgKwDzlC&#10;/xJCUXbxBTha5pGdgTyQ70icRVXKZeR30huYnughU6r6AhqwT/igxxZDuO687mcOVdYqCwVeyV8K&#10;EgSZSnL1OjAbKyiahWJVQNZOeB6uSDQjw2o5+ShK1tCXu9AHWlLAZeUTnZ/HCb3M8G9tL3NG/QL9&#10;jTOiOcSP5xVpWVUVAq12tigddOoasgIgo56YSIS36AfIVuS0IZboJ1EbBgKXKF4YlZ7hukHTYw2X&#10;/ti8TvKC9cDM5pVzm80WWjfvkbm5cK8w0NyX2SZaaR5MuAq5zKPkKlhpfksMRfIsqwIpiiAL5Fmj&#10;C7C0qwurQ2pR5CMztjYUaON41hynzgDSmqTCFfyzjtHMaOErBy/BKbrv8CeniWn2UWIknGc/E9gk&#10;p9u9PO9rrbZ5OJ/W3dSIJNCvNt7hvmIda/SmotzohkUFJ3kd9eSMJ4KJbcUJ1eBDZz05FgLrfiGm&#10;ibG62sAR2XBNhdcKrb/tiuo4tarzLNxZvavDyWUzO9pTqG6c5a3XCzhAT4si42/8uWZyQgLo2+gi&#10;R4r2NHoQy6Ar9WOB07LMuiwvqmbA9qsqqrJixxQcWrW/dzHnV0Z/T1xlPzulO7dgGfdapzED46e1&#10;X08IE7LaUskk8GPLFBGAUptkC4OlD503vGo0THugZj72uDReslJ1osIHSMcB2hBVjE8wYgry1Sp2&#10;Y/qcJgwYX/+95ifBZGSXtkW0l1CmWyt+7rfF0CH5/PZu2Fo8VO5GuwmbFIn0Pzl3ldns+ZWLsRDu&#10;8/wvsHf8E5vmVGMgFu/CB8XzI79SmxAOIV/jhVL8OnSfZHo3obkcP4mBEhaHD82g74ApNi6jCpjl&#10;z+RqsH/rUkUb9HzTGuVeZFk8gB1C4yLGVa0yImEzHiT/zu+OdrvyG7cHpnbtPMVHMRG8KrqIeECX&#10;WJjkKHyY4pIukKBbSmQ0aXiaQ94tu7XureKyQhjRo7ysvE9Ix6pVfv4LNSx8xD3N+EK/SD4I8qWL&#10;wX2QQeZg6mGG/AllNTKlJOZtR/+/aKnvpRdUpnX18sV4b4RIQVL3EYoU1zRG/wp1ui7Yvd8Yb/SV&#10;1Qu+wJcIe0E2/oHRCsHqsTI6vErTmPs7clq7ORVDN2hd6xKlXbqjEXmyA3oGAZaL9C7/b/FsY45H&#10;sMFgeiYFeV5GL8F+gdrIoF8EDxv7S49BtcanuSCcZlqVOg+5bwLiptFs098joqXVZg+CQ5Zkhvyf&#10;qyQWdw+5/meLHoW46fYp/r94t+2X6MHCcHtX6UrRUjsl5z302k5IOQLvtb2MG5KssI1GhKFJtiuE&#10;HdJk2+wCEnbKBnkM6+nWu5Je9t36S/wwAK/PrNbzb287WDIgvOX8LadHNOzMS0HEnXVH4lqRNXVR&#10;EYGS3NqbhEEUqm1ZQMGIjkZPD90rmy8yzdrVdpBn5xa1Hqty8YZavinZKjjfrMopBn9oAlISoeON&#10;/Dg5XNZgj5iHmOrHCRck57d1LDAo99SWeW7UNdtiEJDZ3GPh+XIquqeruoGxrupiF3+iYygnWPi+&#10;PS0lQPRn62QcTXygZeDLT/BEcyvhJ8nXDR8X7Fam1P3Dk6/LtuWjer26NIlv0J+vWFMt1b+njZds&#10;MSxkZG6+Y6Cwu5KjDQPAva/ajGsEd9f4G4dEdSFbTTLx0Pzfzdckc5+rVn1A/lDvpjl4qzSl9JGq&#10;eM1L1kQxUUvjns6+rh3nO5LKdAIwO2ZO9wm6u/qf+t1IdAjdsAkN9ckxfS1f/lnQ+MB2LIx9hntd&#10;FQnwaW54EP91UQh+FUzOeq22Q5aNOzWp8LkYjeaD5OFqh7ZfOhYC64rlkE+T4Qa24bOgHRdHypcK&#10;v+MMKmiil9RQpVY8U5iBQciFrA2qMrR+YyC+/n8k1/lfzIkfwPEpGsm30nRQMdGOFKZ0l5RqO5Tu&#10;a9J9z1Rzz3yO+dyfuae7bLLLYx1h7UqOhC8SfWPxtWV3tbmyax1flrCkrA0r33/g+cP78Xq8H++3&#10;NMHbCbKXjbtnQaMKiaMK3qrstryCtkGpjCiyDd0heCiGRbuK90geSHg5QTJf6YMkSp4mD43uUJQo&#10;dCFtH9+P/3IvAHnAB/cgcAW02HELZA07zHVCFAjG+IZ4iAv5o8JAZXpRr+gqoMvmS+LB9g0/S02Q&#10;LHqe7DicGOIl/0n1GVevuKGadF+u3I+cdzwP7EeNc/kqAC8zsyWCyMVVIzX+yLvCsdrXaGdWj6gF&#10;894QIX6FtURtkq7FJoOHZFK8hJsq1+HX3F0VeUS241MlTjyZewDeRo6ZCfDtVHPllACkOwvdanj0&#10;5SwnoTV9M/GsSEd/H+UjfkSfCdZJA+l+LkeWR19zt5cHqOc42SgwdfXcx9B9tbXZUdyNXl4Zy2cY&#10;gwtwwaTRPLO+5rThUCJPGG7wjfxNdFw/EJwiWaIv4zKlOXpXdztZsN7MiSvv1PVYLYLitQyzCayH&#10;zqjYWnmp6Vz+OH+4ySNzQfWORmGiee2yBk3kTmFvfU+wuzik7s2q5xK8rsB9vrTSNO0UL3tpBK3i&#10;wO912809sTwaKH9XcbndP19eNfbFgoyTgmNtDxL6aiJbN0WKa++2VAV9ECHNuavGxFeapO62kpON&#10;ZU4FsvK6LqtqsFT/xDwDs6fbKlnq6PTS/Otqj+yVGSb6de7lhAX0vgKvdZl0fTEQyKNNZYdXlNEn&#10;K79hA+rlgmS7bPXlGq3Fr+ou8eBMUdBX5ReIxtzQvCPEcL4onSSmiuj1i4g3paUREOlUsTpgLxlT&#10;9dJrnGyu1rMTyenaMTuS+lI0wgyiHWW3PjUJluGob/H8jY1of2l/Go75VCTHr8EUVXvDT2CDgskA&#10;W3xxbaRXHa4V1bA98L8kfLvdxHcyZ6aa7FaOzwioa2kYnFZ5NLdBZcGfTO1S7aphxRGIa+3rcFek&#10;QzTsvxm1l3R6rUW3yPLZ87BF8md2g9ikMo15npBBEzMC1lSyFDgjzObtBLeJ2SmPoFLJf2JHYabM&#10;b20bvFv+lf9qVbjivRdDdR1IYZshFaDBbgIVQPvm2OPpyI0ZAX9WHKgwyE/k/KhsVlqmBAEIEBIb&#10;B0aAwWuXgFOQv98daC/s6zkCp6q82Ez4NuLK8kEsUdYcPpaBY4xl5ACZWpQoa1fNz2HJ+1R3krcp&#10;LiKtMZeU36JuYWcABD3s1wGGYwmeh8EJ7DHbCtLiHaxS+CYhnNONwmQfAyVXU5mFlOQuWZpdLeOQ&#10;p5Lt5XHk+5hiRSi1JEyoXEol+RUr/6Y0nu3AOeoHti2YTYewGqFR+uicp0gffZoxSPRS2oLfxALd&#10;9qxRyYCuK6lD+kr3ZYyF7IluY9hK+WPdcr8AxR2dhada2aN9x14AJOk8WEfBv7THLZcgbI3GzJxI&#10;proLkkUr629n8cRb6uuTfCTX6l0+PykdqkPWTMp+Nb3wY8nHTbinQvGjyYvNVkqMU6xrYLQhwnKD&#10;aqv2vVkAPkVdzb8g9GizyPxDtKs1ZMMt8aMW3uek5H5z3porMmYT7jsl92w85ylQLGxcxeYoTjXY&#10;sp4BB00xlmKVn67HrBDvoZ7mj5ni08FMnnE42yHxlDEsd3PUWwOR/yLkrv5tcahPs35bmXRZuF5d&#10;WeZ8X3+J/976jn5rTctsa52PZP+nJmflHdP1837JKNE15k0nPNRFFllG+WqHSp6HBGrp8vM+VtqU&#10;qgbOc2189TLnW1pdLWrjqq0R/TxboOmQn5gRkKMbW9T1RZnpNeq20tkJjmq6fHMkrE6q/Dt4q9pH&#10;kOfdrl5ac4SzX71a+IfzNbVQ/KdNuhqRWc7+t9obGPjUpF+ulDxdcShNTz6omlxfSE5XL1o3Qr6t&#10;dQh2oGaJZnv7Ug7i5xw5tVba5zxMkfJyG5q6oPSxYFB/ws2fmlTzDLh3rVXqWZwS3o4/hp8Vt65b&#10;jz+QLg7aQ/xL1sn9nQhWeHCSCKnyC+dbxDHgsU0fGQapLNLIYdR3RiAGcgaQ9zKPVBYKyvXxn6HX&#10;FUMRI9jHKywoBeOBDtxvsXYolBOC3YJznCdwN5XIdhY+htyw2EsM4VtmBPJJ9lPVQsgzRajaDzvG&#10;7UY84PEIGUKp9gXNQkYQPhdGOag3ZzkKodMuVugp7IZtBHaEcLV4gb8i984IFCPbDxLjbsm/wI74&#10;d3Gr4U7CLcJVNY+AAgdVAHGDm666TsZzXJFQ8qKLG0JRQls5epB2ZvrgQTT8fyFrJ/BWY5GcBR7R&#10;ZMUOQokadfhVqFdDB7bCfpomrj/creniOKoWa+65+KsE2nTb7cgPmpvMSmyTZiHDhzxELclaoTxo&#10;nE76H0AZX8UKQA/j5fA2sMUIBPIhttGfuwg6YrTi2MHehg8uMTBuuG57HrHXr2S2YjZaGaOELKKi&#10;Mi8qWpueJjUpyaaKWDcgqPFqeDGwvdErMA4Mb/iaOxe83xDIsYaE9Y9dMqD+ui7beyrCyGT2op1a&#10;E8NAulL5GQUt3elI4s7mHdnu0aea2nL3rGlp1OS/9LNrOFDs61XQwCwrduutP1yZ5PCh/h7/ttWB&#10;OsdaN/MKg1z6+8c5JCIx6drGAF5rwv2G6ryL0fb1XxeOhb6p+6mk33dz3YryNi+maVfVRrcWE08w&#10;4bjQBNSut5o03BFnmJ/TjSoefdq0Q2lNdQ6F/QmOJnWJKarKOF6+MrTKmF3Z/g+L9f3X5IHAcZy9&#10;4VhBjUE0oULiIEElCDIrSAsi0iAiBCSsQJiBhIQn49lPJmGDVECtuIqnIi6KggriQkW6rHicorVK&#10;HVClPYvHecA/8P7h+/r88GXRiO9zPnifJfLykjwKiFX5raQ1REBhhy0be1EiMXVFBeKBuSYZ2/YS&#10;KRk/R8Xhz7M3hQ7gYr7EfxS3yZMyz2Ad+WLvPIxbWOwRja0q/ooUjLGEdrbFKKus2jQFWSX9Yq7J&#10;5NhB9Gnugy3foDWC0dAANLygy1+ATBfFMdORruKX3n6ITIh6hCDxZY6kDCRWBNmeh/eX3zU9AVsA&#10;h+eaVMS6wIeKDm5xgomS8JBBmCu84O8Kryx9z/wM+iBa770Yui+WeERAJ8q7SU1Qi+RPO2soDFhu&#10;ZgWZyIfni9rKB/tFCZF68LJYG5IFnixvYd8EdZIKnymwVJrm9V+QW7HVIxoMAaJIA6CnjGMXC7oo&#10;XMw4IE357bwQ84PSq+LvSDflWuCXEGult6yOTSgd5Ut8rimt5Ue9XirNFVEeHMWkYpb0VjGsHLWr&#10;VNqCl80alTwobkFIkw+AjREd8htQWPAp+WXoIjtGfgya9jkg74IDvR7JB+B6j3R5D2LjtlTegjTa&#10;XVesQILMhhXd8M15Ifq5rBSPiPhSpsFbg3NkenyIvVQmxnt9MJkB7/MakZ3GRz0KZGeJpW6hsj34&#10;VbsP8lSMY26sYCK8BUEIBGjfbn4HlGvvBK8CqrV7/P4ApNovfQqAfVoHr1vA95ppDzHwWHPJjQvc&#10;UMfaU2VXCGNzb/kVRD4vRN1rOrI9Kmy0YZbzZ8DheuFOYJ1DnUPypVUra8ZTp2nW1b/zPMgO1QlZ&#10;No5RVS9yBizH9e6CZ0aT6jyh7yehFUiOCqr3SaSH7ai9sYsfwKwBuJBvR/X23WmMJ1VRGeuoE4as&#10;rBkyufIOv80RqowXUK3YmsdF1sZxxG3Rkk/CItmVLWCNI9cp9HTVy7TnG48a7vPqfDdX3s0yYzTr&#10;n+WUUgf0i3Ifkd11UD7L8ZR2urDMClL9KlxhfBDnlh+fa9IostfA442H2lemZKVu9NBn53SwftTh&#10;uRcYX2i7Bdeo9VqzgmGyq6a4aMjxR/VIyVWrKwRdtNb4NbZUOjnX5OJIY91Hfk2ITOeU1+PfqV2f&#10;38VCNYWFPIaz+rtiF6pCvbhkkPyZCiktc3IifhZ5W7tgDZJ0k3DkD5nL/JIRaZqLhf8IsdKYFY37&#10;Z6pjSlBWjKpOOEp/T7wrC6AqiHTRPnI0fqPczomLu0gM1oWoL1Bm0gpPKCznhc2/qn4qFQV3qILK&#10;JvyXE3vFLJY7PlW+nv4Qz5SEUhXYv6W7yHlYVAXu1IqqgUfWPYiJgmTyCrZWnl4QMCJAMhy8C2+X&#10;/oc9httWTDInsVzgMH0AnZDxqSBaLt9E1iJPFKudHiGeygQbC+gdCJj6Qpsh5oKwDhtVrAy2x9Yp&#10;l7PbUIPyKXMQeQvuonciIPiQiiMUqJR8Aq6E1zgvg0bhczaxkAl8wbQEbII588LnV1EI0QZ9hzxF&#10;g9g5SBTayzwIH0Vn6AfgSCyCqoMmsW/Jd6B8nOacCN7Aam20IBttMW0HbeDyBSEC2aCaDCqA+9Rr&#10;2YFwoDqBSUCt6nR6AxShrqAAMCDP31aBH9Xnyc9BSJ3pjCpfEWM2Pcp6fIXpXWUTXDsvBA/tb4r7&#10;yx9swzgQ6/eWqsQJxuuvB5MZtEPN61N3U1Y3jaWrXH5rnMyU2n6o5+b8bb7T8Dj/0x/W1JSOfBIm&#10;ZEnBAa0hO876L9u7PWmQ1dmMpvQz7jU9T2unHWnM44EUTsPSrHhXVv1KvqldXM0BQaT5GX1b0Vsj&#10;I3Wt+P9LpsgPBA01f0zhsk/vyU6zZCU1/pTextjbsD1zGa2h7rfsFkpGbXvuYtesmsMC1K6hyrsQ&#10;s7DU7hPOGHFUnhJwrur+IP+myPQf2GsbfskMZL6sL8xGGdvqjPmHaDk1p/JuUjjVYP4bV3mVpMjW&#10;7o7+TckVi23qMdGsURs+VqGeq7p/06n6f+VE+F2v0+amMw/UbhAkM6jVDwo8aTuq2grfUXgGefEt&#10;19OVucL99hTtYxHJ4qgqSmpuNI11yUTzS27yrr2aX+4H1MCF0UywOrDoA8PJ8KKknMat7BN+pKj0&#10;HWUG11mdVrzGHtC4SvItHfAnQJ8xBz2q8J8XAt9Uj5Q0+22rOlXqxuQZlGWlDNNKP1E7LVNPEY9T&#10;jujcJExSiOaVtMl+SKUGjllmYicUbsbtyICye0G4X0UW/9NvtcG0/BkzTP9QMkuf0jVJX9P4Wn3F&#10;BOWaphb4SFKos+W+Du7ECsVDy3NoCxho/AqegZwXhO7KJqDLz0ovlN1muuvC5b30R1pzBUDL1Zgp&#10;wynjahLoSbpEvITWOhRjd6FxK1vkGzjUxAeOgSoWBFhPAe9veKgzg475zGjG4Gz6LfUh+C9anuok&#10;UkeZIW6icaT3+EF0xOE82omKrOLhYWTaJAfqhvYtCBu157B3G45rruMpPk/UF/Hr9B6VigikCYhm&#10;osvdEb+o8nVbgX1N9DpMIkM4ZqWD6ViCSR0UAV2aF2oCE4/HFGMbk3rj9kk8k6c4/XlTqSk7R7j7&#10;d3endMaxeDO7ZeGrs8IyZtepczbm+Hla8Jm5H513F3gL1Kb10qmiSUNfvE1CP+LA6UiiiqMS+SnC&#10;3PRdsWnHUqK5S3i3tzmk9WU9CQvixfJ7fO9lFgkSabosbkGdc6CgtHDY9IFUWeqsr9pqlnoSYsYx&#10;0uPLzny1I+MF336HNluY7JXUyX8cuyjlguDz0OI0ouB/DNYHW5MHAgBghaCoEJAhChwgLqIioDIu&#10;CAiSQEhICNnJl7333pMkJIwwBAERUNSWugcVnK17VlE8sVVPPfW5iqfPuapgUe76/opXvzaDfV2p&#10;X5LEuauGRCWI32viQLHmeENG46nyBiHZ2Y+KFxO1Qsx3UpjgT9wyeRK1gNiveFqJpUyp2oquAdOa&#10;xVkDzGptfepPrE7dyfnTou16AIQwXTB9bUgoPa78pyOrfLd6rQaCcmnM/HdVMO1eChsP0l1B9ZP6&#10;9feLSqgjhpEsFD3PeCi1hzFmkkSlCc2m+6BBU6R1Z92PxQ5TlG0cdss0qAYhvprRvInKKfMLcif2&#10;jUWCCiUMW8YLH1NCrdSsFFqz9ULqEbrflhQVEPhs4pBS4yIH2I8pPOeKs57chHTFq0LKfnTF8VKQ&#10;r1xhpJdVc5xfkLW4aefzQh9J67yZ+YUa4zydeh4QO09GPecPOV+FnDfAXKm+tA3iujmWc8VJfody&#10;PeyY7yVXUZHk20iio0W125CQao/3UyGJGOcFMifJ//D8mvqepvMYo4t4k57Fs1brN9e8rMVA9S3P&#10;LMFFqObHis2loU2XOM/LdwYCxC+VkY2MigkssiG3EIf/s35Z1mLS7bqMJaXU7/za6D28Ml/ILJ/u&#10;i4fvPZc33rXdbCy41blAEV6ye4ueoyrjtR0l7kd+3Dyj4l4VooVaSMFHNt3JqiR+DSiXtFOmGskx&#10;IdzBOuWsOzq7t8fLyT26I9UM3tDVN0e+u9i67REnFs7Y2kyUIUM7KRUnMaYt6wsZOFxbTpaaiGtV&#10;Lxml6Jq3xVRx8xsYs+fpFnkv1nfSy1D1dhLjVdWAaoq1B3+Cp+dsJZ8gjfI6gAAyTOBjoQq6RPXc&#10;KxkqCUbwKYUmTRcfjKCp3knJQYW2HFWPn0MaJbCsSuos8jElDUADwdxYxhATQRxgL+IoKqK5Yr5n&#10;w03+ERFzzZiwR/IteUrUIs+JoChLFX1BHdZd2uFaRPU3Rrh5gDDAOih/QiZx4eyHtBj+PUIP/Z4I&#10;iVjHskuGNsRyg2Qf11Tww5QzkgcERarTEST5DfXjoBfWZMN+jxR9VcAwRWHviDiyJvxdCcC6TLou&#10;g+MPU+8r4sol9FHlw3wVq15tTx/h/KCZSqbx8nTQCILMrk8IXmE5YIbV/IaMV3gNQ2it8oOUgz2r&#10;xjIv46c03bgHZIR2pOwsrUY3Af3I4BjC0t2sdmNocgUnYHwUEZBSTY3B7ebP1p9drrK3Bpo+gNxm&#10;hEhYmGzjG8bT6lOmHbhE4gYzvGw9pc/8O7QH6LXY0jmM59bZyTJ2vtUb8V7CtcWBEs1gx2wnD7bU&#10;sVjXigh3YMQ1qHGHgbGw6qijtdqM5zp+gJ8hvXachmJooY7RdDid43iTXM9KcEZHlotbnXpQm6nM&#10;OeVQlxyvvaM9Bv+1ViE6WzFeG0zXon/3NmO/VJ/3xsMFRIVnD3QpZa9nUzoCSHC/Sz7DXOq+GLlT&#10;NObWgz4b+2q+t2/fONBE13wo/RqoFS1A5Df2A+8qaQ3fY/uwlPpBeDYBUncJmkR2+1+nK2iR/syU&#10;eQy87+j8GaLVtUtDkEawJ8w2Xji95akGvUnf7hI2lt1riwF8qIjWLiyhalXLCng0Pr7pAjSF1Bww&#10;pXdQcxupKXj6vgbFfJyw388OaTV0ey7asAWHe0vV10rythUL4+H7thYBmRXfOouwiZh1W3CwCVxB&#10;mwmaSrzeeiH9GKWupTylmb6kSTe/U5hRvzrkqiHfM+6q50yghnWfeX+vOiUm8vvwR+j9whxyG/aE&#10;6AFAgg1INKx5eVdlq7jWVany4b8+YFH0iIvCLLpGadmMzw6mmuI4RD9HSNNSmDvICuFbtp92AOBx&#10;XYwnVfv4Tva30mtCJT8yL04sEP535S5ptCSQCJVly34K69aMK/wz2fb9Op7tCWUunaG+QkMxJwQd&#10;9B5OM62AOc1PwRzmUIQ7Nk3yeiXzczWCWzJgZbqoU6FPnClZoFofNqTWqc/PPGefZ0y1ZuEf8Ykq&#10;Mskq/GvW1CQxQM0Abkjx6EtMjTx301pOsDIsZ4wnUF2CnBeUaogJIyKodnfYTdUa3aegaJvT3Gje&#10;gc2VpylD8GsUfbxi0mLVXAqUGq6WVU4CHzRnSlqZZ3Qzc7gcmH4dxMtbZ0Al3BVsN+aGRyrDTECQ&#10;y3rZ+tBUjc7QDcufYW36Fi4MP2wQkHmkB0ZoZSX1PyZQSQz9oel6ziKWzVwL0XGMltzEYD7MMhZu&#10;UERZnwYHWV7b/2dMR/baVsmeYxbZZBxJtc92mLSf8Mj2AXWCssC+vngPsMpuyH7I+Lf9DITPeuuY&#10;nZjOS3ZQw0fkBc7ZwSpLpnPMUIrAeZpkkahJD5w9WNXsnibF4sHu4ygYSe02FlOp+9352UP0GjcY&#10;ImfurPkjkcddVjMNTpV5akaDb5s31wj0vWUVDaNSCTK2IYGdiL5dzyTurNbWdSM/EKb8/ypeTaH6&#10;M7MPAjhfB6SZ0eKLTzzEIdQ+AZukL7xoUJJ5rvuEbhI20BYq+Q3hbh1l7aqsbukiwrCxzUTkIP7n&#10;phXFc8kbA6HZB2ikRhDkMP1ow5rE9+wD9QD4gpThY4GYpl73Jx2tlNG9QkItz+9Cs4pQCzvchCnM&#10;H+1XkE7cqbblG9+SKK3d2QeojS1rITeAb83z/racvTyQBv4m+Vg3B9RuKvUsNO4Vh6KeyXol4Kpf&#10;2D3SFPxe4oAMSTYiNfI2YOVGsOIB8+a6X1Q53LTlR9TK/3NY329NHQoYxxnKCKhAg0bvTTEKGBWo&#10;IAYlUBkCspEQsnfOyck5mSd7nWwIguDW1j1ulVoVsbbWChSf0lrEqqg4bh+5asWieN1cZ72l/8Dn&#10;p/d9ni+YTjCjTuhY5GXTMEKfaBi0wnBd8rruKhIEbGJOFZJlqZwCegXUzVeXFcIsUdPyj5CH0o2L&#10;pyrdMmVyjuoaPJnA0eQr5uFijAWqtqAiZ7MhTB8jQLgdckiECAr5vRJINFRHAERSuJQqqwbHPl0m&#10;XyAXZSDwS+TrpGsKUHmFUKAqVm/AleiHtL1Bx7FB01q0laOWlkMJvC6QxvtCGAGxaDPFVTBvpVDq&#10;V1Tl+sF9qsXpd6Ed6ndJXjhRu5OwUBFAX+CMuk36sWA8lmYZ0JIYz5DL4BN2g7KU287Dq3pqcwWf&#10;a7JKDoqnaHflvJKK0PfpfhDTlyVxoDiDg1AMPzc6cH2owVwa7HNobc81IfRQXRzwlHFd94QzwN6j&#10;H1rl57ENZ0tmCN4YO3PWio2mz9KrpF+abUlcsNhSRwjIW634qBSt2XYs+L19n+OV6kmt3LoIiKJr&#10;rQ7OFCZiHaoZ4dBsy4s/4xNtX+ZQhD32GekJEpy9LYkn7XBMJfRCPMe6KL9mN7Y3BLA9dx5XhdfM&#10;dVOlRbRV7gg2XK91DdcALMz1UzGFq3F9Q30hyHYdTQ8R7XF1JSESlusu4U+ZwD0/akg96s4O6bbx&#10;3CnKmqr0QJpk7ypr41bWnbqvG0Nrghk3G1RFT9jP/I+o/bz7ftuiN0KNPzGpSVzsezqzEFzrG4ue&#10;q672BkIjrcOeKYozFRvb5koSqv/bGsNCadktH6o76/XNz4pOsY40T6J+xe1fnbLofwJ9kz7pC5E8&#10;8HimE3gQmBctVV3y60KLrSZPloJevmJzkPjbqoMbq1mE2pD1R6t19Mp15KJW5v62S9QNnNutWxe9&#10;5B9Y05jUJTzZcmJmBwCs7o7eqlI0vA81WRM9TNVRdVzlJ1Kq+l3NKOu25nLd/up27TqmsCgZtXMn&#10;Zyt1OsGWtLN6l/j2nGyDDbiK1xjfQpnhmC0KOT6xat24YhDG6trFe5CfGT8wUWUIe7iqRLWAH1n4&#10;UA2IEpZBmh3S5LRo7Q3wHek6OipvxRv1F5A94RcsOtXvE4KxAEkE53OTRTNk/fw9jFi5WDSvEg8/&#10;kXQV3FMYwaKl65WPoN5UnZqFEEmNGqeyCG9D76pDI2aYo9DoCcFcJu8Xl0lkgudSCiCsnw7+Qyau&#10;WCh7JdcVEOW9iD7rBaJTwqkhSpy6mFSuKtS8wrv+qmdmRL3xV0NKULKzx5oGNfCH4QD/vihaEUzP&#10;kmQoveUQUKWOyXfIqjXrs+zyxWhUynfwA52OtFSRpu/FH1NvMwxFfGU4YnYGbXKG2lNlezkjWh0/&#10;ls9C+XUm4fc6Ztk5SZgeyg8FMg26LLIsz+hI2SiPMvlJ5TDN7IufpCJbgMiP9B22w8ERWD42DdzJ&#10;YphzePmcl+adtEG+xxJXViR8bdmb97mkxppFGQY81ospepnYZiaxoRP2+fHlijH7zUhEN4SBwbBj&#10;m/MQ8A0jFRvnBlj/wW7RCriN2I3SawIi9ihvpWi7M4bSLhl35qaIgGfOBpJGJnL+Ed+GjLiQyO90&#10;s13ngrsdU9046Qc64t/BGWN+7F9Ye5Z9ztdb6uVpfaK8qcJ430xKg3iH9/cUrvS09wKpFaR578Rf&#10;RuK9b3BBaJNnLGSyfYubJ1XTBlryOKr6Dc2CWjGrdrWvNI8b2tSx/Db/l6ZJFIXIFkBT2JLTgTBS&#10;O2BtvDR9CqxsGMdR0Wm+Y3817RK3T/Khlra+j4Oj569j1sYwZ7W9LcWxh1o7l3fxTq75F4UhXNPS&#10;ncISP2wJIXVLzzcj06nykSYODtYebiCGKG333fuBfoOiUsqdZXiw6p+1ZqOg7uLK+8Y+JrZ8kknK&#10;xWeOmmcJNs+/Y34mvkIctdwATsWct22DyJM3YHMUrROLMnRJE7VhdW52h/Y6Y8cqCnqA3VPSqdPy&#10;7ue+0POErzOjDDTJm/mlxlrwPHG/qUDOixm1aJDGyfftq9XHJgTToLhP0cPZzIKUj/lpNTg1UdhX&#10;fFBTKuHnxmkdwIPFDPQIBJN/1Q3B54kq/RXF29gQk191MyzDNgcdmBAs7aKAPFZsYUpgm3RXdRry&#10;EPyh6JZSDP07R6YahEczrmooikdko9avukYsQddrtsQSDENoQpjecs9we0KwrRTSgTPyTxkqmQx+&#10;XiWXxyp2F2XCP6ryqbcUoPpaBqp8qQXJeWoReo9YrDHqS2Nr9YWG5rB+c5/l72fZLwsA8Yj65/rd&#10;0j5taGU3uA9duuIQ5NFJqCa4Qt+ckYb8aegkL1A6jDeIoGqXaTz2EHrVggtPM/1kexo023kOY/Cd&#10;QoOxkj4iRk1BlQuketPxFUtAmxmkfgwhloT0F/Cnllvk6chF62GiWxlta4gd1263o+E+4xiGBDmc&#10;qc4LvBN8jr2PXiCE7B8q2sWYI6fwqnSvw5F9HTzhGEj/BTqMkclTYBa2m7gbOe3MjMvVbHY+Dr9o&#10;XOLaFjSAHXCt5kVx13lJdZ38fV5cxTJhr2essFn81HMm+wCQ7DmafkRW4ukgx8jjPVeIP8Lt3sQ4&#10;r7rHS4nAG7Z7WoOnYRTXt9wW9t0mW10eDx/4UP6boCRgKawRORtHst2SwUZT+jaQ0JhIjofCG94Q&#10;78n7G6PietSx/vGISsNsX1pwseOm6zfuJyxu2ynaH5zvW0+W/5/GOv9r4kzgOM7pcp8LNYlswOA2&#10;chOugHKXSwnIoRyKwUDIfU2OmcnMZCaTg3C4Sl3P1XrwAtG6UqqtVSpSRF9Vt6KitsX7pRWPqqwU&#10;xYOyL4P7D7x/eT7P93k61vqsP54bWl/SPpDWwDvRNh3fzg9rq2bOF0S2Pg6ZFc1vXRfwQm61Rbgh&#10;mpMWxBHANhBv19xEWRysYhwtKmMse4NWVZ7LCURrq2XsUbRz9XRsNebHlYe/wL7kdVJsBpSPebfi&#10;g8Ii5zHioQyzN1m5Wgr+UplS3gsVVpUUPYL6amXZvnBA3baU/8Jd9QdjuvWlDQfDMcSzyUDhI7+I&#10;PL1PYFsk211YeKlyk71Jdi1LfbJ2qmynBqzbUvhKm1ifnJWgneJdS2HrLvJFMZ+AvYKX4eHQejGX&#10;shzmSjd7P0AOyW+54Ni4uvODoH9QE6CMWmdZcVxFaThVuBTw509mtqgpwpDkQ5pPxUujv9YmSMsY&#10;47oEOYeSDgYqF/h4wH8C/i6n0YO6/fYm11TNSJ8JHUrvygNEIwWbFDmSzRlvlaSsJDlddVI+Ey0A&#10;niu7GWc1bkAmZYVmRn3chwMptDJXCtIKt34QsNNVXuLFclZpqMSg2JY/Ix1TTmY0y3OA9KTHir1q&#10;S3SickJzkTEI0HTBFFwdCVb69IBu0C1XVN+GxnwQcN9VFYJhjbSEFCVqy/IRcZ8uPoMhzQQ9k/bK&#10;ToHPot0VkdB1xgmlEL5I2a/apb/s80p7FWW7XoL7DMoPAuGw8jD/3/qtnClBDOKV7yEcQPD0K2I+&#10;8iJJJHVBFVFPZR3oDON7+UOsh3JJWWxQ+mZoLuPYPCo0TfxfCGi4QXRy1Pwm4lpeV9MsMZ3+ubDX&#10;6JaUI5YaY6PGpCFGMeNH2SbjecqMgkXW+JrV70hi3hpoLZnmwMK/JBZW7uWxrP0cr4afre155Xyj&#10;tSx9rSDZ6pzEEPlYrkddFN+1nGWMSnWWe9RwebE11HdAXWxxm7cJvGv6zkGAVxB5lSvr+9uHik/x&#10;zO3eeT6N+W116UlNDq1HkjwFz1vZUWdEt1seMG5J/tFyhpor+2dLvO9zYLDZb94pEDFvcNiIexG8&#10;Sg9TNke8/Cfy9zLH3A5yY+WOJRVkZHUq6whJWz2w+CqZxo0KdSO38mqDok3lfKZHn4kr3OlUayqT&#10;4/bX/9vyK4aHFWeWnTdMrrqRc9QwVfMuzWwYr4tmueAh9TmLy3Fdw2f0Qfxp04KgGGKrsMfjpTFZ&#10;ctvpqPG4yt6DXll2AHGpTSj6DVmy5l72OwTltqdeR0Z4SfFatKDxKvMpekUgordiPNH9oESDhzTM&#10;MxIvVvg7uxArNB32pX21ohu01OuLwsAnvHPZDVAD3y+VA00LiuPd4N0iA7NTXyrZTxfq38uOBWUi&#10;A4otnnXYLiDFeRn+V7DO3iSn9BtNcdPRQqHmqfBfWde1O8Qwe0zXIF0edwRkyYOYSshRcYPOhYZV&#10;G4KE8AE1w7MH9deanHdjk/DsB8GwqWREtV26raAf4MoXZlWpExV72JgmTOUZp9H6ASCzTPtWfZ8u&#10;1l3Qlgb1gNd0h73m6Xuh31wc0ElUZK/6h5I8BQuwFSxRzldvz3ys8tF0saOBEO2BuAx1hO4bZoom&#10;GjxHV2t9oOdBd3T5eprXKhhHF7lUoBQDPNck56wsGOLnn5X7wYGZNgUN/j7lqTJLz40LUokQf+bf&#10;ARsySjepcbQvOEjzAjvstQcy4AyXnQiXKPkopEmyDYvyy6V5hl2ZcbJq3CnlW7kRL42dVgzjfcxQ&#10;lTPBpG8HqMRwcLH6vPFzr3Gw2/jY5aZ+yPjHnFA8Kuo0zea9Eh8z0zLGJdfMESltMgdzeOx9ea05&#10;jfk3xTGzgn5Y+cx8KRgFxiw074W6KXOWa4A+x1T5UegQZrWM5n0tErcIMw6JN7e4pogkw7be2Muy&#10;eJuRSZP32BD6gGLa1h28D6A0T3iX64TWUNd0+IapbU5Y9rZVwmnM3djSWea71Mc2XtmX2GBLrc6L&#10;Wtk8vnow3L15hBtOvdH8nrfcb8RWzI9zW2A9LhI7zFpMivP2pZ0oemNlV0hzBixDq7qX1FuqasYS&#10;Lpjf1P0l8o75bj2NMWCebFhAPW2J4r/ye2kRCXe7CczN0p2OtaZHc/8HxFT4hsRqyOw/yYg169L+&#10;Y5ziRibkG5+s+zUSIt0bCQZG5gpCqF+R7aJ9/v7kJamr2wFyi2LQ8QCJag/al/ZRwSweyG3LzjU8&#10;4XmnZRrGG3WsEZzW1B9JxwXCd4wifEiSTN1HUGW1/rGEWSFwu0/cA352nDAuheLsTYYVJCPP+Nqs&#10;bmRasCv1LLpI1MMCUKukJeIe+lomYkRjCkUhtRcbVVH8hQYVcNc9ES/XBTnlERS9/WbhxfktcIQk&#10;MCsUFkvHUxvhIfkOVow+XUmPOKG/oNrPWITUqROpV5BzmtP+36G7dDXuW7AXsMCpC/8EHZw7i3w/&#10;3ZDyaOYx8FOAluoL7lEL4/+AEjUbI7ZBt7Q/MOiwTfeeOgHPQsv9ZxAv+Kj7E3QQXe302pBm+GJO&#10;yPtC85WuKHOVlgGuZA9rD0JF8ad1HDgkggD94BlGGHhN/zstEKpDZgJy4cPYEo80pB/3ds7CMKLg&#10;o7AImEDOZ7xWV6FdbEL9K7Y2fqfGiD2KALS1BoIRrUvDY2gZutuEa8B6CCbee7Tox4wdzib0pvHH&#10;OeGzE6oy49qMLtWgcZxdABSSlfEY8JLcESFU3yFfMtiaMVMTrVG7zewZcBGEzCyPn/Rhpj7nfrSK&#10;tH4U1iluWp9k8JR86//YLO+gJrMtgKdBCB2kBJAEkI+S0EILIhZQd1dsKCAsVXoJNYGQnu9LJSGB&#10;AAIWRBFZRYqFXUVEVhBQqYpPdBELrqxtUXFBWNfyeMDMmzfzztw7c+794/fHOb+593z0Mcv5KvlG&#10;Ssw9I0UT9lMbpLZrAmjt0hQLYZ5K2rwKQW+U9GqhmEpxEvIle1pwcpngP17mstNs3RbVVNBjT1ZJ&#10;R4jSOa74erg58HsxIVKFs1Pej3lrXKkcjDfQ/qIoSQLVJmSn0mNhMCk+d/OSk/BNC8VWex/5ViuN&#10;9vl5whXOP0qc0UWMqFaguUgz9hbOXH47fsj4F/mNpEad9bJDqY/UXaWZmRDMSTycp7PkJG2Ts7wg&#10;vMEXJSuN/NlDVTgRU+3UXJgeFwLQCu0T1XBqhZjks8a3CpFpATpUyecMN3WGOC/nIIwt2k+vX3pp&#10;r2zcLMXG5K/dK4mJs/PQEo8nnHX6XnwsGQG4iCWpoZZTYnF6vfEdMZTxTKdGdCGbr94mvLw4vXQL&#10;LRnTS1aPb6gXfk408hkV0pIZ7g1C89QWJ4QQlX4SQAt1M2osJ4X2WYeMF4S2OQqdKcFx6nO0rsCO&#10;fg9uCs2zjZes/nODB+SWlu/DACcpcvcU8HxmDnEcbMo2sv0HvJNz1fIjhKRmmpAheB6g6w+O0APR&#10;eeB15jScDv7F1V/uxfoRXk/WkI8jryYHcnfhKanaxDbeQVqM7QxvLK8Np8G3pluaZPBtCo7oqvj+&#10;zHL0AL+cUwa/CRrxulYIWZyWPAvyU055Pp/0maOkdxCPcOoKem2nOQuMMRyeG8FcMDnFTWFv1J3k&#10;PuFqaljzZHwYwpAfAm5ZIeizXjGjyUdYl1lVpGFWA7uOKGL1cLJt37GduJtxG9n1PCeT1+wb/AC9&#10;dZzjIEuDxa2FAhFhvBaoYpngd4m5iddMjmau4h8jnWaiQQoxlwlAKNsPzBroBC6S5SSIMLVjpQj9&#10;9GTsSmGiRh/nqdAXUcoDoI4VQlrBVeF7smPBGRGNJCtoEb0mxheMiPfZzjHCxL04KmNBss80lLlT&#10;ItO7ybombsegOFtFNxDXuG3QxDLBx+eIzQ6xe8Kh8KAgp8CqzhAEMFyZFKbCvarIj1Q37T7wICZR&#10;36V8Pq4LA6lSk7WQI4pgCmPRam1a0pLVn8jmVbv2GpIGKipCeU6GByzCR4Huso9RaDyqzCrWDosu&#10;lcV76EtUbUnbMQ+V6WkhKEe5QdbiTyFB5o8sObnL+3B5cVgbKaXMMOIacVA1HN0CVJc82M/Gw0vw&#10;CRuxhOKqpH/0e5WDqYOagLw/oxzFKDTMXayhGFsws+Qk2+u5yjh6vVt/8ZPYOWKQcixeAWxX6iQu&#10;4O4pmCnJ2DUKTNqo/vMickaIZkwhlD2C6pTsyVskiLYxR5ecFHrlK2biK90oRe+SdIjoIoOUSMBG&#10;npCWgxuUTVOU2A2yysxmgzWFfdmvNM9LqDQrNTPRlYI6GFLYxFYuV9LLVR6S0uPmJ0tOe0t4W1hF&#10;eQ9YSmcyO3GT0gPZZVi6NDg3y4AtUdJytExFdXSqmkAYxkqBxQvqueHLBM956aOMcTdjKTarADsg&#10;xN+R8ECSlBMNYMU3c6dws2IBLRdbL/4xH2PQJzpKv6uVLcQyz6hNCOw5vbBWqJc3uULoEatyH7t+&#10;EL2jZRJ6RMF5jwEjYSfdEY8WKgro2PtCOuOuoalgmEXRGoRaOS/UyZAZbw72FYKD/iuEMiGNftv1&#10;tuAZYxvhvCCEeRjQh/pYF/E46CR7xEwPOsr5akiFsLx0bQ+QAiLVD4KOEAa+FQwHV4zybICK2C9d&#10;ByAjriWhFqzi+QDaoD7fDU/ifwbxZptAFORg2M2vFzhoK/lhgtPq0/w4wSAc4g9AqBXCO/40OOs6&#10;zi+HOggVfIJAAWjyGoTpeH9erYhslsq7JDZYheRxxA7aYzyWqA/txusSecMv8CMgYJkAg3379t+d&#10;mZznvngFQyG1YDA47H/j/5wXF2IxG4O3IOTIdFSQmp+6M9pKwxCDwnzUfKk1rj2gc0W3Se+ofomB&#10;wJC+Kt0o1jjUJNDUH0s2I5rrmc9ajK/usjyNK8WzrZKtg20C1rjb2gJYOx17pP0nhxnHV4RJ4gOn&#10;EecelzbXRrdqUpE7wyPBc4eXt7cVGUOe9Xm6dsj3yromv+PrKzYoN0o3gf6sgPzN1C25W3O/o36f&#10;/wNrGz9Qsl25o3Ln8V2ndjcHte5p39sV3B9yN/TRvhdhH8K/RGAijaOso51jPGPX7Q+I+yF+d8K+&#10;xOikxGRKCjWVmQamSyklGZWZ1Vm12T/lNOW2Uttp3Xn9+aP0iYI/GDPML2wMx5QL8Eh8P3AbFC5I&#10;ETJFCnGtpE06WvhWrl3krAhS0ouPlvyqGi+dLzc64F6xpzK7qvhg06H+wy+qkUfxNb7HQo9n18pP&#10;nKhrPzla//oU4rRZA+lMYGN8E7u5ouXs2f5zUxcQrfif1/8SdZF7qaSt5nJLe+eV2x3Prs7+qnFt&#10;dZdb99brET3ZveK+wzfO3ey99bD//aDakMnw6hGb2/Z3iKMud0n/8rjnOeZ13+uB12+e4x4PSROu&#10;j5wfE57YPwUmrZ/hfrd4bjplNPX1j8kX11/+9KrwNeXNrj9J00bT829/e9fx/tgM9CHxr+9mHeYw&#10;c28+Ds2fWzjwN/NT3D+Bn72/AF9Nvmn+xxpYD1yOCEZaI+dQI2rN6kp0psYODFFTS/ON1oB2o45C&#10;N0svSN/dwMTgb8PHq64bNRirTApMo7AeZtpmU+adFodW51vuwbnidfDTVkPWLTala6i2IYC3nbnd&#10;N/sphyHHi4RaotKJ7UxxiXLd7UYmWblruc97PPcc9eryvkCu86lcK/Pl/hskCNv3O3I8ZT1WPkg/&#10;PEAwQSVCG0MSRApFBEX+RvpH9kj0SexK4UvYTNBNyU7DT75Qu1G4UrdTt1S4VbtWv1fAWL9Zv1rA&#10;W8Ncx13MXtNf22DkYe9i+2QIZRZmJWcwaDxpSWpXa2Zsdm2IbppvrnDDcdly73QHdSB2OXdTeG55&#10;inqme8R84n4BfyKAQ4FlgoiDrITRhfeHHohAiVGKY4t2jIqNn462j82Q5ZH/kxmUNZVSlnCXkJiw&#10;mdKa9ZwZnT6eZJ+KoLKh26MEpC+lWqaFp7Ko36oNqzusaa2Yrsev9LESsjCzTrRstYu2qrfJuOm6&#10;CrssvE+9c76Yv7/A6MISwz7EbMWbxsvH9skfykjLccyZzcHO6dAP0TTSV9N41JjVt9bU1+/ZCNog&#10;2zXcSd1b3mzfeuCG4ZHij+N55GDlRuYr5w/n8ejT6bPqk+tx7E/tLO4J7uTvwPCb8XXyT/Mp9AP0&#10;3fW39pL3bPhG+SH5+/rW+7H8jP1n/kT/If//AAAAtQFsAiUC4wOlBG0FOAYFBtAHmghjCSwJ9grA&#10;C4oMVg0jDfIOwg+UEGcROxIQEuYTuhSMFV4WMBcDF9UYqBl7Gk4bIhv1HMkdnR5xH0UgGiDuIcQi&#10;miNwJEclHyX4JtInrSiKKWoqTCsvLBMs+S3fLscvsDCaMYQycDNcNEo1ODYoNxg4CDj6Oew63zvT&#10;PMg9vT60P6tAn0GOQn5Db0RhRVRGR0c8SDFJJ0oeSxVMDU0GTf9O+U/zUO5R6VLlU+FU3lXbVtlX&#10;11jWWdRa1FvYXNxd4F7lX+pg8GH2YvxkA2UKZhJnGmgjaS1qN2tBbE1tWW5lb3JwgXGPcp9zr3TB&#10;ddN25nf6eQ96JXs7fFF9aH6Af5mAtIHPguyECoUphkqHa4iNibCK1Iv5jR+ORI9pkI+RtZLclAOV&#10;KpZSl3qYopnLmvWcHp1InnOfnqDJofWjH6RFpWymk6e7qOOqC6s0rF2thq6wr9qxBbIws1u0h7W0&#10;tuG4D7k9umy7mrzFvfG/HsBLwXjCpsPTxQDGLcdZyITJrcrWy/zNIc5Ez2XQhNGh0rzT1tTt1gPX&#10;GNgr2TzaTNta3Gfdct5834Tgi+GR4pbjmeSb5ZzmnOeb6JnpluqR64zshu1+7nbvbfBi8VfyS/M9&#10;9C/1IPYS9wT39/js+eT64Pvf/OL96P7y//8AAAC3AXACKwLoA6gEbAUzBfkGvweECEgJDQnSCpgL&#10;XgwlDOwNsw56D0EQCRDQEZcSXxMnE+8UtxWAFkgXERfaGKMZaxo0GvwbxRyNHVQeHB7jH6ogcSE5&#10;IgAiySOSJFwlJyX0JsInkShjKTYqCirgK7gskC1pLkQvHi/5MNUxsDKLM2Y0QTUcNfY20DeqOIQ5&#10;Xjo4OxI76zzFPZ8+eD9SQCxBBkHgQrtDlkRxRU1GKUcFR+JIv0mdSnxLW0w7TRxN/k7gT8RQqFGO&#10;UnVTXFRFVTBWG1cIV/VY5FnTWsRbtVynXZpejV+CYHZhbGJhY1hkTmVFZjxnM2gpaSBqF2sObARs&#10;+m3wbuVv2nDQccVyunOwdKZ1nHaSd4l4gHl4enF7a3xlfWF+Xn9cgFuBXIJeg2KEaIVvhnmHhIiS&#10;iaGKsYvDjNeN7I8DkBuRNJJPk2qUh5WllsOX4pkCmiKbQpxjnYSepZ/GoOeiB6MnpEalZqaFp6So&#10;w6niqwGsIK0/rl2vfLCbsbuy27P8tR22QLdluIu5s7rdvAm9OL5qv5/A18IRw03EjMXMxw7IUsmW&#10;ytvMIc1nzq3P89E50n7TxNUL1lHXmNjf2ifbcNy63gXfUOCd4evjOuSL5d3nMeiG6d3rNuyR7e7v&#10;TvCv8hLzdfTa9j73ovkE+mT7xf0o/pD///8AgACAAOnzgAGADtTmgAOAHb/YgAOAK6rLgAOAOpW+&#10;gAOASoCxgAWAWGujgAaAZVaWgASAdEGJf/eAgCx8f+OAn/y5fteJvOeofsuIjdKmftGHf72+fvOG&#10;p6jifwuF+JQMfx+FW381fzaExGpff02ELlWQf2KDkEDOf3CC4Swgf3eCJPqUfd+TgOWFfeGRTNCS&#10;feuPPbvLfgGNZacdfiOL6JJ6fkiKjX3XfnSJQWk4fqKH91Skfs2GoUAnfvWFMivOfxaDlfiRfNed&#10;QuOJfOiaIs6lfPyXL7n3fRiUhqVzfUaSMpECfXyP+nyTfb2N3GgsfgOLxlPSfkaJoT+SfoWHcCuF&#10;fr6E8PamfBmnDeGxfDCjF8zhfEmfTrhLfGebz6PtfJ2Yo4+pfN2VjnttfSuSmmc9fYCPr1MffdKM&#10;tj8hfh6JuytsfmGGV/UPe5uw4OAZe7esDstQe9OnbLbOe+6jGaKSfCefGY53fGubKnpqfL+XX2Zv&#10;fRqTnFKMfXGPyj7TfcKMASt7fgOHvPOee0q6t96ye1m1Dsn1e2qvlLWEe4OqaKFle7+lio1ufAeg&#10;uXmKfGGcDmW9fMGXbFIOfR2SvD6RfXKOIiuIfbKI/vJEexHEj91hexO+Gsivexy3zrROezCxy6BL&#10;e2ysEYx2e7SmX3i9fAyg0GUhfGubSFGkfMiVsD5ZfSWQMSuTfW2KHfD8eufOaNweeuXHOMd0eujA&#10;KbMheva5VZ85ey6yxYuHe3GsNnf+e8Clv2SYfBWfRVFQfG2YtT4tfNqSNCucfTOLGe/ketPYQtsJ&#10;esfQW8ZnesLIibIfesnA4p5Oevy5doq6ezuyAndbe3+qlmQme8mjHlELfB2bjT4JfJqUBiukfQOL&#10;8O8Bes3iHtoqerPZfMWNeqLQ4bFOeqQM1IlDzPkCAHCWdT67ue0jJTRj3FY1Kez2ampK7PYQOpE2&#10;FZIuzfQ7vr9zfr+5p5lqajLVqOlWpkNFjhBKh5pWhyvHq9jwLG9d773PH/FpDTYoU3suf8vME31f&#10;Z0j6XeRXuebwLZG0sPSXHtFQ7qKtr8SR2qzVJeJBaf4bBcVNuz7UTv6Y1nvrK3EQ+qb2B/wmFJK/&#10;DudDVXJvrAKelirE+HBIpBdog6sChCAEmbBtNzqG/MjLQk8i2HgAUU9pBwrxYbLg5jt8E3Hb4oTV&#10;EX83pmL/wLOl10EnvinlA4jHOo84gCVY3K+h6HVs6tYaNArgvH3oRDDh1R68W/npfi0+SeFwYx72&#10;T1lk9THQy/bmDoBYRsoGgpmS0OQLaDP9U8RCNI1y/EWKupITtzoir/HrPDskBzs6FoKv16/pa8Mi&#10;MqAWd1CZ/vZcJbBV5xi80DolI3mDHpQrk2jUQVpx2B4ZZ7p3dSIN9Ih7EYKT46teIR54w0geFl+Q&#10;bf0e3DDOvkoDu5zKyrkoniXP7kCX6apoM9KteZ54CjGothzyQBLkul3rECH7xF2ALJGsXPUYfkjO&#10;/9dK0F/2qYcEP5sLr0xAC00p5fnoTKNEjyIlOQ8pgIRleSWIkQ3a9oMI8p06aKcZfiG/7z4JbmD3&#10;rPoTTqJOPM8H2bUR9xajL6o8m8tQtzKfskOIsQjPCkM8CqaQOPwxV3uqCO7Ue4f3wxbdNzs3wypV&#10;mVsrHCkL402FbWnTs20gqbmtqw0tuvDqUhwyYuGVOiN+FdrMXfDLYi9CC5sKPsc/gVNze8M94bCs&#10;av8OeGt6mpsOXqjYw1sAdUnqn04BAbfsOzPRlKu5Fz2QqiZeyTzku5ruDG+4pNKCV8LBxRnxHHhN&#10;gTysEZ5pgP1PQy8yDrhFQ20qd54DpGRKhycB525phwbdfWd/008I2bKmeDE8dNFGFwEn1tpjI/Cy&#10;SseTNDRqXhfmA13N4/hvhAz6GW4CSKZ+x1sLBbGnn2wGDoNz7l5BXXrmN55ADrfZmgPg2hZnbRns&#10;2xSJCaE3FnByGmQpk4W+hCgTseMDFJ5zwo0H7U+P4zlBG6XLh9/Ik8T8rlPSBnHipXvsJnFZ6VfJ&#10;Z/FAlivdm7aDxClL2oNTRWQddDz8InEX+uw/jA/DwG0e9gl+xK3D/r/340HZDELbEcOK8EdNI8xC&#10;3LnEh/6A5WRYqFFMQKwjh7FZ8anEVzAQ1kisAqX+C/AAkLhFhZ0Gy7kaoEQHH02XLpPXtlcx2TJu&#10;o4dkO1tiLqdXMJ46N2qlhIMNkxto7skQIohyCW3HdeSOHaHYXWLfFltsMh7ATQAczP3BSjYlI/FO&#10;v+S9dukFmM5V9xfNoChlbfpVUiF/ADIJo8whToDfY1ND/sAXSKx+DdhemuNaA/RkNHc/egvHBtVM&#10;jzH5toskwuBbN0TP17uexckvGbs1h8hp6U1oBLFUvfWEJx6osIaswIyyBL/V4AX7resRsIFmuEFo&#10;KNEzwGf2FP/W2kK/PptYe4Qy5RlNK0jK8Em9glDr8xF/vDQj9HgwNpruFByHuapm+1YBIBtyXYO2&#10;MiZuAjJG2d+vZOZWC26G09nlhho7yqN4Zv6/STuTUTWbWG2E4GBckHPsmAZjMkVBVvAgXe4rBDyl&#10;iv8JPS7N4LKIhPb73UvyvHHtjXl0SI31/EvyP+dkeV1Ee2mQcgZuLTwJJWOv8zSxVmxzTmeQADCZ&#10;NsIRtE+zjd+OLpEncA2Ik2R33wJJc4tty1N686W11VfI1npXYw2hrhYopuPpZdo0HVZUOBZrB17k&#10;7TxwEbhllwiVKKV9yy9AupXbueXwOONunSWpbt94bYhefENXdZk0Nb88c5mIuLBJzsNDqy3iHiy6&#10;zCkGBWfPVh/wQd+fsRN6oR6ZKXwI0agGuQ1wDTuxlyepscZem0TP6phy7jVJ3ZTlfiS2XZ4kS8I3&#10;1ZeIXTB+lW/MRBBX3LN/FG3O9xVOR6fr6/gHkXDNdu51mGRN1mjtUxGn5b8akQg/n6zyEw3kNSsS&#10;xBzlMlm92AwZpJPTPGPHmOS0vqC19BcoSkhSBPTF5TG5CGYcn+E6xLsnMT0HG79mo47C4quMynDw&#10;l3GpPAdQ8grpB7ArLZA9ADbE3JP0gzkHBHQ0+t6nj/wLHXQREzr0kuMjfBFa112maZZmXIlVZbO/&#10;nvtBkcvMzi2QPaQHZHulPtSoeBXTRM2J7pIISY/9CdQTIsnHjUzFi12WE/bYkGM/ZsZsuuZqpmqn&#10;NVuVY+ovFQr5n8qvBr7MXTFHasOWy06I/sbw2GdHH9NXmcP7LFQkPexdRU6jDjr34HXEsKMV88J3&#10;dujVxw1FlwKVwfp75YvksZk22UPS89oYpo/laGaf/igpVt6N+kz7yHX7JpJvpaHem4ksZrmzFhdS&#10;447PQDehuctXfShc1vRO8TpfX3pRPvnMCn2W1DP7puQ8U59pSfkocdfWRnGoIXVLYCjJKHoErcRG&#10;6ZBzJNYvecuZDPaQvW1PVFcqjI3nFaaSyBKVzFzokoWyw/m2dC0TmOubYksP6unf4ihE17e3m1yv&#10;4Qpi8F5FvPM2LJXt4Niho9S7OwUqc93yhjRFUvWW4ijZ0fK9mdFsthmhGpiZBX8k/0xLz0RFNlDr&#10;9W/2+hAPdSKBDY6rPjsvwBxlGo4zqqDf3oZUZ5pNF/wUhxvszU4yX4s2w4c9XjmV/B9B8AHVRIIA&#10;AJRV0bWt5Sy4llMgAhYgFNeCVF0FREGwYEFUghWIVCWhTJLpM5lMZjJpJCEJBAKIICAgnNJE0OcK&#10;grieYnuKHX3q7p166v1fjw7aG7P3IVtKUgQ/oNcmjx2toFo7vLFBtoaF/d9I7lFhbuFAKNrfe5Au&#10;6lnd5E/Fd0wv8yBXtQxxkXhUAwH+gdrP5WSxiJP9oGAfVGsN2xEK7jE4bUyWfuGe+vdIDIput3hg&#10;LEb27Kf1fS8bw6mYaz/ZosmlnY6qPNyn5RM4G4UapmR+gEerFyX9CUnKFsQ9Aj2KJ29cKr2q+eZf&#10;ITmhnOEmKOzHPXrnG07l5jTV6IS598r56hJRoJpReYgs8Fxlv9g7+5JCKh5M/k2+Ly9lRzkRnj9+&#10;oz+2Jr/KrxMJLTjI84L4hVFXFxdlSLouDGhVkp02MfcE+IubyWYApWCn0hNAslTUJ6BAEEAOANlx&#10;D/HLgHCDDT0HpPvlwq2AhBcM2oHzV1R6C/al4YDmNtpfuoDzQurYNqYHtssUtAK6n4lQAsg9KZ6M&#10;Ak/HLcMDZdc38FAfGc9vLRwmJXhbQS/Jty4n3WPlj7pPmn/SPGuPSkLtZjBmCWmSihQfiWUZnPwW&#10;9sdhOXEVTY9FsS5kblg90gG1+zlAd0Axb6+sS+bVUaeL0Xuc16hZjdYiZr9wTsrdSi1TLTmqSKXJ&#10;dJs8lgIOdRNbyZzto1gMfiIsEtmOHvYdgJLgNF6ObDMoaN+r/Wj1r41S+5u+m4NZTdEt2kfprW0G&#10;EhXjuBen2sgX7LJDE/CntHB7AvpCXh86Co/gX3xrwHfoLp5B2glxbcu05ZXRNSu4Z2XJxV5sqBVW&#10;+NODpouFIqqsyFf4XxLXtB48jCOqyJjHKEHfCzXCiPykLwNi+DzeJWk0bLs8XSurO3JuKtdY3Wea&#10;w06qCKFW0srS9gI5lWiWCT3IIENsYjO+Vusecwhdz34NjYT9FX2+6aAP0c77t+Qdwl0ar0VbhGef&#10;c7UXwgzPmL9rZ8mn0amVI/kE5WX7mBZOjrP8nDgG+2z4Nfou8lmzNOQj9Jbh+0bJRuRxvA8SA3q0&#10;9YlW2ymqusE1/Kup6C7zpnGEnEnHnXfMK6cmVe1IlRKDNtuBRKyr+G10ItKm9wixQTUqge9ymY1q&#10;XeooicfmtbRrK65rKoe45itu+h/M00vFxEY6qGms+J38TS2a8oQ4WzklYRjTluRt+4EoDc9CjkIF&#10;6p2+M2QZitGlsyQuWGVrRKl77tyq5+a9udUGoWFI5EMO6rpEuvxD6mGxR9p81U/iGwdqlKF5qdGb&#10;KCZ/dogjMZp/jX8dSy9gXIrh4ULuIleyHPheGV2MAd36bwYXgCQYnRMQnReuDgQCU91YIRCc8IS+&#10;AGzaZqUmADuCaeIgkMpXo08BtctFeBPwrDnSmoQOVcwx9SEvdQNFWfBnPEubAY8X/86VQltTfmee&#10;gucSeDQfnLvtFzkkg4KX44+l3/jH0CSp1KUf6pTOb5puaadzyodNK6lHWpt+QL4ZE2gGiRpRHDcN&#10;jz+ZwezG5u/PVtQgD7bC8qlwaVAfngZl8IORj2Ccywi0VfbbhdsWd617WbnRyr3SFOi3s5XoLs12&#10;5YncQyqF4tQJs/K+XL6vV7GGqNg6jtRhPUEi7H/Ia74zkgvzXCeBveCuBoX5SrHFlmvcYLijTtZ9&#10;0DsgMeq3mvlnTqvcVaLjQ8p05ft9rtRNhSAKIb3Je0FeGInv5E+DfyAvXQPA9ZCw/rAZKw8rTTF8&#10;LbnBpeuM5kg4Tc0aWk5Xszd0wuNuytnqVXtVVDrrELWIGFBcCxzFVpI67+8wh8GuybIu+FhdmDnt&#10;3JOSBMPNym5Vlk5QVgRJ1DHWwzl3WanpxDEh3a2X7HWgFquLttQQhUx9YCV6h7rl/QpeQ0x1RWUJ&#10;yIbzXuaURoF1o6H9/FU2URdePQXMV7val2e/ZyNK4KM2WmJ6s2e//E991JY1hD9XEXgIRZQTvfug&#10;52Sha5nsZ3RM7XJz8uWJls2GxuZbzEndqvocmUY9pvp19hJ2oZ0+8pGOKAmIvyHXG4cj+/C/tTmB&#10;S9BN7D+8myGrvNe1TdqBWmo2mXd13zFnGqra7ittOveLHdIH3PN6IOsM85/qo0cO0wvLt8XHy49Z&#10;PCJFeIf++/pRdIbqgbcNSqEeuQ5KUYx3rvusQ66neX15ea5dWVtCiBbJFhb3i/Csi4ZN4gVHcG2v&#10;uD0+hEvIOxk5lnHIdwn4i6rNf+X5iTAWXHVegaYXPqw+UDUPUJnel40AsTRkfQQskC4uXlr4KfNR&#10;UWnhu+SbWu/Cb7utqmvAnAhImQqsCzBRi4CTnreJ8UC1czRyU+J0dnNlPDrR+K5sBbJQwVm94NWS&#10;tSYASsicXjQZbE1eoDGDPrt/UYXK6iNm0i9kIQGxcq30judFvEAqdk5DgqRrqlZUNCrWGe7ZSHkd&#10;xVgYkg/EGkfwloww/RlMJjiu+RUV7MpjO5CI8DI6DfYLmCZ3htw8Lfh40NMZg9tlwZULKxapM4v6&#10;bI6qWDljmcWsKjxuTKad0zN1X6ntSY1qI6nZ+YaNxIfDAxSfMd66PrIKyfZkMQh64NwE+4ERFZPt&#10;zUaZ/nppif4OaTDXa90KIKMDl3PKrlOyk5Imqfn0+Z2JzDC1Z/OQAifHrlORq7F6TwXmiBQ4f4KK&#10;oS32MXag1Kp7WLrPspPoNSeaJuS3Gez6BuGX/xMEJ/BQJQwAwLvL1lrdtbthqOxofqRGZmWjzy2p&#10;xDpLjqIiRIjBvDFv3nvz5nxzn+Y2xoxr3NGXkDKlku5WfdVK3260+63aLWu//1+2R2LKvCAaEzbG&#10;T/ErsbaIKu4OzqW9mcxxpt2LiYiQT+4edDdoZ92n+kxLn/SdgWB6gr7V4PQzlTPKdPXfBUHSN8qY&#10;jAcisrQpPoe/XfRVhBvnHpa/15tZxn7kRUOIaJp7LNgBfTR+qE+wDUneGdY25TF+V38yz1UuV+KN&#10;Z/MLpHrthgx3kZdyNO4pNi4Fwi9zqoU+/rNMd+6kVwn8jNnmXgKmwjrjhvqwnjnJl/p/OhwZG9QT&#10;LQvIJMXfDfZzndJc4410UPir5k7cMYytuBN+kkMSj/hfRZ9iI16nYT7rhbsAXIPsNpyo33k1VZyg&#10;/7XXiJxUD3c8reApHjV/PoeT7msITl8q7DBgR//E4msfhTuz52Vb/GWoWpDvdRxOZE+4N9AeIibd&#10;tba/ykHhfPN35cNwTAO54tvy3jrHClZehvYh2eVEqMpMHjq6SYZUloctEJ2vCvzeBcuvXk84wm6n&#10;LHT9ifEKcNc2tW0Hzgjmm3KBZdBZ803K1fJFxhSKJXdIi6fY0q6oFlPssSbpFGU2tE54H/AmTfLG&#10;gAuEMPYawI5zYPhSIzTXbCfhMsGuxgaojN5uXk3nXIwzNIP2XLwGAX9I81fm0oZj/aUJtMzQOGE4&#10;bSXJxgut6SMEsCg1FbidiLwmXn2ltY/zAz+kcSWrCXxeX8LcUyY1rGO8OEtTzyJDxxsUr+GBI9cl&#10;D6Dh0CWCG/R7JDp3GJwiEFkLQCdcLLKWFlX7n9atosXYSSvAnwJXmGZ5L0of6rmc2TOP1cXsqOOb&#10;FVnMziNxkiR0a0irIAYRkJK5kbAjYQ+zjK7GwXAlGFjr2NKt6ORxrF/LvqCRTGxxful6/XbB+zNe&#10;6qWY7RhDPsNlHn4pfs3OCsngP2LuI+3ijDLcCPvRadgFNwq9pBNUfi0XdfFcu8Wu3lBDMxEVkyV5&#10;uhHpndPyWr1o/thXcoYg8DAgruJVh2zhn2f3k5w4WUxHQhRahpS7OUDH6XPKpJZD9f/lzFl4xm3U&#10;gbp32uwL3bpyVU/OXO1B+aFURE4Qfzi8SewskAeP89fygvx+4Sxi/UaIQZ0YV9z86dNQs6K4ZVcz&#10;wPnWctoSA/xS12VaXTyt89XdzAlXzdUOpryX3ZXbD2lE/eLRYBrWwb/t1882cB4Sohmt6Ee3LDoX&#10;jpa3t2zsDGEnWyJbKcCOOo7VWvy99rPJnm1UdeldUnJktFrKIT9RgexpcAB2SkT0U7LjeQJCJCOT&#10;5eAG0YPhUblr8/xlN9a/LV5dtRROXZ5tY5FRe8vKz3ZXUUwByX/JQrXvY16KvJWa4MXYNkmcH4W9&#10;nr+eEM5wZ027aelLET/J5r4VFfvQPZ05FWBVbuuiivHCActnss/JJBOe3JW0S5dWmXDwC5W+avn+&#10;5dKZqmu+B4XB1Tx8P3eYku1iZvoDp8SpvZuBAUZphwzIq+xpCQd2FPpY9gHLADIgzd+yJurygWWJ&#10;I1oz8E10m/IPICJoWBoMgL54gRi4gb/G3Uh1cplAAWqpiHspEk5HxtpvQWWV3s00uqrA2sACn2Rl&#10;G6+D0YlZWgfao+gMZSKNHIRKzLSdvg78+Zo3eDvnYo3adRXjWU2B8EmPnv0M+a6dwDpBFjRNoh8K&#10;tpl/Y9RlvjfuRvgJ85oKWBK9WjEKmYOOSnD0YeI7/gXwLf42expc50pkRNOOCvf2rBASYaBNwSdV&#10;TDel8MLzueYsTm5mnsHIup3AVc8wow70KkIYN4O+EUuQOOID7C30Cv+CnUynup5HGkFfAdaNyY9D&#10;420eksmKkMbXouJzv9dPCRwzfjZs471NwKlzOI8P5Mj7WKOBP4vXoNeJA1gaMoKfYw1Cz137kVV0&#10;R/4f3aEaBPK32VW08pbGSjnt3Jn6SgmWka9vFz7/sb/2D/7+Ay7yCK4psEOkZK8ltvHeoLDnOlYI&#10;sgm3BKbS7fyD3Q51TXSJDdC7lW9o3K6W5D2u36LcmP5ef0j64MfkWkhUHzUme8qvCqSLfLiJRD2v&#10;nBXguZ05xgjABcBfQgWYtOu+9S74xhZSP3bxtHXCcD1vj2lI05GeoZtWvoqfrHWVuUdVyc6LMgPj&#10;hDcwPZHPW8ee8SQy89DDuLOQGZrjve1S2j6CwTbHpqKyu1ad+adcg4ls9DvxWqfQ3IqvVg0rS6J2&#10;yzZJtwR6CAsFg0Qat49b5hnI3Mz8Fw6DkuFC3sGunB5HWk/r87Y3ZfHWoiZbro8pyFx8okqXZCiM&#10;J6iq1ZTIj9LbcnbgEiFepCGWcUt51z0j0PuslbgW6Gv4DnNiaCc5lHLj8nNyWfGDrlvk1tNrbNvI&#10;H4/xrZbKgtg0E6lqWThJe7/KGhCuvFCd4dMsWU3Z4pGBDVDGnEWsQkDPzBvcSj1Hiej7THUsjuta&#10;CPTmGFsTAeoxP8sroDTWqa4IoId91q4HWgOcFd3AjI9GHE/d4VGCLaamOI8xrVQdencgEpZV3+lz&#10;hVqKZju96eM50S1y+srUSYs3ePGI3TgILg4b1JyhWfd+UjjRsn0EIgvNxQPhJdWMuCxH/6lB0fNX&#10;lez+6sLeIlZEkawDRF9kzzX/yeCnqht4COUI1+gJQ2FC9T1Iv/eJvIJ+0wcWbQQ/eEi5A6CzCxE9&#10;RUtFV/X/T9BUvfDSGHa5CN8+xX2cLWpO4axIjTD/H/8HAPj0jXNRSaWMi/dGYaA3ioo7vJrgiSYx&#10;hZV7h8UnuJAihmsfeorBhSyKisFomlZ+fbtIl/xyp7VblaRnHq/Hk1Jb46pbkT1Q+qTujz5GKp+a&#10;jU07oJpFi2MxiZTfiX8n5Y9/h6Yf0YoYhfOKHsEDoA5+DLrYnSxyN7Timk1mt69Hl3hbjKnXlOBQ&#10;tqRmkl1F+58Tj+Y7iZnAjXcxjZRYixEoCo7ziL8gG4mIhqCJrsCspcF9mLp2oldxxLR1nvFmS67S&#10;m5dbMKlcmHtQcKPnlXRFzZ6Uknc7c5lEj4ExkpPdjJYoLI54icMgWYkOhzWJM8BZq2h9Grodp4lx&#10;RrQTo6Rl065in8BazKjnnB5QJKNumJNFnZ4blQ07YJjOkYsxmpNsjhYoSY4Mirggjoioh7WInsAH&#10;sOx8nLnOrJRw2LPBqC5laq4Eo75ac6iCn5VP4aMGm4NFc520l3M7UJhqk2gxopMMj20oYo2xi4sg&#10;uIhViB6IB7+9tj58K7mLsV5wf7N+rG5lFa23p3FaLKgxor5PrKKynihFUZ1hmZI7Q5gZlQQxqJK/&#10;kI4odY1pjDkg2ogSiHOBvM1afhh2MMblfc5q8cByfbFgH7oKfdlVmrPMfkJLZ62PfsxBVKdkf2k3&#10;haE2gBAuH5r6gLQlF5S+gUIdk46ZgeGBZMxmg9h13cX2gwpqpr+Igmxf3rkmghdVYLLtgf5LNay1&#10;ggVBMKaPgi43daBlgmcuJpoqgpglO5Pvgqod143Jgs6BOcuCiYN1sMUIiDtqeL6dhyNfs7hUhlFV&#10;OrImhbhLFavxhT1BGaXPhOs3aZ+phKouLJlxhF8lW5M3g/geEY0Sg6SBKcrMjyN1n8RFjW1qZ73Y&#10;i99fpLedipBVLbF0iXxLCqtCiIJBD6Ulh6g3ZJ8DhtsuMZjNhgold5KUhSoeRYxyhGWA38oLlKB1&#10;YMOIknxqMb0ekHtfcrbljrFVBbC9jSJK7qqKi6xA/6Rwik83Yp5TiP0uQ5geh6slppHmhlYekovF&#10;hSSAh8lXmeZ1CcLcl1Fp3bxzlNxfJbYykpxUx7AGkJZKw6nQjqdA6aO5jM83Y52giwIuX5dtiTYl&#10;45E0h3Ae8YsVhdqAMsjNnyB0usJOnAlplLvgmRde4rWXll5Ukq9nk99Kn6kvkXdA1qMajyQ3ZJ0F&#10;jNwueJbVipsmF5CciGkfQYp/hnd/7chQpEd0c8HLoLNpTbtWnUReoLUEmhBUXa7SlxlKfaiYlDlA&#10;yKKGkWs3a5x2jqgulJZKi/EmR5AXiU4fhYoBhv5/usfWqU10MsFNpVNpBLrRoXFeWbR1nbxUJq4/&#10;mk1KXagFlvlAwKH4k7A3epvukHAutpXLjT4mdI+iiiMfv4mXh3F/b8drrilz7sDgqcFoxbpfpWle&#10;G7P6oTJT963CnUtKQaeImYRAuaF+lcI3iJt7kgku1ZVfjmMmmo9Bitkf7YlAh9B/FscTsstzrMCI&#10;reRokroDqQ1d6rOXpFVT0a1cn/lKK6cjm8NAtKEcl443k5sek2Yu7ZUJj1kmuY7zi28gEoj7iBz0&#10;3Xyuem/gu3zpeuLMkX0ze2m4XH2UfAukKX3WfJ6P+n4NfS97t35LfbFnbn6MfipTLH7JfqE+8n75&#10;fwQq3n8of4DyfnsshJ7eeHuIhALKb3vxg3S2YXxrgv2iYHzHgreOZ30WgoR6WH1sgkpmQn3FggtS&#10;On4ZgcY+TH5kgXAqmn6rgRTwNXn4jk/cQXpyjL7IWXrqi0O0gntiie+gtXvNiNqM73w0h915Enyg&#10;huJlL30OheRRYX14hN49uH3cg8oqXH47gpLuO3kFl93aVHmNlWfGfXoJkxOywnpzkPWfHnrpjxCL&#10;iXtmjT1333vmi3hkNHxnibRQn3zmh+U9NH1hhg8qJn3Xg/nsbHhFoZvYi3jOnkHEw3lKmxCxInm0&#10;mCGdpXo1lWqKPnq/ksB2xntNkCpjUXvcjZhP+Hxpivk8znzxiFwqF31yhWjq4HeWq1TW9ngopxvD&#10;M3ivow+vqnkon06cUnmxm8aJFHpAmEh1y3rVlN9ii3tukXlPbHwCjgY8hnyQiqAqKH0QhtDpVncU&#10;tPvVhXefr/XB2HgnqxeuZXispnybLHk8ohyIE3nQncF083ptmX1h33sNlTxO83uokO88SHw7jL4q&#10;OHy8iBXn4HbKvprUJHdAuNDAjHe/symtLXhKrbqaEXjeqIKHG3lyo0x0J3oQniphRnqxmQdOjXtO&#10;k9g8FHvrjscqRXx0iTfmhna3yC/S0HcOwbG/Q3d5u02r9XgFtReY9niXrxCGJHknqQJzYnm9ovxg&#10;unpWnO5OOXryls076XuekMIqUHw3ijblXnaI0b7RrHbcyo++J3dFw3Gq6HfPvHWYAnhetZmFT3jq&#10;rqtyunl3p7VgRXoIoK5N9HqhmZQ7xntdkowqWXwGiw/kbXZB20fQwHan02S9QXcay4aqDnejw7uX&#10;PHgvu/yEoni3tCFyMnk+rCtf53nIpCFNvXpfnA47qnsnlBgqYHvei8PnnIN0ePDU2ILleYvB/IJ2&#10;eiuu9oI5etKb4YHxe4OIy4GmfD91jYFyfPBiQYFJfZpPB4Eefj873oDpfsUpE4Czf2zld4H7gqDS&#10;zIGTgjzACoFEgeWtI4EcgaWaO4DtgYqHWoC8gYB0TICggXNhMYCNgWROL4B4gU47U4BZgSAo6IA1&#10;gPfjZYDai+nQyICGiqS+IYBGiXaraIAkiGyYsIAGBMEHWJMHAgBQK4qttfXqx9VjqOAVgnV9KttD&#10;K1PAwZCtiKAsQUDZ5N/7T0IGAQIhQNgjyCYyKiHInipS66pYUWuLAxdO7j2KJZagv8iOCybQLDEf&#10;agM9IDYfPgfdx4/YzUAzWJS5FrqCnp0thL7krJv8DlJLPnYnQZmizzUjkI+Qk2cF7RdAeCu0mzd3&#10;fhVkywae9IHc6MlDWsifsrOLhEKJfHMlFIoN/jENORfFjftBq+SpnVPgVVlZtT1YlauTMwkWZGdj&#10;GaBMvDNhCazNuhuCgv38rEPbwLvsbrsfwBfUlHkR+JbYcs8KbKyqGe0A08tmO34BD5YcqBwHNxfe&#10;kxKgfn41Ggga5WYkfA9aZoeeGAQDRK4edWCywMT2Gsgyn83bQJYk71wEXRqnR1xAXZWHeg6Yqpqr&#10;yAJUZersCKC6uA05CTTIW+P3AZN5IydMgcXsWQ970ED4t20huIuvYz4E7qR6brsAnzo+DT0HLrb2&#10;tCuBhAZF+SngcG2FxB9wr7gBJwJeyuXnMoHzhQ7HJYAiD3G/A/RKmmzjgD8Er81vAvfpmVs6wHif&#10;6WADkPDrwbYYYIs6pcwOWNnUJT7EXVIZQwywvBKI0wAbS+4fXw04y23dSSA6B7J1BCTCafNHQBEz&#10;enMeKB0LH1AA9v23Wk9yX/Z4ldpzxy5NiiK42ubTYC9XU/ckbhN3piIsOJe7WDTsvh8wlG2yNQY8&#10;xYT5AhDFym9+A6TdaO6/DKybiG6huX2D+spEbmHPoLCeK74Egpu4bJNRbBFXXlMSbMvtLP3eXZd7&#10;tyDZdgVgKPlg/hH4H8/1loDFUumht4xVmqvaljZIW6qwpzzSa7MdyeSMNMSXKMwMiv8Zf8TdfXwe&#10;dwB03UewQmDaRoO+BhGOO+oE+d8sZEzh3wb/Q6+Eq9oSqK/hzDIh6QD7ijUEAofAOrgG5p5bhZvA&#10;+cEfMDHc7r4WXYLHbDzRSHiUY4f0wb/PNFMvmMn+X8hn9GhLC7mGuqZ8TwSRT0W+uIrcAw5gXwhh&#10;7CKWiC8EG6ELuJ9bFBqPtVrPI4+xZZxtiCfqNP2U2iGh+wSktUjTvJ4IEOqUZOBKQVDWJ+wD7wmQ&#10;jwWyzNkP6G+MZZAnepr68+A0Mk9S1jlIErGBYww/xaTXt5C0PKr3ASGX3Wgk8N5cr+KV+MrsR4J6&#10;LFys5iahw8L8s7qop4ANFCNzPO7Bo0gKc8r6KKJD7eP8DGfgT69KicXyrZpjhEHJ7w2rcFeFTFGG&#10;UQUJ/Hj0cR6eeRL1llbFmCD3xLcC/kTShGtcbyPf8ndZG8B5zDGOM6xL7p36iShTzV9+g6urZ+u7&#10;sdvls4UJmH7JW14wmqlwyYhHnuQro4ORjNy1AYcQfQnXNRVuyLpj9Q9sx3PinIBKqaiJMSK6renX&#10;Kjym8ZUKxBDVXvkRtLtKxPqjG8s2pPMRflFDlBLZWODpr4E1Oc9cDWF/MWSlheYERpxE6DCdNM4S&#10;+y6nd4fh2zv065wwmxZ1wS70wkVfJgi5WmOc1ojYlT2NnIdHitr87eCY/GSXK7CO1NQqH5JlzXJQ&#10;aCVzciyE+GHQtesA9q7XqdYC/dxlkW+PWretp2FE0qCfugC/rlkX6QMjpZ/8BmGTwmmXDKgzV2GV&#10;AvmJ0jgicIQ1G/XDH04ZdR7FhoajagLQMa1ClorqdqmpKSSk9WFqINx9cVnEDOxaueR3FporfuKy&#10;D4JkE1ZBkIn4BkcOytnRcYH4ZkpO9xvhw9RY1YGs/6bZy0P4TekrWITnlv4gXc08zJiIqqeLM+v8&#10;xVQMF3fJIa2AMMtGYjVoZyrGJiGH0XYRDIV2bcnqh07U0oJtUGD+IG8Y8mH02GQoNS2d+QlqiCyh&#10;nkOzfh3kALzO+T1RBDtbnsABOMlUgbnB3cMvhaepRx2AYIjSr37HP0h6y3zZt0QuNcS0ELqpAXQS&#10;zkSoqMP4d75vyF2Y2DmO0MP+bamHLaF5plXoNXTDkFeWSOStfidYljVUxeexAse8Fexe3jBZwKxg&#10;6RRP6hoTdGaCvERv93Uhasglp5e4jJiwuI4JcKVpIxqNhQ9cEvwt62uP55/JhSoN2VdSh5xmpkzy&#10;LyKWThQZJrtRrlk2p1+Rlnz/YwpiO5vkBOKbab6FAjMgVaYDyAJe328jSFbqtb7hvSkyLG9icflW&#10;aTSzXXYId6E+5pQnuZHXs1efNiH6RUk+X3CN4I7TeqyVt8/iPFpFq0wfI8nEQt8NgXFNaEs5L7+i&#10;vSyV3Vyql+1B9xchmCsllW+6EEueyxsIjyXCpck+KXioeLNjD3ZMMGJxBHVmCbPlyDeUnpbmP2pq&#10;aD7D864/XurGXK1ZI7GiE8qvoEcp+5Lq81Lyx0JRWBfxrQzwfoGvlkY4RqFfRO4W5sg839nMAK6n&#10;f+w9ytd2ftW0g2fUpq80YkSNHPFGekfdduQY+bbSP7GTGFZCYV/j3YVK72isM++S41r0omTI4iuk&#10;WPDcbAccSr/T7OTLtWGNhuw/3XdK1jNBagfRVmqxSQhnkN117xM+EUxl4KlYPL2k0usVllIw66BF&#10;Y3L099xDQoRxZvtgY6a9x5KfMDLVYMlqr+QWOzE7Lx8QRlBj6nFomBQ0xSSEE761i6HPcIfyCC8p&#10;tl+hdcDR3Xmme7TIFlGrmQc0z/po0vPdk/9qfJ/blzKmPC6NTFWJsySeaTQyIvJM/z/D9eHW5IEA&#10;YJynUtS6rlLno4dAKhaCEeoAB0OUIWAIFBwoYEAsoDJEdgbf3l+SL3sRIECigAwHMl29WuedRaWe&#10;nqtXQavVUtRTxPOPeJ/3+R0q8mRSKvaJV1PllXGJIcTRqhUbD2CPJB6BHehy6SLvP+BsmbDfoQ+S&#10;hh3bqLks/a7mPIdKcxTzldXSarmU5aR9hS60UzZtTyR5WyYSgcQsmT78BRYrGw6sQKzyjbxZ0G15&#10;b5+Hbi2S3HJJ/Rt81JquOgFPZa4p+qFDsmTmPjQ5f4L+HGzJyCdDwISEe7gcGA2XoOcBS2AMsghI&#10;4PGh7cDfelq0aUxac5F6Lu1m8VS+Ijtpp2ISkS0VMoG4KH8htQ8TprcTLWh0Qgz2HgkJX4DGwMGB&#10;i2EntJEXCQ6D0d1hmg5txtEvuXJ1mmlQuVuVRlWxBxVZko10HWM/uIL8D/Um7SXBJyOEJzE5ToZ1&#10;IzfQ2wFv4ABkJW8fmAuBXSOaCGuQ8xQ328QaYcVr/TNSyExohVVr6BXcbwdiyANKMm0l3sf6CX2x&#10;2dTFMDGyh8gOGIK6sAU8FvgV7jpFqt80znGUqgbqzhoyFeaaQ8QWxmxeXimirhrm7gfIaVq33Up8&#10;l2psazvazj4MmwNPUNcD+qEEfIjXBhQil0/Gqi+0vGuKUUmdH/XRClHjFDyKiaubX5FDVViFeaeJ&#10;E0Z813PcTXt26yo0VfVX6I9wE+sbYAPHSAnvCjALHTixSm0/cb/RVxXfnqTzU3z1iWzBzEyHd3kJ&#10;tabemfuEyKvh7wrHThvt8Z3oTO2XoYXwDqUsoApsoKfzfq3uw7jj/mqw72LDNyqvribtt+zjziI0&#10;nr7byiuro1wcr3IFhH/9qVQnVm7dGx+GXDW4hi6F53GOgN1gJnOQ97a6HI/qDFPv+aHDLlKODwxr&#10;8tju7kkIQ3d2jpe+Jgdb3XKM+HuHa6oA21z7KO4xYjC1h4xADzVsQAS4nLV8PaU6Ar9zfKbt1eHW&#10;BoVFU9Ku/dMoL7VjHrpbZbLyNE10eV7uGdVAhTh1WCGsTIj/gv69KjwknVRKwgWDeKo00Ws/6i4z&#10;d+hqbkl0dp7ZJhnU6A1N0qnIY90MqaAsUs1Iy3Kuq9yl/0pdwh6V+cQV0fEyYMM48Vr2RNCOnZOn&#10;emmREvlYe5D13/DquiHTGeiqWqy/B+2E/6FNAH8pjebug8D3o8oicP3O/exXwFjsCNUHdGywE3lA&#10;mUCJBQOxXr3wM+DbY1esC6gztVqTK9nLbdL7EE7ogsaKV5eIuSCM+N5PMYQ27LjIIEhPbD4VDP9z&#10;Qwr+AnohKEEHIA+vu3AhuK1VasHVSbYdxlJVm+rvOoPiPditmckuP1yiav5E0HRFIjVjhxfzOSHb&#10;8hfZhz3fMA0vRjMFGWg4/Mp7MjQCVbZst3iaztb4G90NgOJ/upW6FUCb2qY+X0yq1qnwbC37QJG2&#10;XU5rGP4WCRlHvll/AfuI/yQQIufQTu8gKBU2NHuYL9evtLob+mwi9r32rmVH9WV1mDHq0FnlL7rs&#10;vcOsRK3cNkoHKru2zCVGmLvrEcxATRaEI8l4grcYfIRojoybVUdaLZ8ZKpp8PhWlrCflj7mXNYNF&#10;o0rYHLt3DbtUf3lbFnVHsymmmVAqu9dHYiHMGoEAHiMGvWGwEi12fjAXd/iY3hqiW2fSY1qR847s&#10;OXesASiapwypFWVVMkMW75RLFK5/EhNMhKrr1k2gvysyBXPhWirCux7kYaucc8yJp82m6YZFx5/T&#10;M7SL2xbL5nDlR5cUpihdG8MzbzLa2rSUCGqzeW/0TfydLn1dP9qoEgtc4J006t0L3MNuO2LMfmc/&#10;M0brR3vaKJFm9OQaaTa3tY0t6FEMHnmTKWQyGrYn36Jm1FiiIfyc4dY6Ej2g9lz+AvZkTN7XgXp8&#10;V9NjR83hHmOovb/ESRG180pZ6SnLxbLcgo9GQ/mOzCJdQUVycrt6e6UwavSTGBLWFjJbJWL/eSQo&#10;xT1dMYdsuLG9CZf4GxbUX5JkkcW2DRKz5LR5QvJzgYfhrtRX3KntlyqT53DHpO+i5AqHLGetH90s&#10;e+I/hbgvL/Fcg36o5jcAjSYoTzdR9wpyIwpqDoO2qmvmjeDqfKHBHxgTu2gXAj98B3PugC5qrmI2&#10;UBD8nF4IJPHfE/FAtGcWug9IsYc0PCWrtQ/qIggaL7b+hKsr/zBpMO4gocfR3j3JGhB5nfRBhSB+&#10;kSdZChYHn6L0kJ3/Er8CTnhSyCNwb/2ihj2qRs212p5Pxy2xhrJ05RcmN/rlgTO6D5Q8w6EeJ5ck&#10;HVJNwrsik9jpmDBYTs1HXvGf4pHwMc8BRAQdrvvGPmpoUd+oTdR9Gpblliavwseo5QT73+pw5dL0&#10;j2qE9U98pmRov81/MjrSJ3gLacX9+cPYGVTk+Q7uhStrF9tttuPcY9t7ywTSZKk0rS4XG1fpt+2P&#10;1X2taUs/oF7CLUgsUS5TlG+2MgH0UPAichUZzn+CxWNXvPjweiTT5mHPaupVjdpO2HPgixb/Wtcy&#10;neGhBc3Taa8aw9MGufO6qaJxxWXux82R9M8KIGiEuElH8x+gT4gVXinQddS/Zr19Q+uAysUmPfIA&#10;GjSPND4tPW0w1Q3lDmqrraNpy7l801xRqaJY57vpv3QVtzroGCFhY/k3UJqs9qqAitF71lS7+4lO&#10;5RJbXHskOG7uaO4veW3IcMzJXaYNq6d2m7hlNa4iF4WvMfv/DNSHW1MHAgDwFk5bDw+RWj1Fk6AC&#10;MVWBKAgKFUElyFKGoMhWCCqgyIYMXpKX91723nsREkKYMo3gqqP98KufoLVwWqueJ9ZRFeupd78/&#10;4reby8FLPFGtCF6wbuNFZjzbvlZG3wBVaxDTk1Ehv0iPOQvR0tT0npL6XEV4Z0CFRrrY9nv+euGc&#10;0bnfwHuuydudxH4r94rKgN8IxzYOMxdyzGtdtDnosXqr+1jda16mc1n9ENBoe9gA1WlNTxpLiE/1&#10;vk1ZRyrU25oPpo/Iq1vyElaJ3a0nIkcFXiQOjs0Rky+hPchKaphqe9fB1j+41Q4Uya/NZvMmxdXO&#10;mpaTQGK8jkB6mveLqoVcmL5PNky+E39V/CWlIFLIz6a8xAnYv1Ol6A9wSVuRMs5VR5viMDsItGLq&#10;LWsU8L422HgQMJfrtSKgMe+AchIoSJuRrQAI8RRRKbAjspI3AmzHSdkEIBkTBp0HGhSRnVcQgC2x&#10;62CQ8tHCg2RnqgztzOGyz5o55peHrygjwZy0M1KQ4YiPEk4xvCJTeOH0MpySdY72EFMA4Wm18sTO&#10;KMFOVrfdnzdI2WDx4m6vcRu+ZV8tO6TJY1EPb1fYkb1pCyQfYe9dz4UHmOORG7gdIAdnYoUy6jEK&#10;ppxeLWM4PbIHyKN2neQmudDMF42ffqXXCvqO9arv8+4eciu+4/qlKiQUdswus+BnhBi5gIuF9Lgu&#10;xADOY34FPzCKpQ7ncW0rEtSeoJomuc2bFGGn0/XbpLRj69X14m8ORcvPCQZSYyT+vPRdpYJy9qOI&#10;x5xBhI0bRkKgrMAVYB0YIbntxFr84FzbW8Od1hemKa3qlEF3T/X/ntUr5Bm5w/LDksKUabFLWLQL&#10;JfDmFURc4GSwj+M88AisDEwEvcE5iZ/jpUMKkW39tl9bl5m45lXVMzqOPrn0N9WEujt3o+yTYl0K&#10;UZwuocf9xDcLZiPk7NfcRNwonIf8FHiKYWKyxWEOT88ipt1G7rzekm46YKdW43XJlpDSVFWT/lVO&#10;p6xLfSHlb6JPckocxM8Sb42oYZt487hB2Id1L1DIyIaWitIcosEy8JktvZfb7DahXa4qq+5b+6WS&#10;n1U7zS9yEmVV+oDkXtGYCh+3n+8v3RORyS4WVOH6oWtsT6CTsRwi8e8PxtYb6Td7NzdUNF517W8M&#10;P3nV7ml8V/TJkto0m31aP9P8S9I1dWvLzPdxcnTrsy2LRNfIC7Hf8HSU71AS1ilqHR99NpwUTl/f&#10;s4NU2ri58zRJcTKm/RnpVlGbmUbekr1IH0C2JjWpxihB3/vISild+D9FvtQELJZ7n3oPdRdxtgl5&#10;2QPJtFEasbuYltfAdBppX5zobscCHUU+ph8ASpZFVw5UJG1ULQEKYu9Ih4B8/ANhGXAUu4MbBdSg&#10;lyNfAFKuqB9Cvga63GZ4U/2s4ymUeQJrq2GSCmWmleD1rHitB8QRHiirGezYDimG/gZ/UzBJJ2KT&#10;OUbaf9D7YCIN4Pyr7xW/pO2zezHPqz7KkcbRHxdbb7FjC1cYW1nemXe06+FpglAxBTlimyQsJoCf&#10;EMSAR7GlnK8Z+WgOdJl+nLOnr0mqbivoEor76mQdN4WXKv6ypvEnCwSGVzzfzJMaGSefEK9IZtli&#10;CeLP8Gt8H98JJWOp7CpwDH0HCmQQ2PI+X/UQACQg29/1UleIMqluccdR2Y8VdZa7koSCNYZm4ZvM&#10;JZrV/JHEj/Kb3JbYNWKQHYO388MQH6yC9ZQ5j1nFlIB/Zz3pHTBeoAa6bugma2s7vNU3iE8sNYq+&#10;fJPBV3ovw6nuFC9P7JWXCAgxL8TLuc14Jc/DGsE6WfUwCrOfiQJ7WLG9p9pHKFUusuXgmYt2p2Ga&#10;mGJZpo3NR+kdyumMneo9MiCxRPZejIk5J3LxR/FMXg6nDDvEWoKEY8jgEDMBAXo3uQbI467ojitn&#10;sPaj1vHyCfNFo/FIu/6g1nVgVjWnvJgYINNJr8cIRNnCSXwd9zP3MXYCGWJhMGaQyByBf+yZ63OS&#10;cZ2f3D41dvsGR1l5hplmHT9C0Psbtx8QqCya0b33ZTmKzTGVon+IjXgid5Afhr2K1LKeYCbAYGg1&#10;48/zsQ2CZv0w2Li7urB/QePbo+FdU03WQ8kdF5qBNLels6Vht5/e2FofrVHJSeRQRMois4OuCYQU&#10;yRoW20IdYJz24EljzZuGRKTHVe/71pKXlt52/Ze8I/eD/Q+yKK3SPEvxTpjR3abQo9uUN6hLQxHJ&#10;GNUQ9Jx/qS1kzRRrqm2cPnNuF+1Rk3Gwk8aoovQSaMGlra5NwPXcXnsIoE0LN68GoIRu3UoAjCYq&#10;/QFeKCxZACiDffm+gBa1koUB+uiFY8XwdFPg2VvwV1U+PQ3QllJsJ5GZn1vdTgRdqX+ZikD/BFh7&#10;jNEWnaGooM+HwuJSem0wjldJm0dlIVQaj/ZodJA32Wg9G8KlVIq7L3NwJR7nIGsy95+2QUSf2m90&#10;w20JhzTDUHn0DvkEMyOUKzoH7g3ez73M2IfSwLfpZbSm0UiJpnHrgE70QyWqe5vgWUmSE8X3yemx&#10;BXCPpJYb/diehCBNACsoep18PcwLlYpQkFcwiYsGYdRLGMfAA+9GBlSxDRcH1sn/fXLIPSxFin9z&#10;KMWYnMNWoeBF6joDyLsVP68WcIail8hULEOoViiGpcFmjoBpRUdBcsZDoGokUX++YV9/n+bdyX3u&#10;JNWa4iYHWh6a84V1mYScMmtYKLwff13tz4+P+iD7HwADCPz3Ho2mL6SSF4saJsWNFIisH3SIHIZ9&#10;gea67aYqdsW1U6L9a8yv3p+1YQeqq5xJVqGlnpkWTJagj5X2Qpybm5LPOOeWqI+pL6qRo4yVJuGM&#10;pYmgH6eHs4cAgVy6k6undki0+qfva1uvg6QfYKKqSKA2Vk2lOZx/TFagKpjaQnObNpUrONaWRJF+&#10;L6+RQo3oJveMSYp0H9CHXodtgNy6PLEndd20rayvawGvOqg9YFGp+KPVVgmk55+bTCOf15tyQlKa&#10;5Jc/OMeV85MTL7KQ9I8FJwmMAIsiH/GHGofFewHIcnkmcDbCgnlrZaC8lXnQW1G2sXplUV+w23s1&#10;R8eq/XwjPkClJ30cNPefSn4dLBeZZH8bI5SThIADHJCNy4D1etTHcX76cAvBiX65ZXm7on6bWzC1&#10;wn6xUUOv838AR6+qHH9sPjGkR3/vNPeeaYB+LC2YgoEHI8iSpoF1HOSM8YHveovGb4Sub7vAkYPy&#10;ZTO6s4NaWw603oL3US6vFYLHR5+pQoKxPimjc4K3NPmdnILJLD+XuILVI/WR4YLMHS2MMYLRejfF&#10;eYpHb2+/lokjZPm5vYgeWvWz/YdGUSKuO4aZR5moaYYBPiaipoV8NP2c3oUALFCXBoSGJB2RM4QH&#10;HW2LiYOcee3EsY/Qbyi+x445ZLi47Iy8Wr+zMItpUPitcIpBR32nnYktPhqh4oglNQKcIocmLGmW&#10;UIYrJFKQf4U4Hb2K14RjecbEDZUabvG+IpMKZHO4QZEUWnCyfI9FULasuI2oR1Cm5YwhPgShK4qi&#10;NQebbokrLIqVnIe7JJCPy4ZXHhiKJIUeeW3Dg5o9bqy9lJeyZDi3rpVBWi2x4JL3UH2sGpDlRyqm&#10;RY7pPfKgjYz0NQua0osFLKWVAokiJMSPMYdVHmaJi4XAeRPDA59BbmS9D5xFY/i3IplfWeuxTJac&#10;UEerhJQVRwalsZGkPeSf+o82NRKaQ4zQLMKUdop5JPOOqog9HqeJCoZLeMnCiKQgbhu8jaDKY7G2&#10;mZ19Waewu5pCUBKq85dERuWlJJRdPdmfcJF1NR6ZvI6ULOGT9YvFJR6OMokUHt6InobCeHzCE6j6&#10;bdW8GqUqY3K2I6FkWWywPp2yT+Sqd5o9Rsmkq5bhPdGe+pOBNSmZSZApLP2TiIzqJUKNz4nMHwuI&#10;RockeDLBq627bZm7ualKYz+1xKT2WTyv2aDPT7+qE5znRrKkSpkaPcqem5VINTKY7JGCLRKTMY3e&#10;JV+NgIpjHy6IAIdz6gJ5enUB1uF5/3YKw7J6fHcBsGt67nfZnSN7YnjYid972Hnsdnh8W3rmYwV8&#10;5HvRT559aXy2PEN94X14KTd+Xn5a5+N3pn8r1OF4W38mwct5Bn8frpZ5oH8Vm3p6Nn8+iG56zH99&#10;dTZ7an+oYfF8DH/JTsJ8qn/kO7R9PH/vKQt90H/+5bR2KIkQ0r93BIgMv8l3zYcWrNF4d4Y4mep5&#10;J4WPhxF52oT5dAl6kIRZYPR7R4OxTf17/IMFOzR8poJTKON9UYGL47B05ZKI0M912JCivfV2tY7T&#10;qyJ3cI0omGh4OIuzhcB5BopOcut50IjqYAx6l4eCTU17XYYSOsJ8H4ShKMF84IL+4cB0A5wJzv10&#10;9plTvEJ12Ja0qY92npQ5lv13dpH2hIN4VI/BceB5LY2TXzZ6AothTLJ61oknOml7pobxKLx8coR0&#10;4BxzZKV5zWR0VKH5urh1Np6OqB52AptGlbF24Zg4g2F3xpU0cO14qZI3Xnd5io83TC16Z4wtOid7&#10;P4kyKNF8DIXh3p1yzq75y/pzwaqquWN0qKZupt91eaJRlJJ2Xp5wgmZ3SZqWcBt4NpbDXdN5IJLt&#10;S7t6B48POe565YtNKOJ7tIcp3TRyZLh0yp1zVbNcuBd0Oq5TpaZ1C6lnk3d18qS0gXB24KAEb1J3&#10;z5tZXTx4vZanS1h5qJHsOb16ko1RKPF7aohO29xyL8HbyUVzFbwNtsVz8LZJpGd0urCYklZ1nasa&#10;gHR2iaWXbol3c6AOXK94XZp2SwR5SZTROZN6Qo9EKP57K4lP2qlyAcs9yBZy4sS8tZ9ztr49o1F0&#10;ebfGkVp1WbF2f5h2QKsZbd13JaSmXDh4Cp4dSr949peGOXF5/5EGKQh694or2aVx1NScxx1ytc1g&#10;tLFziMYeonB0RL7YkI51Ibeqfud2BbBnbVF25aj8W9h3xqF3Sod4s5nvOVV5yJKKKRF6zorh3XN/&#10;1HPXy6J/nnUAual/eHYWp3F/a3cPlTV/ZXglgwB/Y3lMcJB/eXpeXg1/m3tlS6J/unxnOVJ/zn1I&#10;J4V/535P2zV+N31tyYF+MH2Zt61+L33Fpad+OH3zk59+TX5BgaB+Z36eb2F+ln7vXRB+z385SuB/&#10;BX9+ONx/MH+tJ3F/W3/p2Ul8xobbx5J84YYctdF9AIVpo/99I4TJkih9UYROgFp9hIPibkt9yYNy&#10;XCt+F4L+SjJ+YYKFOHN+oYH9J19+3oFq14l7xY/wxeF78I5itDR8F4zhont8N4t4kMp8dIo6fyp8&#10;vIkLbUl9E4feW1p9cYavSZd9zIV3OBZ+IIQ2J09+b4LR1Zp64ZkUxCV7H5a6sp97U5RvoP97d5I/&#10;j3R7vpA9ff98FI5IbE98eIxaWpV84oppSQx9SIhuN8t9qIZvJ1Z9/oQ61AR6IKIRwpZ6cp73sR56&#10;tZvtn5V64Zj7ji57MZY4fOR7jZN/a2V7+pDNWeF8bI4WSJMEwQkglPkCAPD3KJXskbbXtY+tDLZW&#10;ckVvE+Uq1VBYUiRdyFFyzPfNzPd9/+/+5h7jvsLQyBh3lBwJHUIU9dLaNj2lY7tTr3N/P9FtaYir&#10;WryezbNJEquo/OsyqFz/Y5cT9FTnXjsEr9LGF++BI080yn+Amwpthc+EC3O1cflCaRZvl49oplq7&#10;eaVIoFjoGiW6Kym0IcUO9M1he8i/aUXnBITX0jVK6GzV2yJ76OVJWGYC+5fZCo3h2qLR2DGhdR4b&#10;1iwsz3L0GxAtVV13dRZxMtYmW3SPeXHtGWTcvqCjELJvuW7gQ1ENmYUmUL5hv+QD9LqSDy+BQ7T2&#10;sRbwleI5YauFPrkjfgJhhybDda5onWKfzUlRETs12Cm4dPGf7emCJ+cXVrtBi1pXF8yAgpt8JeaQ&#10;vuYwtAOeU5kSI4ahsvjQVvh14XY/B2Fi9rK1j4VvVXNtGkQHudaBekHm4JM2IGi8zNeHCsa7qvOd&#10;oSXnTLhQKKkpSFAD9RnQwx/hdSe50Ai4/gTs+15olxuzdlDYoYZs2kRukpihB3RZcs95V6orxbQ2&#10;mPyYuq54GRmZ5iebJobSk4R3iC2CU3HJ+AQ0HPYcl8Kv/FS4k2je2jAwIv6BNwpSEe/BLoonfNBh&#10;TyaK1huSiT6RrDCR8BKNSFPxAbEHrMAjxG2xYfg3iEOYGehHynwfAwb9zuUz+BU9zBvDHqE3BmYT&#10;4+R4WzrhSe7SX8abiFv5U7gXsUuyGNwnZkHRgMMvxYSDbTgd6gEscG/fEOwJ+ORSjdUBLe8uFg+2&#10;XA3Ar8np1lv4JplnlQ+4KPmax4KDXC97Dyxgzwl2Yv1M9+FUrIQe+I3FADXiM4xFkjdcDmBOxEXe&#10;BPoF114RgSfZW8+uAqmZv1Z2ANOMtbnLsTqVJ1OKHVGI090xO1nfISVmJl0achN9z8X4hKJ/MHoX&#10;W/QcNcV7g3LE10vPwObiRy1F2L3CJbr1GJIXlt2F8bL19CF0MtMhbRVqUHcfrEU1yvAQO5SUPfV+&#10;jCZIUpzfo1uZD9bmqDkVdDEBu62Dm12wOO10xXNsRokwS4Hqi76ngtGkvFupG1D3bN2Bv1BbDRJc&#10;gFqoAryl6Fz5v5yvIY+4h9arEANN9JpidN2cpkeYmf738rNosa4uMwndpGXJIHTWCWXKXuRWQeEB&#10;V6Q3Rx88H+nQ1Hs7ITXKGudKRC1ttd6I/MZkdPdhfmc0jU1od+MNrQbdVmui2Y08rbIlwhFDxdHj&#10;DAKXnNnPIIcLpoOUSHSOldcfSEiGnzNANsoh6yDkGxa7cBqb12XbUI0y566W5aKmzSEZiUh5XSdO&#10;IdF6r+RBZFVFe/QLZGHJT0GWiHl+glcWMiuz3nmv+JPS1HqfeJjb0jWE3r/SUz+KhnQ3lg4gI+2k&#10;uhaJbbED/0Ws6u4lu4kfV5HRaeLRcuOdPeLhoiNe4eIr2SPOPuJeVbR1griUe96TJm8+9r6pWeZ+&#10;PKB8SHI3JSNTzxlSG0k1m5X2KEXOsIJfDrjSGmh3UB+lh0kvluwRNjolEP8TjVutxT8h6y7AsmD4&#10;RMMd6VzhYu1CbkjIahazBuFj4hfmlCjheDhdKzba70oNiGVBRuQ0Yr7pK2mJFDitJrahFlbBeALa&#10;cb5TOp+wrLfn7uN9pRTbjaeq65kO3AI8o6+Bl8m+1BQYjd5JLQKndwaSO0DGJpLgQKLjW7wH+Fkl&#10;gefAtnOJZIE0pdbAvpIcKLFh/uRCVGn0Q9YfG6XnMEnHdlJOdMU+mjxOje6oJ9qof2xaRBiRKx27&#10;cX8i2IoGGJ7WTnF8zUDNz6xrhlHxOWa1ar3Sjv6PAkHrqUOy10dDyAKpIKqZmOTe7TAnXNmkjXU4&#10;SU865oBhKspKC0yI3jZTtq3gS3UdU5+HFgXSNTmz5BNUS2YRIiUnM/YnhZKWKpe9U0SCwjgQwi9I&#10;r27k4/M4heMxsJvZY9WLsdS3reWsf7m1PpLZWPK+cAHtXjQk66a88xvEcjI150KiiGjIHNvrQsxU&#10;vwp4g0cojT0/gmrZPMdA7C3naDWBLaWdzoYx09X8quX0g0o4/yk1Xq6TNpD3Sm6K8sh5RfYJVURg&#10;njxSgpdnPQxIAV8z3Dx1IFDBONph+ZK/rD6inYzbGRumsym9cpourfs2r5+S6wslJ0mZzkJYRbSW&#10;dceP4W+LD0bcxf3z3vFfgpNZsOcO7P+qD46zsc0yDe879Bi7tPkrQ7ZpdFN0dEtu7gi1tYHhOkkf&#10;w274DnG00jveBq/UrojYCj4XTfIxEJ6r9jTB6jQbHB5iMxRmvJ9QB/b30y8Yn55inRG9stMk14xa&#10;cJbPzSDnNsbBToSTQXkkB4/Vle0ZAe2lMj4P/FgQ5dGHpWRtcOhH+5V83mrkMydsuZI161j0KduM&#10;N8k9+WGqLynzpe5Kh1RvkaOcS6MSvKVP069HGkmiIVN+NXsf9vDgmFghukZNG4n6l58iVcj25pma&#10;IShfh6kn4JW5gyoTuI67ofAV/gy/kBmE3fH2UktRYoQlVyE24xuxzuJKj3/Tvci2NfFUDPJu+R3i&#10;A9rbFJBRCgoqplSXQXJOuHIm8Gbl8v3ge+i69C6YccRNEg1M94Sw78Ds7XFMJjDe0E47AOM1/uQ4&#10;MF1hQqSBZQ1j6kpOWq5Q/sk2ZlsoVjK3mVSZhv4gGJNa0FviorhGqmq3lg0jv2ybZIzJ7RtiqL8J&#10;gg+wpg4EAMBSxYVaq8LVTYJ6aoxxMCogVRBRhiyRJWLZFBAJMyGBl7y9k5c9SEIYMsWJitIKbi11&#10;4GePelSr550ebq1Srdj/7wAda1ZBGcrPXkLQRbn3cJHqobqkYTUrYF9pB2kFU4REkk+pR5WDBEDS&#10;+XJ8MRGaMoL+hL2MTEVqUG3QLFiIBKyZCT6CXnslKBWg45CHapcpoH6Q6TRM10D0FO19eCFZzB2r&#10;uERMUHXnGbAm5nzKOjSBuhQxiEwhzm/8EerGzonegnnIbS+54gM0dLCHfeN45dAyYbbFXAblsERA&#10;HqSLsbz8Hm7QXcu9iQVoViRzyDNVbcQe2Enf2FgJRZNeomHlJ0zlZVcg8ItOiG1tabMX0m+bvlFH&#10;UKH1feDXhNMWUjaG+5pHcmeivxqMSW8RRhsQ/hgOVd3ZuAp8TZeJ+pV2Yq3XGcUS5L8dIFt8KN+W&#10;THd1ZKl8ydGWeOVcIrpxbdkC7HfH6pwoVGFdkRSH+BpnhBdAzzWPAofAOvasqF4ZQZ72ug3cRHvb&#10;xWzAyX/UJdHlR5VsGHni4C+KQGJq28zSRMzYlJrdgPo6bIkX4RFL7/YxqEl/JVAFJqiHRaByIj3P&#10;6zFAY+K2HNbtxxPWSjqkR8nAJHh8HUDgt7p6xSextLYd2fOQ0cabiTvhTvvS7c1Qvik7MAGcpzkl&#10;KlAMMFu8RoFd+OT2Xmt+iYdtrskorldt0Y+WTVHytPXlAWWzucIKIGelKrjyVuJzZoVk9vYWar40&#10;IcBOzKluEv6MrZZP4q1HgmocbUEWf8k46yEjKTnKvNa7ShOAJ5pT0mHxmFpTDWVvZCtlgYlr6ALZ&#10;k+2LyDy5ISAaL6iJEfaieK0Hbx9sBsa3nDQvB2hLqAEHHHSrbg5grx3gfgNqxZNUVwAsK485Azh3&#10;wdQPwPFtDcRF4FLAJOwW8EDYibxTuPGc8GRF+IF0Uyjmap6i70JrKFobjNyvGeTmIJ4lK1UzYCqz&#10;lfkKnpzwlPKEqrb5EN7gf/wvY+FgitCOlCkf8K5DuLK86b2RZWXGfv14JpnM1djohfIBdQnZu38L&#10;KybIjIe0HM9J2EFqMe+wc/hB5C9/BL0EDwg5+AV0nD8OHAPtjdeM4/WXDRodrHMjNmuWaXxk51R/&#10;qDcUpzDv2PyMhfQXdNPOLnI+ORgWg/vgn/xD0EhMKIThQqSCvxYshs42WAx1toV6mW6RpQcP4XpN&#10;QdXDKlxfv0/F4FrRdyWUQX1h5zLiMBu79Tn2E/WL/1TkdyJHKIU+YrP4qcq3cJ8TMEQ3FetKtNec&#10;hVg4l2WPlX5UrbTOLrrCrDB+2nuZ8tU9i68jYrnrWzGsiG3bMIAAFCPMh4y4hl+jpBBnPWRw7+jS&#10;7tdircvRHdzcphrpHHaovrnwL/p23dO9c8lh8/r46fioPmPrfMydgzYgyHKmSxgHbSLG+FalN5rj&#10;cOgfHH2lobUxXb8ipep/t5slEazuwJLCcJpy9qUDpNqWHMfi7aafQ3vQK7p1G8Lg31QNwkDwPfUt&#10;/5jiKeZm/5e++7SIu6HldxfC/eq2w1BVC7un4/uCHjr2QGK6Kxnv9I9biRdZX4cWopTBtMEdrueS&#10;hALwDB3Nv6w4gnH2/zW8LfHULHJYxRpkXV1h6TPJNHNVOb/QxdBUsS+dr71beTn2Decp8djSxxZL&#10;c/3uUNeqrwpWEfHy4MV30Ns1L20HnANVGvUbu1oSDC+wVkieVE01MVKwYKH+SrX/nr3aaTKX2FR1&#10;muzslmTmhFzp56Tm1sQJRHhDrY/nfJQHBNWl1d+ovaA6bXPU3oPGWdS1I5XzjN21D76P0n0GXNIO&#10;amKA9TE3VZ1AWshHZiaA+5WSEqBPsBafqJjumYiACrFV5HiH3Gab6gaQdHCi+QI8VLHJ8BIOyGd1&#10;odDFNDeuEUqPiVNNB5+FNNNSUOoXToyAswXeWLXyoicJ/6nEzS8c4fT/GbRuKTWsnGTmkWfL0w1R&#10;BJl3VduCA7szuRmYIvo6K0fLQiKpF0im3wIiA94r8EGfQ1LP83A2aDe9sfdrr9KItVmzSjHd1KSW&#10;lcn1A+zRPFftcmZO6g9qhgKiI5nPxHDwS6oE9/Edwe+jJoEvmoks8ByDBqBW42P7TksLpbP6m4oB&#10;H9M3hqWlp/Rp2v7cFM1JjkgVqRer0nbcZdSMZ3A9NYG859uH78fbBX7IU9TIE0ERsM4wYndxKsk2&#10;y0P7sdrdxmHroPgP3SfTUM5BzS7D5BSb6rQ2aEcus1qdERxJOhjAV41PI9sFaxEQ+8BLBoeRTIOr&#10;7XJrLNFvqW92rZEaNc468T917faZ2X9yny2NKRNU6Ub/qCf0Le3xzc/JUPUy30TsEN0oWIIsI7bx&#10;ZCCAuuu9bepDi/A3lvyObfJjxl0tsSViXU6jKDuZO+7gJ8tUs6yzoqpp0HB/s5l4r7H7emHfsSUC&#10;D3iILOIZQW+0XVdr2919F99m8TuSIXc3Lum8tv++TtT6ZdYQJ2ncnfwlO2hviOLRIea+zYnECd2g&#10;zyjGV48TuMFmKpPXpXyPLdXK25tL4jHZgUGxSVbQ6F46tH+jQ1L+VdY661hFVlKSCau8FOmt50v4&#10;m2ZzF6SgdwhbWf1+eQ+VLlcssuKhtQEaeRtUFYZyzeerHlXrGr6WYMXldly6PhOwzpd+SOw3Hqm+&#10;GXFOlyhzfjvAfSGv8l7J9PzNcH14NZEgABhHd8/OoU/cPRUCq0AIGjcKREUERFSCS6QpKAIuVRYQ&#10;A1IChAnJlGQmyaT3DgkJoTcVlfVhO9w7OyqyllNBZG135ylr4/wfvvd776vPDLyOWYH9hOc8iF0l&#10;rXTiQBAstY0BG2uc1k1AzJFuYweQlH1P9xOApFJVb4Cruw/ITewlkQJJMjs1xPNr267Ap+iHBk8f&#10;MjLWoJIwHX3QKGS3zYeymDctxeDTkk+GZ2BBdrgWBz32daqiuBfi3sn+5DIiE8T9XK8QNyGTczfw&#10;HZrP6fI5jOziGMTljjkCBXiiKQODqmfMQ2hVSZQhkl/8s1bzggfvC1RakbY4XJYNn4/8q3g1NBo8&#10;IZgEZ0hz+FfBXT4O2Mk14c5mlmwpd6LxjqSymmIOx8eKYX2/KPrQn5pcwY29jcoVWElcoHSM/z5i&#10;GDfwWMGXBFnIUtIyfjj0m88UPB9UiM41z9FUcL0as1XxVfWmSwq/onF9lPTjoSPql+KPe9crmvB5&#10;tGvSfOHsCBFOQqeDW7FJ3gxpFe8MQvJdBbGhEuG43WUa4SQ1fmvwr7xoytcyiiJ191Qnsu6rQQUp&#10;5aRis7SJxpB8Fs+P2C06KzwcjGIsdJRE5NF5pb5JkDtMEnrbj9o3N8DWs40elW6mv5lGf8F0HL0y&#10;K0odqClPCZWPKlNpcyV6GWHrZ1EW/ntwJuYlcJFWIy/4Zt8a0AX/Q7DPHtKKsy9bQcfjikTjXVtA&#10;4QtdmGVvZp9qzKBPPivnaZ7EOiU05bytJ0Tu0lXBoehlUSKJgGjRFl8tmI4kY0bbu+4L7CArvZ1z&#10;7LzR1rKhsFg7Y7ueuUOlt9QlZ8t3GgJiMyRz1S1b2cLLcv9gTxTBz5BWIGkY6tsLrkSG+LSeQsaD&#10;es/2G+Xryu605B0rKUDsmyoUB3OtpMpHiSwjoTpqZ7bWl6nfkq4k1nyhdElD6o4EHBDlsJ55s1Ad&#10;wOU1dcdUc1nVbX9nksu2O0uZN/M/2ug1x9InLXG1mxKXGWh1i3d+p0mom9yyXpHGukhpleTVdwaw&#10;hSrA4n2Df4XdhjzpigVm1Z1sHQVWM+QOARCRX9pUBtDTy81VAJLQoweAkR1X1UL26i0L5Dp2FcXx&#10;1e2RAIvgXw0RBG/+8oZTiEdnHrSnbpbrEzh99H/NPaAyb7LRBK5OdzO5uCMJKboBrmoHprrFTQqb&#10;kL3mLqbYxAs4YwG/CrZxzhAyv4rdCSd22LCW2t2uaPT8Ubr9C/92Xop1inf/AMf4gTdvz2udO7Jt&#10;R7SKDB8JOyOjQ3qKES8CRwMeYCYwmGBDbnFNUF/HAslAjbWlXbyn1GovFv2eO2DdJ8zYP2PMF8zZ&#10;A2mZ6OmYd0otPy9MIj3FW0RRiEbgoYBPmBukJLxG1oIc8Eu7WNXF/NyyXvFrqYftpWwoN9QyIhnY&#10;LzSM4w/2rNFMizxiepUrBRvCiqThaBJFJErhcYnfo9XwLZ91sAGKBWntPxq0zDTnZR3xCNPGVjty&#10;2iw5yuX7lxsYsn76PzWgJCumVNEsehcWJRkWYBS28BG6nhiEzkI++OTAftBbrrVtvLGsuttZZVaW&#10;jNr8DJYcL/MXrShNb5ivstALNCvlgzE/KCIkQ2HukizREKVIWIHdIoby1fxFPjg0CPM4b9u0Tnr1&#10;d851tlcl8U13rRXZerPD+CBtnb5Ll0t3Vw+p3my/L38qP7T5keQv4t8oqUIvYTxxK38b/4NPD/QL&#10;8g0nvi2hw6dK5Hjl8iwea9I1u2WHmnOsT1Jv6wuNY/EX1DXaO9vtcr2yb/Np8WmphLJLcAAhIN7f&#10;U4QTt/M+oGd9rkFEpKC+/NSBsqbyf/evKB8vrOqaV7Esa3ZrROWalIvNeFVJ3DXr4+rhqLPGLTX+&#10;1NsaaS1MTpI/q3vtRxTT6xO9arFrwMX6oAFy9XS5rW8RU124pnNJTUjmcVdSzaUUrr2tFonTWOfW&#10;ZUbpDIdY4dRhdU/9D+Sf5XOAhX4HcQbw0usu+p79kNV+kgAsLif3LgKCDw92+AD0zLyWYiAjJdp2&#10;BdDE5VrWAX9EVetF7BjqadUE20YulW1tWOCHidobSryD0E0N91lLT6yFvi3r7lkBDhzOaP8RzMn0&#10;dILc98kzTX9wO+PWm+lcZlSq7jR3O7VTReQuIddKBZznfr2i2Zwr3gy+mDNUZziehn4q29j9E7q2&#10;YLwtn5+Q0eI4w8tPdjQFICbaKxMGT0St1bnBgVSz8hhUQuZJHoKDfo+EyaC/9yDvMddcF9TfIjYx&#10;ertseGJBZus54XQGxbFcgCdHN3IwOs1ifIZ6RX7UZvAeU4WKG4iTrJCEwSx/D4ETOkzw4G0AGbXG&#10;foKSxAjpWi5Py3/eSpXWHrzYjIklSVPWt6IRWtbXhwuMvK65hjGoLMUO/gDZIm7lLfXfKPge5hFS&#10;EANErF3W59Lpj/Z1WjRJ+ZWuk8o/D2Y2z5PjSTJrmXQfzdtwV7wm0qZJEP6XWiS/gJ0iO8Rr+Qr/&#10;VEyFiAkihABdqFH37Ta/ORrWGWbcle/moum46f+x42pD0mbLtOJx7B1Dtiw0skp9T1xF3SunC4+T&#10;XXg/5u7PwIg8iDAI98K7axb2vrHHl57reNi4Kk/TMmV6kK6wE/V1iVMWsSYyVqv/rPSIpKsrpcPU&#10;aNkUDpLb8GTBAX8IHeanESbgDPgUs65X57KXpnVImi/l7WwxNk6m02w3zQsTXZZwfXxsob5VrYsk&#10;q/3lt6gbZGrJEnI7/o2w3F+J1qNzff7PQH14NX0gAABW0ToQUdxPghXORIP1NAphqU8jASXlegoo&#10;KkRbhTBMQtZvZpE9IBNCIIwwQmSPEjZGVNRSj7M8PakDFVxgaR2HOLn7/ojvG/laxWp29WWYg0kz&#10;9HlxxqjtHWZuf8J3rd68q5SX9SXgHNJ7Jx5KDF9Y/jPcTogt3o2u2/rV0sQH/BcZgwV9G9Tad6JF&#10;bGf/Kei/aQU9M3AY9WK7CrYmfNeyAsFQXtTVIiOkmep9aEu4l/0a30I4bdsvkOID8ruEmf7fG6JF&#10;ERumtN5ib3bmJYKwIi29e0TIoZa5QCE1YWOzj5BOGattE9aT3jtiRfPDV5Y9EKUTmEWnRXfxpLxR&#10;MclfpeeJi33JGrL4K3uv208Wk0buuiRtpcrafpTuSFjStFjyK+VOTaNES3pXFS1JCl9b+koSTOAX&#10;qiVr8Kfz/LI/+vfqerMf+ZrU+dnD7AUXo9V30r7pfKi6Qj34M6y8Hn+rEaf4g1J7YUgRRBqpTJNr&#10;wr1L18ieEFTWS7J9eLGZKq30n9HNla7zfa4aldhZjj6T3oNW1YnN5SePt7pzPOPhhkxNJyXlwmq1&#10;nlRb0aQCwj6VUJWnCEarp+Ig3mFyyokBwbmHZRGYvaot0jOsiN57eYto0R2oySvZ2OpnwMbvqB/U&#10;naAEOrk5bpK0Yrk2JGyy+JK6hmAtoKs24gdMSxUVARk5DfK9GKUyR7Yoa6w3wvoldbp93GJMjmpR&#10;5QXHTdbvNL6NeVf9UP+MRC0X5L4Ku1+8Q/uCUG55qH6BHzMKlB8DrDmbFVsx15SLZZasyp7ukvHU&#10;pvZk28qk2ebP1sNxF+qK8k0x7mqK2Zu0x/7OUBI2ZHPq/Am1lgStM3CO4aM6MqBfW6uch/mkKJL7&#10;ZFF6vq+oSaW5XpWdTbrcLCneEseq22CdjTE7hizzSd/ahWbfsCu2IMMWQmv+WG5Y4FqDVpMWMKYl&#10;K7v9sIr9coD5rPu1MzTV35VbSUsyNvuXNcRF1rYUr45hOtKtTtIi+6b82LDuorvGCUJnvkKnD8Qb&#10;CNpTAV8106o4v0PyD/Ibo1TuPcaVm168i1mxXS5Ax7rqjAf3cTB5r8E3XKHEAlXzJrM2wTTwQHI5&#10;shPKpWxHPsK3QxtQN/IBV8U380kP1rMHIffgfM4YTOm4z30K/9th5A0gUeYkoBy5m70HFKA8xjR0&#10;mr8gqQom87UxNCRQsCw0GF0qQHEGdFrw/vdZ1nKJ6fpf7EQJxvWUI85uqRzlgtnHjWM8VjZGNAMw&#10;xFP0UZAudp3qhRhi6HA7TBcTQwYRmmgCJ0RpIuPdSWaj9uu1BayFGkdbAPuA+kxFFOeIKtwAcVOU&#10;oUI3j684cH4EMMtjTr4E62Q/HF4PXZZSQjLh25L9OAYyke1zZ5phy0+5upv51RzeCrCijFh7HztN&#10;T9D7cvS5NIGB26F1Zt7jPVZPnvwWXKIKPKSGdirOhPjBR2VmHBfhSPS3D9P7Sysu5zFDbM3Nk1kG&#10;6+2yH1i9lvW5w+wps4rP4fob52RM8RJ06Aka8P8PDnmBXeozxCfQU8UwTosskc0ZrqKvcg73b2Do&#10;q3BNZuZfdkWpD2tz8ZccF/t0YSmKckos5IxN3Pumt4k3gPV6W7QdPJoTQWyA5KoJnB1uksf8Rjyv&#10;a1nsvsTwrC9r/Acz48Le4rGsisoX2irWeFkfouPgbHnpVG5GATMxhNdgjow+APyp9yaKoL9rJnAt&#10;8I8K1i2v8zu791xU0B0uTIMPc17TrK09i1j7UmNhgY73cAW7p3xump07t/ib4008suVL1BSQY3xK&#10;PAY+yLmDc8OblLyhmcznV1L6mPSEvpz6uYy6jtaiNub9lnvqOhamfiP0H/aZ6njaLMdhh49HcF8V&#10;qaOcADFPRQwGLToD7ldoUhX3r8+ZNTdlvTL6qoFndX9jpLgjC8eZps4q1Z9Zw60rIQJ7bV0mDeGc&#10;rKo+NsotL/klisF7YxkjbgCphmW425Bb7TlMQEPptf1kNJb5U/M2lM2aV/oLWs9Gc8+hk5y3fC9+&#10;II+RIeRnA78nPuaPQxHRJwWH4MLgR4I6ZAS7VIjhk27thveAYe4jsBV82xgLv4MqSnyQWDhSO4rU&#10;w9NIH+qNNKf/hMrQs8dn+Av4K6Ia+DJ+V7BIMEcQjV0mkAgmhpaDJWJj31HIT5xcj0I28XYbCK8W&#10;z9eAsFH0BlYjy0Wv0qiIXTR+fDMaLhqJWokOi64H4/lnRXasN/+jCLy5BkhUG3tEwLRKWzsMqpWm&#10;wi/QMkWdOhAqkT+EMuFd8nU0Bjwiiz+WgsilOrIa3SlxBz1ER7IfYVfwxeKXg2TeEZO+6wbgYeiv&#10;CQUc+gVWNRiUS1WOgcPa38B/QpCGkiqFt6sGExrhSSWZ7IlUyV1BJWiizBe7ib9YknjDzlXb2J27&#10;eWTrfWcX763lRAEeUJvfKy6Au4yNwH5wTJ+eUgFV5OITPOAMzfPIAmS7yhKUjrxQkLARaIG093oA&#10;54+qyPYhrsP+uprOiytpzP/Ae1ukkhcAVQUCXjyYnMc69xjaaqTH06FPupTIIHhAeyRoDyJXHcTG&#10;oUTZ54EBDrPB2yXi+tcsdOzi3nQszbvDY5bjZGZgS0kilw08L5Sf2wp25HfGjUMG4/jBe/BZnUfQ&#10;KmSbZhs2FRlXrLsq43i6brXt57haNld+4SbXC8wunofzidTI66mM45gApLT7LAeMLcLEUSF8ftZB&#10;BexhaNs9BY9oZ7EgUvo/Buv9H8p8AeB4u2qlzrbVSps2ZYyc3ZxJqBRaQoVCWKFCCJXIZcZ4bt/n&#10;/jwz8wzDTMPkblxiXSLXCqmOWl1X4uzptt2tlk6dvLppd/v18we8Xx9+4YWYjPY+ps0uc8+p9cZX&#10;0s/anmh7pbXNGuqkLKbeLWMoa3nVSNx/sl6VRYVMyn8xDHl7ZDfr1jlfhbQ5lStZeD//7HxcRvIl&#10;u5PumfPP2RstM9vPrMyfku7pWEj+KVvU/CJjrexmXWtcZNZxY3iIVs4XP/M2zT6oT3FuhSI1Zivz&#10;4PUK/cVZ5K+H73f6kMGpzbVbiftp0foxQki/w6oIn8wYmSdhIp3YX4c/yDoUOo1fkz/0zsR7oXDn&#10;OfgJuF0sxetQz3+LiC9lL9sP4h1Zg9U4nirXHt2Kb87ewizBl0ILpCbgDTQeXwFewX2hq8AHJM/r&#10;IT4TjXK6gJth88U5+ELs7nlHgIOfT+aCCHDWeAm4gE7tABCBFupn8DUYyHgEzMBYXAtYis8LSQVu&#10;uJNXDIjEg5wYkImHiKuAgO/tD8C28vEt9zBXzli5BXNkH+QfwiSsFWnAnBg0/VOnx2N/xWLoyOCL&#10;WD51cfMf2DnK3mkHNkki4k5gQZztU6GReZ+dcEN35bLlA2h4jlneAjRGEIgENF21Nm0UVSjGY2eg&#10;Z3hjsDU6zYVvRrENrInTUiyVLhcPYcWUqNcSURmkTZ8OvcC1LBRpOPpFbj/SnT+CuyHDmqtHRpCp&#10;nKv7JKiT8MtOEkWVNzZboP38Bcf/oe/ZE+KXmJiGzvwEv6x43HgAMSmdLDVHzIv+zClFbA0WYCOy&#10;TR+a+gZJ1xbGyJFTmgdB79B5ObaePWiEKtrxMqrjDbb/QM8wjadDYXm9f4MtzNTUFD+BdUYTNQ/X&#10;lO3HvOBrRWOpIni6MCV6EPHTvQmSIdV5cs8k5I16wrEW3aBMshWh8WzfqeWwRWt5/Wt4RVNiUR9s&#10;Xy8WsmC36hE0AI6rqEgJhDUlidHL4AeGlYFTiIdu1NMcKdBAjiTyWBDZrkMtuaaut9DwqWd1j6Ch&#10;Dstj56CRFheVCnrcsAGBYbNan8OF8NpKnyge5kocAxn498I5HlcQn/xRx1ikRN1o64Pc5aHOSaju&#10;/PLjH6CCnhbDFKTpEiuvQEWtyfANqK+h5fBMaLzmQdR82L18KtAerjz2f498xEQ34bgNic+dYRuM&#10;NChEp80VxsOeDR68NnVhiQunP3JRfZ/tTg/BFMxkxqNUP+Y7KRrdSYOsWUHzqYdy3kNP+UJfrfEi&#10;T8E5ohfkKtSj24eblt6q57llshtFJax/VruQxCjlMOpG38nenbKKXgv5Rl2mKmGHwD3UUsTCw5rU&#10;Ix/XLCa/QUdslhNHseudBCtgzsdHmJtYzLG5jDXGqObQEFaKzKUeYzcP21IhYNHeKXIUhAV0kwmg&#10;4Icu4jUYdnhBsPhMG19iAb75Ew67WVmtJ93LTBSW02ImSnGJEugL0EvqCzog2ZlkqCd715DLKHmA&#10;HXGWMv1hNxFLah2uEjPJxTYpeAlR2GZFp+c0V3dTj9SZBS5UqODEM+SAcjx7mPRXDBzyIEb55j0H&#10;CZTT7tASEjZ900f8NrPdoR5naBubfHwFOdHaRXXoO6uCKBfdlaO3ybb8e5w/+b3mD3kv0ZFrdXAn&#10;4aeO2H0cf6vS7Pgcb1H0b6rAY7lJBw6fy35r0w7KaZeWMMqqtN1oStYUW+kaSTsDyW4kyvS/ZV0l&#10;nHSxB0j8et7vu2fgdG7Kdhr3EiY2BYO3ygMOB0El98JmGDgy+06YkY01dRU3yDXGNK1AtJRLGGfi&#10;++LfZE/xfkNz0mk8Rk9E7sUttQHbzcBdzdebTIBeuOXgD7wUNTYT2C02qWmUjGnKKa8hbtcP5qcR&#10;ITUvaQd8sPKj9C88uuzbxCnwsWh9RDfoKvD2FwCi9XJvBhty3R3ssEnVNrEJxnIBjc2kdUdymYHQ&#10;tVrkIYRpo5EKxKE6U+l6/MuqtERfUFd2PcIexBWZ+1uB7/Rb3BOwsTyZw2ysRjgjNse28AsaKonx&#10;Xu/SdiKi20fTgV9qW0ka8A1NdzKPgsE6RUIviK+yDu8Gy0uL/Aawp4YZ7quwWu2h1S+wQ+r3YhG2&#10;kG9tXqrpT75WsTF3SUqp1l7NHwmnRwXLtEkZpzyfoUoKVmRIV0cM8Btl5/ztuHnynW79zFj2c4mC&#10;HoYV1jKqB93TuCPXOfNjWYW6TzYr76ywS/aeEpR/ZQ1L9ynOyS8mhvHq7MHwd9wB6IJfHhsA97gl&#10;MuuQHomUdkBPW3dRIuzeTy3qe8jt0sUChzpowlSuqJwMUUyjzZk7+VvY5wnJXDu2L9ydrcZ6/MyY&#10;ErDE7RtaD7IkcVQJGLJ+RRbinvXmwnW6q7hSxdDRubOVPtQ08S+FOaXKCOLeU27789in5IddGuY5&#10;ecI3h35HxroO0aakhSSUsiQui2zJFQR3nFO9FogiJ2W7ilGfVgAlis/if1TsT9/OefMZ8W2sKyeE&#10;3WO2s0W+8+gkpsqVpQDdJPEgC6heUQhRQl6pXavy1S02PFJa5COCnB/T3MKecGdzl6UFsh1qPu6/&#10;TJtqOmw1fVmZsE1NjfODri6UCSeR/JNczJSKEGIRPbv6tbKt6GRhu0JlSFXt4+MKrNHnnJvu/JEM&#10;1iWfjbNi3DWBPxbQkTlfbbOiENXlja9JvYKXmBN13C5RKV7BiKoGlN7Gvxmm87+YEwYAwBYr2XrR&#10;a3NtNZOjZkevt49OOhRKoVJJB7qclWk6pmPu733PzHfOpqaamkwHZYV9SV42LOvFKoQt5M162T7a&#10;JalYvPsPPL89kSY94WbNJpOx8dpi6SR6q7qosA65YaJyDsJ39c07ZkBj7NnoDmiR6tLadnANddvn&#10;AxCNj3t2K8PQpbY24mPb90YJfrM5kYjG6mz90ploiTVI8CNSaDmafQIuMy9OzoP0htLoQLCL/WHt&#10;LuC+ysVnUPk7KfW8pxhBxxvVRHenl0GMEx3++G5sZ9tyyT9R7yMvBE6IZ8PxbBd4Ze2hpOfQRrND&#10;1C0wT69b+zWAa1b4XFTaqfueLxXNWHsDScjPmvR1eNypKawBc/suXAwjI0czD4vgYXtxFgv92lCc&#10;JIGmWxKixKC3yS14ENjMTvi0KfPpT55TCiG+0ZZrGi1oMYIGvUBPCHU5wj1SJ7agaEzQqWZKtNli&#10;5rQoJGmEGiu7F7WdDKsoDPqAs2JX/hA2TXKd44QIZCcbBozy0lzDcn2syIAHaIPKWsWjmrRy7eHT&#10;KrZCm9VI365sSFpPccStm34hKiWdQd3YQ+kV/hCaIBvi7IR7FBxrqiFM8rPugm6FdB86zvKlg5WD&#10;6j2yFQXXmBYZlfmAmpRPS2wk0+XCTYfxK/L/BsHYGkUGfwg5pfiFUw2vUgrrxvSBkL9WpOVDPsh1&#10;TSg0q+KeSgJ25j+je0FF5kLKB8xIdCYaQJ9Nc3AO8CkoCa0H7v4l8IDTnLtQM9BYa9JlkXrWl80i&#10;/oAb1RLCp/w2cxEPzZ9Gu2OFe1JICO3YLiKmI083WjEamR+0FHWBo/gDcB1EcOdAS8A+y2FtJ/uT&#10;ZramR0NBqOp/6tVlfYwPY8/zpFg6fLeZ+JMcSniCK4jyjX7YV/icwMeIBm3k98KuSCx3HUhAEzVb&#10;tAFVk6oPmkjTUlCj2mfwEE3Qx7TvD+VQCzRju94RiOpNwm7cmX654QFaQz4KbEU4eD//J6gRfcbd&#10;CzrD76uD2DtWLvNO/bC2BahjpmpcRO50aFXiwSayxXB0VwqxVOcQP4Ad0aRtKEf9mKZAAdxFTvC7&#10;oHV4LhcHbMgTcyALNofS4+q/4irtjLVhYWk4NVTbc+ApGVMty/gOP2fyi0/EonT3Nzgj/ZrCQG94&#10;F/M3fhM4RFznHgFiUXtVMBvYEUU7qkPbzih+ZlKbp5dIKZ1t0YFAYqp+dQYXz6sJjRtA35pWRR5H&#10;EJ1TwG+wk2qSrwZ11Gzuv4Hp2DZTvObNaT8qQvX5hIOCw7gdO1X8hEpu+cf+duKsrTb9GO5d92ec&#10;BO2sDojci2ww5Aacgf6jsfHl4A56AbdXeRXrNz2uTyw4Qz2yFAs0ipPmTmFcSbSJW/Tr/t/0LSVU&#10;+iltgCgkzlv9sGwooorBKzD/ZGqDOJyXSiyTOrp3YV/KHYw1tWOlM8jumtUiH/nxKrJsY3G6cV55&#10;2P5FumMV8ekz2K2Vgm0Nqs9iNCKC7pbY/H1JQHqDV4AfkM/0mIvGKrINcZZLkq8JvHqxpF1WY8Kk&#10;PkVCwxIpvS9Be1nmmJahKZYZtnmq/OVu61/TX8hb/P9O3FGE8eTYBcVTj3TErqzVf1NzBXTED5qX&#10;g3OlBqMF+Cik9cHA9b0U+wr4V+r3ajvQubWZqQSa1tupVMDoN0EEAVoeg/GBeo8aZCFwXjtW/YqY&#10;jm2vSsOLJXrDAHajsE0nx2blXmOD0exUF9V75OrWb+n7yLL1yeQFWOrXhx+BHvNMqAna4fEAVoAP&#10;2DfVIepedLvprOq42GrYxFQI+rQvaM9cJ00rObKzVCUkzm9ppxNwOPwTGYzF+Nnxb1BXXg3qAE9w&#10;5kPPoOeaUfNFI4vsNwXrH1be1PfonAULtfvYZTmHNHx1SsoIM8Got0RSA9TF8JPEZWLUD8Ds+Ape&#10;HUKhpZxIKBu+p35rzqyNgmXG29WfKyb1SVWNh9PYt8aV2ZfV53Q9KVkMyebE3qGEqnfhuUQ6jfol&#10;YiEkh2dGPLB7nHzwNWJXO5rn2kYhrVHc8G3FQt1kXUyBhtXVRGS7qlOronfcYrwMW2IzKGft2vBZ&#10;+JTaw28ROkDP49HwBcKDw4BaNEPlWdXVRoLnjD7NYeWJunZbX/4TNtIakiVTf2lp2RFH95mdY16T&#10;XYbtYadwO0usGUYJpo8nh4VkBKcV3ISOMfFVB0/MAWcaXrZzy07qClvd8hPYaU3jWV+ofrD2JD+n&#10;GQscYyFFVR5hRXiurmPNGTRavZNXAq+m/DkXQQeskL5iHy4YBmgbLDCWhVj9hevzLlk+FT3MzDQP&#10;laDJPOM1UeTmOt2PZW9CXTW9Fc2+w8xLceHKz9Qq6VY3Ci+Xp1BXjhAlPcrWxojSuyJhvaPoWd7s&#10;mpGyP/acqxqqcEmyGu5XRm5epx0WF4Q8UU9JLL4DzBLpoNdKMke+yu0F1qGoJc83ZYsxRXuDr2RO&#10;KVX3lQQ7FFv9VvJhz2LTW6kqaYl+QrYmelA7X3Yn5Kg6QF7pe5fOVvC9YogOxSv3tehH5TXinO0Q&#10;4CLvsoYCziXtte7A9INEtYvy990i01Llh0Sd3gtwjZay8YBXSKUKBtb53qTOAxleB4h5gNodRHOB&#10;fvxqI4W1yXrrBdiC4n5LGio9cNOciAztumPMQXISnXUi+HX0Eo0dLgkJY4ahcd9uigtBXgq8GPJ2&#10;v4r0gI+w0YY+1Xzp+7qr/wcBCP73jPRyC5u9i9VnGpi1irBcOZXLialRjZLkiKtGuJAYh6E7/o1V&#10;hpcxooqQhZgnkIfZhK4fB4Ufg9eHCaFMlGB8MZ5AkrtxW5s1kRFmgJgtj2FbtJVHjctRH5JljD5G&#10;ZI+diqg7x4zaiRAxi4oTh4Mnn4dWhg8fPoSUhLOGKaDmmqB7Zp3RmHhwpZrAlkpl3pe2lBBbKZTR&#10;ke5QrJHzj9FGCY8tjac7h4xri3oxaomjiVknpIbjh1QfbIQehXOFVqCVoM16lJ14njlv3Jpfm5Rl&#10;LZdOmNZakZRoliZQLZGKk3ZFoo7GkLA7OowGjeExPIk/iyInoIZ+iIIfk4O6hhiEhqA5pvp50p0l&#10;o+VvLJoOoLxkkJb2nXhaCpQOmjhPvpEwlvNFR45uk4w69IuxkBsxEYjqjL4nmoYriYofs4NphqKD&#10;x5/YrRh5LZzZqWBunZnMpaBkEZavodNZnZPGnf9PZJDomiNE/o4nlh46vItrkhAw74imjiEnlYXo&#10;imcfzIMohxOB/66CbXB3dapebyJs46ZhcMRiQaKeck5XwZ7wc/ZNeJtGda9C9Jexd2M4gpQkeR0u&#10;cZCbeuUkto0qfLUcdYnNfqKBO60mc+p2zakldQlsUKVFdh5huqGTdyNXS530eERNGZpWeXdCs5bI&#10;eqw4Z5M/e+cufY+6fS0k7YxPfncc24j2f9eAdKwAeld2DqgUeutrpKRDe3RhLKCde+xW1p0IfIZM&#10;u5lyfTNCdJXufeI4TJJvfpkuh47yf1glHYuNgBsdNIg6gPB/pKsGgI11UKcdgKVq+aNSgLBgmp+1&#10;gKlWW5wlgMFMWZiTgOdCNJUdgQo4MJGvgTAukY5BgWElR4rjgaAdgYeWge1+5qojhsB0mKZIhlNq&#10;T6KGhdtgBp7thVNV3ptihOdL9ZfVhIhB75RnhCE4DpEBg7wuk42Yg2IlbYo6gxodzYbrguN+Oali&#10;jK5z66WZi8ppqqHiitZfdZ5Jic1VY5rCiN9Lkpc6h/1BqJPOhxQ36JBohisujoz8hUwljYmWhIAe&#10;FIY/g8p9c6jSkoZzRKUJkSRpHKFSj7Be9525jiJU+Zo2jLFLPZazi0pBa5NJidw3x4/kiG8ui4x1&#10;hw4lqYkKhcEeUYWthJR8t6hcmFFynaSOlnVoiKDUlINedZ04knNUipm3kH5K45Y4jpFBKZLRjJo3&#10;no9siqMufov9iLklvIiQhugehIUxhUN8EKf1ngtx9aQjm8Zn56BjmWFd5pzBltVUEZlBlFpKgZXG&#10;keRA3pJhj1w3a479jNEuZ4uPilYlxogkh/ker4TJhdp7aaeMo8VxWaPDoPxnWaAFnhZdaZxbmwxT&#10;ppjcmAtKK5VklQpAm5ICke83PI6gjtAuUIszi8clzIfLiOUe0oR0hlh6zKcpqWxw06Nvpftm5p+4&#10;on9dA5wJnvVTUJiLm21J5ZUVl+NAZZG0lDk3F45UkI0uPorpjQIl0YeDiake7oQwhr53hLZNbidt&#10;lrGCb8Jjt6zkcVBZ6KiJcstQSqQ9dG1G8Z/ydiU9dpu3d940IJd+eZ4rMJNCe2QimY8NfR8bfIsB&#10;fuh3ArTxdEFtLrBPdVdjYavOdmNZmKd/d19QB6NAeIBGvp7+ebY9WprFevU0H5aJfD0rT5JNfYgi&#10;344ifsUb6ooegAx2frPDelJssa8xeuVi8qrAe29ZQaaCe+pPwqJLfIpGiZ4QfT49PJndffw0HZWp&#10;fsMra5F0f40jHI1SgE0cSYlXgRV167K8gDtsLq4tgFxiganBgHFY4aWLgHVPdaFXgJZGUZ0bgMc9&#10;HJj3gPo0GZTYgTIrhJC0gXEjUYyagbUcnYipggR1YrHQhg1rq61LhbZiB6jnhVFYd6S2hNpPHqCF&#10;hH5GEJxMhC889pgwg900EJQALyDQ3xqDjyuZj/2DSiOFi+WDERzuh/WC6HTgsQeLh2sorJCKxGGJ&#10;qDSJ7lgIpASI/E7Cn9eIJ0XLm6OHXzzMl4mGlDQEk3OFyyurj1SFCyO0izeEWB08h0KDvnRHsGeQ&#10;72qoq/OPtWEdp5mOZFeoo2qM9U50n0CLpkWQmxCKZDyolviJHjP6kuKH2yu7jsKGoyPdiqKFfB1+&#10;hqqEd3O2r9mWSWoqq2WUmWCvpwuS0FdHotqQ504jnrSPHUVRmomNXzyAlnOLmzPpkl6J2SvDjj+I&#10;JSP9ih+Ghh22himFGXM6r1ibkWmuquOZemA5poWXQ1bfok6U5E3MniySnUUOmgmQYDxSlfeOFzPS&#10;keOLzyvDjcaJmCQViayHex3lhbyFonK4ruCg0Wk5qnGeOF/RphObhFaEodWYr02AnbiV7ETSmZyT&#10;MDwolY2QYjO9kXuNlSvCjWCK4SQniUyITR4LhWOGFXI4rnel82jSqhGitV99pbefclY6oXScKE1C&#10;nVqY6kSimUSVsjwHlTeSZTOrkSePHSvBjQ6L9iQ2iP+I/B4phRyGcmzUvl1vX2NguVtwjFomtFFx&#10;1FE6r0BzQUiTqjR030A8pSJ2mjfhoBl4XS+7mw56JSf7lfx75yCQkO19jBqTjCV/LGyovRN1G2NG&#10;uCt10VoYszN2oFEsrip3k0iKqSh4tkA8pCF58jftnxd7QC/YmgR8lygwlPJ95iDlj+9/FRsIizWA&#10;QGxru9F6vWMTtvF7Alnxsgl7X1ETrRd74Eh7qCF8h0A3ox99RTf1nht+Fy/xmRB+8ShelAV/xSEv&#10;jxCAgBtuimSBOmwtuqaAXWLctc6AOVkAAwj898Gw7oAqUO2sB4A6SGKnEYBnQC2iDICjN/qdGoDp&#10;MAaYKYE1KIaTNIGDIXCOS4HLG8eJrYIZa965toXUYpO024U9WX+v+4S8ULOrG4RYSDemJ4QOQBSh&#10;JIPRN/acPIOXMBiXWINiKLCSbYMzIbGNiYMKHB6I8YLua4C48IroYju0EonmWS6vMYj1UGuqVYgd&#10;R/+lZodjP/CgZ4a4N+ubgYYOMCmWnoVoKNqRtITJIfCMz4QyHHKINoOyaze4K4/rYfOzWo5tWOmu&#10;g40CUC2pqYu1R8+kvoqMP9Gfw4lyN+Ka4IhYMDaV/odDKP2RFYY4IiWMMIU4HLmHl4Rdaue3fJTT&#10;YaiysZLhWKWt3JEDT/GpAo9DR5+kHY2pP7GfK4weN9aaS4qSMEGVa4kLKRuQhYeQIlOLpYYmHPWH&#10;EYTwaoi255mcYVeyE5dKWF+tOJUFT7SoWpLWR2+jfpDJP4+emI7LN8eZvYzHMEeU4IrJKTSP/ojb&#10;InmLKYcAHSiGoIVuahW2Zp5AYQSxi5uBWCOsqpjPT3+nx5YzR0Si9JO0P3GeG5FDN7qZRI7KMEyU&#10;aYxYKUmPjYn8IpiKwoe7HVGGQ4XWaaC1+KKqYLixG59pV/KsN5xAT1WnUZk7RyKihZZOP1idtpNw&#10;N6+Y45CIMFCUCY2rKVmPMorvIrCKb4hVHXKF+oYq1I5yWGqFwxtzaWyMsaZ0bm6BoCx1YXBXjq52&#10;WXIefT93VHPma7h4W3WeWi15andOSK16fXj3NxJ7lXp6JhV8wnwo0mJv53R6wSFxQHV7r9dyiXZ4&#10;nnpzt3dujS904Hhpe/p2CXlqaqN3N3pfWUV4aXtNR/x5nXw2Nq960X0GJhV8FH3q0C1t8n4gvwlv&#10;gH4sre1w9H5DnNpyP35si8lzi36hesx02n7baaN2K38OWHJ3fX89R1540X9lNlZ6H398JhV7eX+R&#10;zjNsPodrvTJt8YadrDxviIXgm1dw9oU+indyYISxeaxzyYQraLJ1N4OiV7F2qIMVRtF4F4J+Ngh5&#10;f4HZJhZ674EczD5q+JCxu2ZsvY8SqpluaY2Hmdtv8IwbiShxcIrLeI1y74mBZ8R0cog4VvZ19obq&#10;RlB3eYWSNcd49IQuJiZ6coKiyoxqEJnGucRr35ddqQ5tl5ULmHJvLZLdh+ZwvJDMd3dyS46/Zt9z&#10;2oy1Vkh1a4qmRdx2+YiLNZJ4f4ZrJkN6BYQWyPBpSaLVuExrHJ+op7hs3ZyQlzhugJmYhs9wHZa/&#10;doZxuZPoZhlzVZEXVbF08I5ARXh2iYteNWV4GoiAJlt5p4Vlx4FoqKvYtvdqeafwpnxsPKQYlhRt&#10;5qBahcpvjZy5daRxM5kYZWFy2JV7VSd0fJHXRR52H44mNT13vop7JnB5V4aQxkdoLbS7tcRp9rAt&#10;pVRrtKumlP1tX6crhM1vCqLJdMlwtZ5fZLByYJnzVKZ0C5V5RM51uJDtNRl3aoxgJoJ5E4eXxTxn&#10;ur2XtL5phbhZpFdrQrMdlA1s7K3mg/Vumqi9dA1wSKOHZBlx+J5DVDlzqpjsRIp1YJOCNPp3Io4U&#10;JpF43Ih3xGBnTsZps+lpIsBlo4pq5bpkk0xsjrRsg0ZuPq52c3Vv7qhrY59xo6JJU+FzWpwRRFR1&#10;GJXMNOF26I+KJpx4r4kwySR4Y2m7uO94ymvXqJp5PW3mmBB5wm/dh4V6SXG2dwt603OMZl57cXVT&#10;VaN8HHcTRQR8zHjONGd9gnpoJJR+THwyxw52M3MwtwR22XRWptZ3g3V2lmp4MnaNhg944Xekdc55&#10;k3jAZVR6V3nWVM97JnroRGt793vzNBt8x3zgJKh9pX3mxPJ0VXxktQ51KHykpQ11/HzqlN520X02&#10;hLh3o32PdKt4dX3wZGJ5Wn5RVA56SH6wQ+N7Nn8GM9d8Hn8/JLp9EH9/wu1y24VDsy9zy4S3o150&#10;uoQ5k251qIPSg3t2k4N1c593f4MbY4R4fILDU2F5goJnQ2t6h4IBM5t7h4GEJMp8jYD6wRJxoY4h&#10;sXByqozNocVzsIuOkgZ0r4pvgkJ1r4lYcpN2r4hCYqh3wIcvUrd42IYZQvh574T2M2Z6/oPBJOR8&#10;D4Jxv29ws5bYr91xzJS9oEty4JK8kLFz6pDlgRV0948YcZB2Bo1IYdN3Jot9UhV4TImtQo55b4fQ&#10;Mzp6h4XnJQR7m4PZvelv7Z9zrnZxDZygnwNyJ5nnj4pzO5dRgBB0VZTGcLB1cZI2YRx2no+sUYl3&#10;0Y0eQjN4/4qDMxR6H4fkJR97OIUbvIlvT6gCrStwbKSEndBxiKEYjnFyop3Gfxdzw5p8b9l06Zcr&#10;YG12IJPeUQd3XpCKQd54lo0pMvB5wonIJTd644Y7u1Fu17CIq/dv6qxvnKZxAKhcjV5yHKRUfiFz&#10;QaBObwV0apw8X8F1qJgmUIh27pQCQY54MI/NMs15bIuVJUp6m4c4ujluaLkMqupvebRNm6dwjq+N&#10;jHJxq6rNfU1y0qYHbk5z/qEuXy51QJxHUBx2jZdMQUt32JJAMq95I40yJVt6YYgPuUZuAsGHqgpv&#10;GLwNmtlwMbaQi7JxTrERfKFyeKuCbblzpaXbXrZ066AdT8V2PppJQRR3kZRqMph46I6UJWd6MojA&#10;vWx+82kurmJ+uGtenyd+k210j55+jm9ggBF+lHFDcJh+oHMoYNJ+yHT+UPl/AXbPQUl/P3ifMbZ/&#10;hHpUIxZ/2Hw7u358y3IKrJN8zXNUnXd84nSOBMEHQFNnAgBgpaW4FfGc1bJUDmMEFdlDBJEpypCN&#10;CgpBppDk5b3/f/u9TFYgYQcCBBFQQdY5ene2gljUU1taF3ri9q4qKvZ6Fe33lcyDVuJT+Am4XXI3&#10;TwTzEavUO/C8bFekB74MBX6jeBHW4Uzj18GAnS/hAifOSLC5aHdHG7Yds6kbxEisXKPFroCZUASW&#10;ATw3FqRD85TfwVVYvrsUBuKr/RLgebzJORoX4p/t0vE24shgr8zIhB83k/3BzKjdhsbTfWpf9Cyd&#10;Cfyxr+nNOUkYSVukCLFP1P2ID0BNnfb9DS6joPMGaKAEdiy+nvyl/y1Cqa8dO4T8qhqt/qcsUTmi&#10;nJRdVQxhq9Ht8vHsNHSQn05Ow3bx1hHJ2DPOx7cSMOwe5y/hMibS7hhsp337UqV85SzTc2SONqoq&#10;BVGXGRWnZRYlk6i5TFmccKQQna/+IakRPanyDr+MJSo6fF2AmXyu079BPZdiNwqFTN3pN5Ir9f6t&#10;emlEzS29o/RmVb7cgMTr5ssWI0+132e1yqRlIPEDuq7EPTwYfaie9JnAKpQGpwtgszzQ7gUYYm/2&#10;NEjcWwta4iV9xiSduXSbIYivlH5XtwVZj+yr3iq6g7zRuSTulR3XuoVdQ3NLt/hUYI4aW6dm7KZy&#10;kf0X4Aj3rDtdfLFL1ewgcW1/XDEh6Tdt5ZTSHUap1EN6p2FItBAR185POCHbog8Pi0JnaAmfAHSo&#10;pMWJwlDVkP1yYM3fPhUkTu4zGFeJr3Wnap9LQroWsi2SW8faJDnS/BavzFRknuFiwhrkWq1n6HOZ&#10;UdfgMwPNKXvnlI45aULtHbEJ+bGTe8RfnG9r8hJLBv+mXS1+d3qQeS6hThjEl6Qr2osybkgHWlzi&#10;OxGsYTxUK4uqzve+jK7TTjuFo++La+zdsG7Fnp7rnDKztmWYHc36Uadi7bMn+U9MU+4zJJdZnz8m&#10;mqJPHx1JXE/vK+oI20nPlSi8q6khRLTJilKj3jbtVBwI6F7CNBUsal7LWB0lKi3o2sKfuAbaT2wm&#10;3Ua9kvhlvqQMUnVCOHUQuRFqopzQpd7bKDMsQfg7eQ+obZ6SZ+D4yUDqD1lcUw7VIJvSSqhQVMUG&#10;U3OwJRJL8ibWlTFJNoLd8TyJg7ehVmQG1HndJ/fiW4UPST/877ZryI1EXFcdWU4xhnEyicovtyAd&#10;qRjGgpimNhX9n/iZ+ibjK6KXWhF3heikLENKiG7K3Kuc6CXfC68SfeSPthFED9nfOYMQK6saEolY&#10;xd3SVsJVsZS6SiyX+xc+J2byysOr8f9yt+Ms8Q+cfYg5sZAVefkQtsxxYS+xkX5gixLO9MLjANeV&#10;F9a9xrmyBSUxeGFJE2nEU4sdjj7Eo9WXD3nj4aq8fYl4utIyGMd5+QnPl7iRDxBW4afYn22b8G4m&#10;tX0xfFITXtsBx6rci7fASzprwgDPaz8WTMPzZZPpKLxQ8iL2W/hIcz94Nr5AdcXTiDspBoUEvp1v&#10;s72Ab2fVbSMw0fiXGhkMMuzXrIZudc24CW6u/qXAFnrordP+AQMrMmPXwpyyjl162Fj8yHMfvKRe&#10;KTwEHygSbMfhI05nMoLJ9rPVceC2iVbPBiPNLrATfG8YzQ8Co3WZaebgVtWnGDWcWSnf9Q3cVm7m&#10;ORumFUuFOyGv/J/tFKzk8VYlqOlOrooBRFelahXIae8GP4GM1tY8Fchr0h5MB1h9fowFMFV7BJ0B&#10;dyveelyE80pNQkfooc60mwWj5DtaikHE4LQeBS69rDIR2J18B9aCrzv8c98AexNyYAJsaqqNrgcJ&#10;dc1Bh4FWX+1RDIbLy4RLwLTGaLccrpE/bfPUFGV612xQ22eJ1S+Vr7N1eKLiUW55/oh8Il+VFsk/&#10;PaqMQXmzIkmQjhNKDri/YlORaAFgmtEA60D6BRC1GlWmfFFVn1JZcFulV9CFLtBRXlV0NO8sf078&#10;3cEM7rHUOvoCtxKRBC1m42VX3Y8xDdhfBTL6LQDWlXQgfNcyQ+mAbNZvVGxEXim3yv1ljdhHPhf1&#10;zx3gOtH3B1Tsr1hP9BLWG2TvrGV00ME9k34NnwgkdDReZX2H6idSjPnyR8T7ygH+M/mVfJx3IBeh&#10;17nD5IKcXvYUabe/l/lI+kflMofJhJ0b6HEyz92ZjiJZQRE1QlbYLKNcyc7Ge/yYXF+xk/9SvoDX&#10;cj48KjvBKrmx7AHmPheSOs64siN7h+le1iuwn/ZmOtzeUBeY5QIR5UNzNqFkDzVlOMTPLJksf8X5&#10;Ft/jklhO04/UMrfVRUeGGQ9VSOpCukm5bq81bS//PdCb6ueH3dopb04r2EeeZdNsJKQD49KwmQvT&#10;F5SNshWV3exuZkL7UNrF+JR9ypqiO0qdUlLoVcWH92ipdnVFwBjlozznlkX+IH8sCCJ38Stt6og+&#10;dm+9JXu24V7pADurDjBhTHLNfMkw/a1enSWgN1WuTO6l2srb91hQrqWOAdnkDU2bmwO5X2Uv2EJM&#10;yPttzhGRXETtOzbEZFnSzDQ2u9HB9G+NgeIHdGz9RlE6dblmRfIcyk83HYmSN7T/2jFNHinVuY4T&#10;HzXJguUEr3S3GcM/8htqnjFTXWHFXUxY+xNKRJtM+8VLaTNjT+YAVdTwIQkhX9YKImeSqD54Rz1p&#10;pY11rSPaSjI2fCbcVWU2/8EH+SfV00xfr0Zzn5lzKo/sow92+hb9yXB9MDR1IAAAdh3oFQfVKkNJ&#10;uAMCaSGAxoqCIiAuhqIFAkoBQZEZA4TMl7y9M14Ge4Mg1oX01A6BuqpiRRQVFXoWr9RyXFW04Gp7&#10;37/4SsBvD7/M8QMDmug9s/QtdQvj6/QrK+WRcbo+641Ps3UZJtHH/wXe0l2e7wA9DlS9tuhzVhse&#10;moFcEKKMR/I7SscMywqbD0YwFmn9nvP0EllT/DB5vMQW8YJIlOOrd+IOCsxvEr2hYjzGkWrN5UqN&#10;+ULRA5Y1PjtUCu4zRMuelQwzd0vW5UhoWWlF6hTlXDYrPpLoVWRHMLhGeW21FxaqXiOcjTpr2nlR&#10;8BgQWuFgSikTM0GGw4pAvZD9SDm/+A59Rtl7oJQ6oMJS15Du6uS4U/hPGkFEAHZa81r8DsW1/UJn&#10;5CBwmGeGt+os9lajH6CnRlkYGAGmmJk6vux7qku3dr+RLNLlpagIf117nBfupBveeBd9o3cW30d+&#10;1m8TesB39AhvEOrW37DFGv6BXiQbGQNKaG/Ry9GgQ5fJh0hn9kmiEYmRdOO58G+xViwZJjfK0USY&#10;J+5A4qFzQk84ApLwF0EB0EyrA5vE9BAyup/+Q3OeyqHdpHdIf8oxawT/k/y7xAm7TSyOdUSv4ks2&#10;fohcxxaJi+FL6CLhcuhfiCs/EqyBhdw40265jufTQq5A3U9eMz2TziZsxqgsX1zKHk2WYfHMRzEs&#10;GkMpw79BEogH4ig4Ft8gXAaFoZ38QpCHBJuHGX5VH1ZItVTcU42R0fbvisTEYiu4rxR7ycUkPUKH&#10;TC4xi5EH7FB4JjxK28XzocekROgEDuCBfIu+C3UzDdI9jWfRImp9fZhyinhY01CYgbdV9md2Y2T5&#10;rKRIVGr1325Dis2bNvwJawy7VvVBGjrH7zVYTNj4p/Sp6BPjXTq93Yzg5JNWUikgkKa9Be14bN0f&#10;mXwssJpL7EZdKly3CxA3K7KhDfY2PV7FQT7sFr8x0Iu8yb+md8ZYw3N61okY+AJpO9qkAIiwtqGC&#10;xfic5p8z6tGx+qHE3cjN6rPbfoBvl5dtyICGLYJVmeC/Db/63dePUkP8H3V3cVfjcNX5nASkomJ1&#10;Lqn0s93JbytQWDoKGzKumc3SpsRwo1Z2fFsyC5YcWf//D8gPB98mOxVdAgqfUA2s6MCCtTxDQ6VL&#10;EQpD9tOHlipWWUtlXH4VV1T8LMPRdKg07bNaQ4n8/tYfGVaxbb031ansDe4lRtSbBMdwL82Axwdo&#10;EQCxaeXdchhKtMnLdGU+ljhFdt4Z82dK//Ro4wHVvN3vWbVqcmsefUT9IOwnclRzKfgk4an9StCH&#10;SYEuj3Tkou4KI7DbtRIw0JqsvSh35cIA99w+025g9+eAQQq07k5hWN3sLVNUv04S1kh66U4GN+IK&#10;/QLBGDqgl3t0IAH6Ceq9rRxZo3ex5CALSl3NEvj2wQmjGtamnWeb4PBdX9NX4flb9JQb1B+WTGgg&#10;czCGDUEpgmn0U8jfYwK2QAvIcesV6pFuKddOBZR8Ymol8w7yDH0EnebEvMfP7/KiRdj0FicSx/zC&#10;5uHjqCQ4HduCGH1nIE3wLZ4PNAV7EuNWT7MKEHEOprDidNNcw3hOvmElq9orYwoYt4Rm6gj17eY2&#10;0oFMDb2EF+DTweHodaza1xHxRON4SZAMWYK/tNRUzNVuM+vtETKTEbRmHTjLHuNy9tyjJ0wlCZ5U&#10;kAHcvIHgGCxUhb2l8OClaAph9v0bfAo7wQOhGchTfI5FXKfTZJiX1EQe+tLoXPnL/il2bXn2npW0&#10;xvp4ZxV5gUuK7icExnOh/8Qs7OKgEeQlpRC8gePw33ktYCPaiC3j+lom1KTpdJNQ+srQVb91fzwz&#10;VLM+tZleXumz04vcb58dXYjf4LrXDWJrjdKgo0gtEyT4H/SWXMrrAXdhoWgYl3U0SjVgSmsbkUoM&#10;OS1Z2ZcZquFmqoj6oZa/4xLpVpkezcNhm2qdHX1hxoMgJIk9LngCnaMceffAJdhXqFeTIEehaqr3&#10;yDVL59YE5Ndlb6rMLKxKIe3t0pb4Kcuk7OtN88wpJb1r3Q398usiktmheOodTz5Xuy0n8WZtMRLc&#10;YCrarrxa2yjtLYqu6peJsywVvsWtkt9sWKl3vJIblZ+MOmVKVYhDXrCPlT0iE12oTvFGSFftjOWT&#10;2ABwERbWh5W+UtyqyZUPF+6vPFbWs2+ofJGiVpJgVSm5uDfmJypbVKqxUG0LucY6aqpFdqpV+4X3&#10;aSIFuLIiHnPT/Q6517lo9pYNVsdqegrAiiotb5+zfb5WkdxhAbW/xhWbJoHcqJkGM/A4pJHZqEsR&#10;VZOTumHvR/gpfcGKelQFOoHutTxoSD5WtRc6kX+kvAtCMpNsgVBS8gfccSgy9rlJCIVEtrB3IO+Q&#10;QtoMOYs4cjvk4P0Wd4LmrvgFGYRc9eE1G0k/+YeVdkKdN2p/h9/I+MKqwT2SlNxsDIxVGGl0PHIr&#10;uxaNCxFT08hJEUB0Im4+C7EC2OzhiwTCLro91Q3GtNKYileGT/JC7KnMdIarZYT+LvGtuYiqil1o&#10;nEHKI94wXxKxIXOoEtxLVED4Y3N8PNH/IJMeaXAzPA1oq91sihKoIs/Sl4vZ+jn3dJ0lwZSRqDA9&#10;NRyPaTZAzPuIw0woHbnme/IPkhDtwM/g93z80CJsjQcDf4x8oz1a1VQtLe4sf1mZfbDXllS++fNB&#10;bvAvAP8HAPiVDlXokG+S00wujg6QlEJGi8yOQDh/iZKL5S8jh06JmCYlhQeHZR6zgseFZXzUmi6h&#10;cHLul4qe6GkTlPKcS18+kmyZk1VpkAiWzkvHjauT/0Hxi26RDjg9iTeOEy75hvWLLCYghLGIax7T&#10;gnSF8nwKmcSnb3JGlzCkPGiGlKChBl7EkhadzVUDj7Sae0t0jVuXHEGtiyGTkTgHiO2P/C7Yhq2M&#10;hyYchGyJRh7sgjOGZXrGqZFo8nDcpc5rDGbxojdtFFz9nuNvA1Mgm5xxCUl5mFdzHz+NlS91LTWz&#10;khF3QCw9jvV5YSMji+d7hhuCiPh9w3n3qAVvZHAwpGRw52ZfoO1yYVx5nbNzzVKwmn91Tkkgl0l2&#10;3z9WlCt4cTWkkRV6CyxXjgF7riNniv59UBvziBl/Ank1pq51tG90oyp2sWWzn8l3o1vrnJ14h1I7&#10;mXR5hEjFlkh6kT8ekzd7ozWTkC98vCxujSh93COjijF++hxVh1WAJHhSpZB7ym6oohF8T2T/nrh8&#10;x1tPm5l9LlG6mHZ9rkhilU5+Oj7hkk1+xTWAj1x/UiyCjGh/6CPXiXyAhByrhquBKXeEpJiB8G3q&#10;oSGB7GRUndGB4Fq8mrmBylFAl52ByUgBlH2B0z6hkYeB1zVljqCB3CyNi7WB6iQCiMuCARz6hfyC&#10;JXbXo7uH121BoFiHV2O3nRSGz1o0mgCGO1DNlu2Fukemk9aFQj5ikOSExTVGjf6ESiyOixGD1SQm&#10;iCODah1AhU+DEXYPow+Nkmydn7CMnGMvnG+LmVm/mV6KhlBrllOJg0dXk0WIhj4rkFeHiDUqjXKG&#10;jCyPioSFlyREh5OErh17hLuD33VVonyTOGv4nxyR0WKfm9uQWVlEmMqOyVAElcWNRUcEkr+LxD3v&#10;j9aKPzUGjPOIuyyFigaHQCRYhxWF1h2uhD2Ek3S1ofeYymtTnpaXAWIBm1OVHli8mD6TFk+SlT+R&#10;EkapkkGPDT2oj16M+TTVjH6K4SxviZSI2CRihqeG5x3Yg9SFLnQFoXWeWWq1nh6cFGF1mt+ZtVhE&#10;l8eXNk8ulMyUsEZZkdaSJj1qjvePgjSpjBqM2CxYiTSKRCRphkuH0x37g32Fr3NUoPyj1moonbeg&#10;7GEDmoGd/Ffjl2abBE7dlG+X/kYYkX+U8T03jqSRwTSFi8qOjSxGiOaLeiRuhgGIlx4WgziGF3Cg&#10;sSlpi2dDrMhrkF3/qJhtiFTWpLFva0vZoM5xbkMenOlzhTo7mR11njF6lVd3vCkikYx53iEijcF7&#10;8xqWiip+DHACr6pvoGbLq25xG12hp1tyjlSDo4Rz9UuWn691ekLum9h3ETolmBB4szGFlEt6XilO&#10;kIV8CSF0jMh9oRsOiT5/O2+Drkl1lmZNqih2lF0tpix3i1Qlomh4dUtMnp95e0K6mtB6kzoNlxF7&#10;uDGMk1Z85il2j5p+EyG8i+t/MBt3iHCATW7UrSV7ZGW4qQp79VyupRZ8e1O6oVx88Er3nZZ9fEJ+&#10;mcZ+FTnvlhd+szGOknN/VSmYjst/+yH6iyqAnhvSh72BRG48rCyBMmUtqBWBRFw0pCaBTlNRoHOB&#10;S0qjnLKBXEJAmOeBeTnOlUKBlDGNkaiBsim1jgqB1iIzim6B/xwmhwWCL228q0yGrmSxp0OGTFvB&#10;o16F4FLtn7CFZkpSm/eFAEIEmDWEpDmslJOESDGIkPqD7inMjVuDmiJlibyDShxxhlCDCm0gqo+L&#10;+GQ1po+LKFtdorGKSVKYnweJV0oMm1SIeEHQl5qHozmOk/uGzjGDkGOF/ingjMSFMyKPiSOEcByy&#10;hbWDyWySqeiRMmO7peqP9Vr1og6OpVI+nmWNPUnCmrqL5kGYlwmKlzlrk2+JRzF3j9mH+SnrjDyG&#10;tSKwiJ2FfRzohTKEbmwiqVCWYGNEpU+UvlqBoXCTBFHcncWRKklxmiOPW0FYln6NkTlAkuqLvjFg&#10;j1eJ6ynri7+IJiLHiCeGcx0WhMSE/GucqLqbe2LOpMOZXloaoOiXLVGFnTqU5EkqmaCSnUEAJSDa&#10;3yCWBpBZORiSeI4DMUuO6YutKemLVYlsItmHxYdHHTuEaoVyaw6oMaBwYmKkS525WcigeZsCUT+c&#10;yZhJSPCZNpWOQPOVppLTOPmSHJAAMTqOkI0wKeeK/4qAIueHdYf2HViEIoXRZg65G2qUXT20gGwx&#10;VKav5G3nTFmrTG/BRE+mqHHFPJWh/XPkNNKdZXYNLUCYz3g7JhOUNHpgHzWPlXxhGbmLSn5UZd+3&#10;rnBNXRWzMHFrVISup3KnTD+qFXQMREClfnWXPJSg4Xc7NOKcSHjyLWaXrnqyJlOTFnxmH5WOin3z&#10;GjiKU39zZZS2RnXhXNax1HaRVFKtX3ddTBmo6HhRRCikX3llPIyfyHqMNO2bN3vKLYeWpn0QJoyS&#10;GX5LH+mNnn9mGqaJeoB2ZTC1B3tvXIWwonu5VBGsN3wcS+WnyXyiRAWjP30+PHyep33pNPGaJ36d&#10;LaKVr39XJr6ROYAPIDKM0IC5GweIvoFeZM+0DIDQXDSvn4CwU86rM4CmS62mzYC7Q9yiSIDjPGad&#10;s4EVNPKZPoFMLbuU04GHJu+QaIHDIHeMCIH9G2CH/oI5ZH2zKYXaW+muvoVQU4yqVoTYS3Kl+IR8&#10;Q7Ghe4Q1PEyc7oP6NPCYfYPDLdKUE4OQJx2PqoNeILiLSoMqG7GHQYMEZDyyS4rPW6ut8onKU1Kp&#10;l4jcS0ClP4gMymdUk4cCAFCtxYGj9h21RQKCBKEqMlsVEBlxAspQHxJwESDzy/x2FpAdEjJIInsH&#10;ZEgQR0UQQWVIhwMRrdbTU62oCFhFRWp97/6+y2K0lTeUKeE/lJIUjpBJ24hiid9fZrac4UMqWCj7&#10;1WNCc0oW4vpOUZnXnvG2LbfATqa2BOn9k1c1PMq/Gbu0VqU1x2RUumk44YSSGvXhkGe2UBXJ741p&#10;RBnsQ9HzFes9XTWr5esIAYpvZbEZZY7hQjJ5dTNmUibdbvAwXN97t2aowC3mhwpApwmbLXHK/yLk&#10;vrVWA/vNmEiqKR9c91wJekaqSxXzCMfkdtnPGSTHdycnUm813bE2J1nr8ULJ3toaHxM75qvyEQM7&#10;7PdikR4JGbIS81G/T8YBjcRHr+OrbJ7p6iBFD0El3y3feuLvVnXZzlRTE6k4NynLPm17vFdYXWWh&#10;R0+Wk81zw/qKlxuqQ65YOvXf+302UrS3fMp0K9VqT1D1SJlGaJB9khsGxwFBJnwxnP0++1ODhUum&#10;M20zPB2zXZnKHwQeQL+AzpzZLF/ov/zlB/PgFpBAeo0uhD1CEjEG8o6I4E+w9/0GRj9724VAlpHT&#10;b7/BDuXttB7iOPhn5OM8L/BrsJhvhbiZ3uDXcN+BZsiIriQlIiuwtOB/UCueR8zFfYU91zNoGHLj&#10;nC9Dix6tfcsC0A+F/WxnzCY7yanHQwQi3g78NuV7/piQlvwc1AtnY3rhEJEi2IEMi2aIGkwq5lyl&#10;ZptzxtoP04ZymmqSGHdzIPMhVklOXN5hNjnHj8/luuYszzjEeyydSt4sqJMOxsRAdGlRMAtZJz1I&#10;NKHj0i96hFnLNJ/bTlIz1O+rLtM1qg/GcSZbtSiXAMQqN/AonHWKhBMYb55ckKTj/yEzRd8Eu/Lq&#10;grfChtxTxBaUmlPQfZ8ybJ5xfJkdZyJURtKMhmSDmaHW26XjLFS3hHuMTdUKjtdzD6kfJk7ySaqI&#10;aAbor7AEr4BXyJ4Q7yEf8hZfDs0YKx08bcqiFAeVv6O22xoLqPQuy1bJE+YV00OOBOgxSI5NcS7r&#10;vROzeB3avuiVgrPqI0FvoQbFNPEjUiQ71tmXsbFO20LKrK2OLhvInq6Yqz9Ady75VTzJdDnpYLcA&#10;PhbdsV2cQBOQ8JIXWrAnakAQne8SdA/apRr3dkF2y42XtCcKT0c3r85c0Bhf2pZ9yE7W7aOxq3ni&#10;+QxZuQV4yioqbj3awG6xDiSg3F7TcJScP6q/FdQFTmmGvIOQeYrSjpzjn88/aFpDEZ3ZUnIt606L&#10;JZ9NHW+YFkUw5temAKEsj4rmo57s8OLpBBduqnVTVBxfaDwY1ADW5yPeu+AhpeRi/XFeN6kxmeJ0&#10;caLEKSv7bKH2EjWnNVRYRi8/NcJyMLtq04+cBR6X39n/E3d+0eaoNfxgsz7IBjJ1Y94pcLkq7PKY&#10;gEu51poDxmZTKv6BCLRXht3QH8x9UiPcAig4k4iUc+74KpTKG0kMxtIFU1EgngI7Bd4QkpHXXktF&#10;PHxxZzf3OeDSYuEvYfeVxwg8uJl6B7iG91KyASIIKOxe2BV8dMwN8YcTEtjoPqQ7cgJjYz6B+bge&#10;p3ltEHYK+zsa/7++a7JzPeHZUhmPjlzTBfKNqFT0p+AcFgGcBn/D5xwNg1fgPfu7kRShJBJEi0Uh&#10;gQexu6JBrx3C1eLsH5uBryR/n7rD1kveFz/lvJN80t7ihUvnCc/zpdKlrDZBn3T1ESbkJvXe7wEL&#10;pX6RzsgD6fpAIhYgXeqVhudLxs6PMq2qloa1wFblRFEa+4oyRINx3RV5uI6Hy0eZ5/m/yf3SK8E9&#10;stx9cqg77/Z2OxKc903AJ7Q0d7eXBF+Yk3VuGyPT6G8vY60vcNjeAEP6cPVmzpb8UYzLPaXFGNf5&#10;BI1r2kNBmaoz/g3kpUzZvheul48F/I66yZheTZgp9257Hx0uKq8jMXfYqNYO1mtLmMqdzTK7oThn&#10;wriA/pbH179KCxY45d+NB8ESzY8Rs/BGlTHgKtKqyPK6ifnJ3M8AtI7qubVODGUFwWJhbS6NUK4C&#10;OouoiJmzx1pE38R9YL5KLuQjhon4OSBB/5+IduiSdkNAExKv2uE1hd6Tx7QF07wbydX36a/sw4VC&#10;ZmlNvGIV4F3RD7exL5RG0QDuvpOO1I+8aYtLnFFQawQjOFCCrjfABL/VLCMuRvUKksOXWnvGXjVK&#10;Z54WmLVM18ZIeSjLbl8ETbLDqgapA5yRMjgV5smKvo0LFkQU2iO2gNOGdQFiuFFbR/REk5XurQnU&#10;oI6bVYto/577yzTAaHPMyFSsiObFUBIwUu9MjeHwq96kLuX5lg7EPuO/sKkjnMEmU2QAC2bp5hKD&#10;UKLydvsZ7D4ltg7AV2bPs87iB2iFqki8iDGGivEXgA/9tjCak0m+I7zAK4y7JooQdG57LroB/em/&#10;XZyOPPe0S+bga9p+Qo6wPGsakafAC0sKyuAUKzrQKd46xAfj8NtpDuw1uCv1Ba6HRuJWCcMQyjaR&#10;8AX60t9FZMPjPEfF+4U/t3ZBZPBSVTfsBjWYK+FhWCePQ3CECk2h7uguaiPai/mlfoPl4itjcTwR&#10;/3cbQbhG+HDTB+FTkWXtl6I2cfppJ0GXeHOlN1gtppo2Qqi4ULYADhNfAEfgj+Jn2ZeRDon7YTJq&#10;lRzcO4VJJZrwfpwqObvpgXCnpGftepGP5JfmGH6KwlhuFKQrlhuugglyde4A5CubEfT+jyD4gGvq&#10;TgAAbF2tWnG09qpeJQRRf2mkRcoSAUGmIqBMrSASNoTs5K3/2+9lE0JYYQ9BATkVlKrY6s9Va21B&#10;sGo9J46qhTv03FV636edZJHc33RX2alpTdAFxrAxF77AzF6nQM7SlOcJ9DB1X5iCtVJBXXuVy0sb&#10;Gxar4q1ym0ydYQmmnJoI83TVUa2n8UbOC91iw5HUJ9AyvSPmDvwVn7/OFQngvD33oN7MhJDFVtBN&#10;nZEK76r2uhFlYcX50mgVX/6QdKjRsnfKyxqNzSPHW6u0JqTG6QxmNKYY2mNsCrwGn9APeDqQU9yI&#10;sBsdYG7snSEnGnfXdih665dZ1yiHnHbCqRqs+kvxVj1SoclGNf+2j6cc0763SaInIZFlKLASjjP5&#10;eOJIhr5O+Au6i33ZcVM+pcPp1Cs82mCLuzKwOQ5vUwU3LFQI1VHOW5KzmsSq1pSVWuBIj3boDpXN&#10;CkyE7lu6PPOQacZY4WN0ETfWPijj/qWsMcs7u46Y1ypOdoyDQeW5to/lBapLTR6SVerbdWuSu7Tz&#10;q7+M9tPFOxYELoGMpeOeSfB3pl/dpyBX+O93P5C59C+rPiYPOnjShCu+7UkAy5WSvadlwyr5bo+s&#10;TjXVpE4O1/TXdkWNad9VXlw7BoWUPfYMhxHLZ+4LkXZ9wd4aKkHyti6Mmpfbbj1FDhd4EpNkfRGn&#10;9CIV0l+zUTJWvjilkAxVboneSIar2bX55GbtMfEpMgu6JYgjaXRNxygxtTjZ2Um4lPhYoohPZK/w&#10;NmK+wir/m1ioEkl0xOfqoeQGwlMrizpKxENz135OqOFOcT/Rgq4WVBIj2HD7TLBYzVc/BTs0TtMP&#10;oEzbCLaDHp1N9hAMQfosM3gF80n3cE+Ej/LDS1AuYAg/gBHibvw5yBQMEwF4Yls2asHsVXJ0DHtl&#10;zMYCQQImxpSgsmQU2wce7erDHuEbkgJBMO6MPAWa8bEAOz6FWCtuwbcTGreP8IPE4ZYzSBALV7xE&#10;+tkgw3z0C+Yp+gGaz1ild9B+JjDzOjaTnki0YSq6ITIaG6MjAmJBJvVI7ADnKdJtHS6iPmsOgZdY&#10;BA4b3G8O539G/E1p8F3EYUwsfoA8M+zMnIkm6mVbH6KDPBRxEUvmsIBp2AiLiGmwgdG4FYO9dFHj&#10;dSjIcbF8K3S3PILrhaVl+6HH8FXb9OK5SIS1YGccctg8uDURDTZ9HZGFDhnM/mewbfx9sRob5MLc&#10;KoE/09DQqCuvK7J/Bfk4Q9ku6Ez1R7pJ2K/iaFEovL9cl9GGiMq8t/yEHLc+DH+HppjL/Xn0kTFI&#10;LMEK+P+5HcGus931Vt281j/KhLr9zf5MNxTcINMtgQ7VsoUo7FVdn/4ePlCxb0sYEmnfF16JPCht&#10;9g9HcbNdHIfNNZS6/YaZuJo6s7apK8XmrVu/ZxE9pBts69emQFHNngWXoB/r69PlcHTNXwmD8N3K&#10;iPAghLUD/zmou/WQOBA9YXzrNo5F85m1zdqQg72l+dp7PadoV52m85jmiO6/7faCaEjekrDjPfS8&#10;/l2CErbVlG54ifhUuPjdRH63lYvFKGX+WjgF+1Q/oyHJIJR8b5+l35ybxZp5Jv+xboC7UBRaOMr9&#10;U1qRsZxVyf7cMp0ZVa7ecIXJUBf5PqVHtb2iJFoHPXOdQX+CZtWd5J4WnbZVccXSdiaAvSeTas1s&#10;ksKl4AozpBxIX88kqFUJifQNrfuGXbRcN+w7QM+GOVEG1Yd+6bqd2ok9q/0H+42KKV3AXFV3U7cZ&#10;heacJo/+W/tL/g26VndrRwntD72O76PuIS5hrykHusLXQkVhQaI8agaIdG0nT+FZNc30MXSlpZdW&#10;oV1kM70cE6q3Uj9hhrwJSotNfttNrQBYvICcAM/CnOQ5PMc3i3Ti10QlZCER6voH6U8cqnalVPRu&#10;cyIVSduJHGoeLVMFkz/SvnlTSY6ev/0BGUlNxPHkCupcmBe5kKryXU28oXJEUuIK5S0QEvuo6ZVH&#10;yFTjFdNMMsEYgPuRPgZe6UO80/fnLiUu8C+2C4la3n/zGMFzitAzBMbu9pkgCplrohxiEzNPkEwI&#10;6Y0VCoK1uxvuEJztDvAi1KUWRTwRY12Wk0R4mH/YBhPTTDs35+FvDK9Dc/HXerPPcXycdxPtxC+z&#10;ZwQU3sMUOzbh12vS9Zfw21UkFohfrrDLtXhvuSHbiVeXGdNu4nipIfYJjlnQ0Fk4acr3YXHMsE2U&#10;iBfy6YIOPIaVlkfgG5sk/DC+vWEBuhlPqW2RteM+NTMlD3HXyoK0GHxO+ZlYOT6n7OP1XfgCa4xP&#10;JL7AZBSF4XP0twTnwAtusz0U3O3Yxf0JnrUZEQr8p9la8hQMNmRIYsFArSD1Auiuuhz7IdjnKFmf&#10;Cvpsb3zmg+8sJpEXOG70FtwGB/jZZXGgqieNWw5aOkfgG6C2w7skE6Ct0qwhUNhoSs0GO2orNvWB&#10;jCpq/SKQW77zm3tAWhojWg4wU5LgOYD49vJO2weSs3o/K5GLolWWpQWzZV2mu0UZkiPGQ9K+1AcG&#10;i9xl0wE9pkwJUfOous7bwtHa8ZVv2QY4/IufmdPoefsqy6OiaO6JuUe6FVGZOJlvSatRKx/NumSQ&#10;KutS3fX56sxNrrxKuzRkKafX/e4tZVvhplWfMoPormUrmakg3NZijlXWsiaTl2oSDjF6aEKlzQax&#10;Nm3XC/3/GaQTtibSAwDAlMIuVle2SD0JoEBEEIMoIOFUQEBADuVGua8EkDskIcnMfPPNTDKTO4EQ&#10;QBS8d0XdpfJYRa0CHohV1hVBLVrdeuGjXYqLywO27294gwXi1HIiufHkLhNsFD4IuYUfF1tuSQbj&#10;TVvdPcEKSa5jI5YuPazaK38pHAcJ1ISovZFFPhOHlx8h5sXX85wI56aUlMswsunjrlU4KQEhUjAm&#10;td/CBWzpSfdQrF4W4ngZHZBNKq2o08g8tpLsQz0EVsR9NJB/lrBA1+fGQx/UNeVbvATdENMM+lGX&#10;EA+wDl29ZTmGovbuseg4aue4gG5CV9P9ZDd5D/lADJOi+jk4R1rxbkI/IjeHwAXw9t4ycAEGxNiD&#10;NfjB4PsYBb74vEXfgyL3BDQKG3XyR8xYjKKNuKM6KXtHWCqv1tvDEOY8zwKHtGT/OBhVJO55BNbJ&#10;3aK7MSX5azDELIlLPtfRcsi4JyO3cL5TKcICqXIV4Wysl87AbP1C3Ta8U1dYFgamNOb9viBcNbYn&#10;EWtX/jnaH1tKbw/2Ryl5uY8JmSU73ROQTPjKSSv7AQ+njNDc7ia1wR+Z/Wv34Q4mVikKeMab+/TY&#10;kP5A8h2MrbWNGkbbVW1BL9CVDMunAGHkJ9wjZbNkrFOvLB3akZ3Qo2tAwsH5hxJrDoNzHT0lT7EF&#10;88g+G2x/y9PkTPS64VlUJRqoHQwyIxdUHT5bEW8adefKjlK40z2ZLbxC9OPDJ3c2NeDfHttcYwMy&#10;uj6VpGPHOolsE7aobS7pC1pjyolyQaYMh4NyEL7mgc9S2S/KNe4+sgK50umV9AERT33T/MeCN5Iy&#10;g3UxU9OlW1NmW3JIk8gvyG5T6SquJF1kxqtcdgpobk1tIEf+Xd2AdxTlKnBzu0qcFxocTsC0Jk+i&#10;37CSb9GUoIuqsKg+q1FUviweUL2tOpT1RBlXw0tyoM/Uhe60Vrg3LOZOUz2CCe8wkiv8q9tb+Fjc&#10;zFqMUxI9PKBjqt+LnTWPa1Oqjqr967qL/q08Xj+StZZxFNgkAkVLY0Jkq3yDUMf9GzkkGvcOIEqb&#10;3Nm2cJWkkZUHfpI+wWO13o1XRYvUtFBzoFs5K4orsmYkoneZ+bS1uD3hjVzZlBHJobZJlnABMS25&#10;4r0F9khFbA5eKeOyvgdbERuwRmMpIxtnVJWygcoe5p3sY+FmGkGsMk4rViAeCalUD5IWcZ0sR0Tc&#10;CCIAMXuvhZbI39lR4BYyzfoPZvz/6y+qOcJSMKME8FrFMPMXWF5QoejFP2d8JU/HdbuHyXl8c0Qm&#10;MQgGuRbQDNK9rfFS7Fd2GuBgLY4cdBaLQRZU65lawTLmIn2q4is6XXEnf0DxB/lIegN1lhrbvZfM&#10;I19EWBBbiNcBQ9AWTnHeg3/hs+wi7Dvc3rEQrQU7EFulVDfawGWWa6nySMV5jVs+S16g6kh7Qzko&#10;V8U/Jx7RhvBj8JzCKoDEdVQ1ZwTwiNdsHuYP6x21qCXOkvkws63L6wtoVUsuX6rYZCTzaqkJvSQt&#10;kzRry+MriH3qlPBoGKh0DwjFnRXTnC5sjhpml6D3iMuOfUg3PiFNYRo7E+oO0is7VvPuy/vNV3In&#10;qRLT5tRJ0tOoi18EP+le7/iEP9I4bPsCLisjOSKsQyFj56Mi8qnjQyQFCiUUY3G0onZG8UOXibdT&#10;ntt5MreEWtRuTBUTo60lcRdgV/OGHb04qbu27Q44oE7gZGLJ9G/s/agvddfxA7IczkmudGwstKud&#10;NPcVm8remqLLFueMGJ/x81N69bBiKHZA613lt71K9blG7+/E3K/76LVV8aMg3+UcdUb4y5ojxLUm&#10;sulMWwXvds1C65/Kz5V5NvdVqnKcDOKqrBSWLrjGPzZGvVDntN1J+bh+3m+Bvil47hUuvyQcdXlL&#10;3hCPOCyBryRPxF2tz6szaqxaumt6S2ON5XVW+4v1gfURe4F2aYNp113Vc8Fs2F3mZ2GK31PFmKjP&#10;K5GabHJxZRG/SwwOJXC9zF50ykQLrlcva05v1JXwDBxh5r5unZ1o1Z5J9Yxoalecckx8K0xEP286&#10;6HdRPi+p88qmHKR7XGOISFmgw3kcQTYJm1sKpZuq1hmDpVXFZv1a6Znsj9pl0qk90WorGTfmJ+a/&#10;Mm0Ym7aVPfHTyoMQtlcWWYoIXSugCRlnWYAxdEfj0eZ0PPVAnCEeZxVN6iLBs+wkTRjoSL6mCgHF&#10;McVMEPANHVPkYb/7FVDNWL9XIjGEKVwpfAYrYEUAHyxGMGgkFUWVjB7KTxcFayH1IeuGmqI8khOU&#10;WpIfY0O3EWdC9fLbcMovkLKGHl47CS5e5dqJ88AQS4IdA94Ns4anmqyKUd0TtVehSfNP5aesINVL&#10;5mzSBPOJ5kefohcr2KGx8h3UQ7/FJCChlw+8RIS6ngYf4VLWaYwDPjeEGHY3b65YoYs3HC14rYnX&#10;W2UeVyVpw5NyGL5aFB2toJXfh8xTN+kbvvfJb+SPvezgLnLB9RzAiSDWQ3QYP1Ev019styov0Q6b&#10;LQri1A9aXma6Kn82Hk+cpmf0mVHTCketZUgflasifNuJE4zFxmn8jVzt+iPwJCNYv6FCyK27pd94&#10;eIB/T5ve6Zz/D3V1e23GRWVV64XEDtrY/CqqRz5o+DoEoZZoPvtWE6nKZxsn8DbFK9de7AXl7GiH&#10;+sOztd1HygoxHv9wWMmiPM+D3mXCtLG2cP7g7hZTduX6/zFc329NHwgAxrU+6lO0Z+sEAoSEEZIg&#10;qVEBWUGURBSCFQiizMpUQGbIHt+VvfcghBGIBMGqPRee1evVWSlKi1bxfJC2lLaeo4JVpOf/8H5+&#10;eNMVJlaDNSlOf6ppgTyredNaTQhV7Wh7hDkhN3PyA/8p/Zg30XS168LhezXDHZ7a26V251D9qfwc&#10;208NIjrOsqGpJH2rkdpCT1qq0zITyX+op1ifElKViZxozKzMzQtDhUvwAkzjy86NjauqX7koTUDJ&#10;r46K5ieMr63e1uis06ZfmbKdE4aottnEUS3AriRPqqY5E4RCxV5eAXaL9Bv+CApCSoS7GkkdD9vQ&#10;1Vudb1jrSuLsMay3DIIFYN/IijWOcAZ28vT+XGuiRYPwQPJd1RJ+I6FVLhJUYA9LlwsPoMbhIdG+&#10;BrprmB9T1eJ4wncX621YwbI8lxkQHMi8YngguLgzTPepEJ9Yqh4QasiXlXHCOQIi+0pUibVJskU/&#10;BkVCC+Lco4L288Dryq/ts8CfRQvWdGAyD2MaAIYzDxo+Abp3jGmbAG1itGoOaCP7FBKglKCRrQX2&#10;Yi8j3QAtqA7aB2TU/9v5X6mzEm8nSLFFQgsoseR+aXyBvMr8QF+GFO3QaL6FbyT8rSqAN5Ot8v9B&#10;7QSLVAitwk4hq0BVUD94CUTXBznD1fgKg42pohS+NX+vTM2lGmmKyD1e3SX5xzsyNHHSdwm3lTck&#10;k2S+vBy5SjBJ/oLPYN/Bauhc0CMwDbxfJ3XABnf5vHVczyisNW/VPs0ZMfRqSvbQdDjV7bR3ap8y&#10;McGkTJebyAWyKekMQSIRSPaGrYRR8LfBHwL3IU7tz/bfbH7lR6wZFtrBp6ZBU01OlSHIULn7udaj&#10;K0g7r96ioSUcUoyp1pHjZEz5BIEtWS+9ELYBGkaGgzcCEPR3Lc1e5Mo59JtlxDF7UGqi2DQ5q/UD&#10;Fv/dA9okoy4NVo3plyQkKFiaPWSULESpItQjV2TPw0KhBgkQnAFQ4NqaM74nFUvKQrz+Vez9yp66&#10;mofZC+7ntRiatf1oPUhpsc00vI6LNAPNR2LeGsJap3BJmsusEvSPyhLO9YBJWQJ/Y01If8LhhdLe&#10;Xmnts/3RXXP1d7O9HcaGDlqOM7IJpqRbT7Xw4taY8pg8kp9ugQXhatV9HHkoUXGAxwnMk2YIyqol&#10;Xk/DVKm/J6Bpf/5Qp6f5UjbNldO6mvah/U8ml7Laom57FbtgTGZzSeu0L7l+OIvqOM8U2ixvEawI&#10;PCdhCllVL/oymZ0liu47bd58kruO5aY/aMexRdQvbd9xGlPGzc3cuthJwxbeURJKu4jPxA0rRwT8&#10;0C9kx4Rc1MfIv0TNVbTejbzc4vmuc7wpxtmOQn4Fvc0Zyv+OWmkdE2SkuE1iwY3Ya3q6MJOE1uCE&#10;o7hHyg9EBaG/S38RPUYdQpaJKyq9nk3ir4o5ndfFjxh0F1P8Oz3EsUM8SQ21LhH/nHLUeF78IvaE&#10;TiVeIIWpjwArcfOK3UAwBiPdBJBQQ/D7qitDenZJFhX7uV8iA3kv2wcRWtaoHYSvpU9ZMmFGyk7j&#10;P6A/Yh3aXyCAFKm6DgVErZP7wDMYusQEHkQ9g86Bqyo6u9lKXJHDTVJU5xmcL+WGLLHtlqwrvcfs&#10;ll5MWW+ok0zEirV05DUJo9qMrI2KkKPgBEyTZCVU+95mHDhcQer6j45ShO/gakPy8E6KejKLaPNX&#10;geklpjklIXlSf1c+FluquSCrJ61R9kqXRUXLTMggRoXo4aqgXPAGtLd8oAtjTi4855ow9uXecvTo&#10;/8p8ZOXrYtKxpkrN58mn9dkqS+x2TYriC9JSZYzsehRJFi6Zw3QhGxFKEBtshG6W4zp1Dr/CPNd+&#10;61SuyBFpPpvZaVkwinc+Nz7TU5M1uimtXyxefV/li3mjuKXIjCJLr8lWYk7CD5EXQRaQAJNKDp8a&#10;qbiXXzN0supVtsynPoyhjfaV136eeqAbW39z22bXeOMe8mJ7d/MYcbG5jVkWXqnfw5oMWa9GcxMD&#10;guT7+JyS9JP+R2T5qYMhdWHZZf3r68doJzzzDZ5UauetJsu2Te36Fhd5ja2SeYZIMKWw7oV7dcGc&#10;mZAW1QreaIBRli9wFb89wW5EM2YH2pu2Z4d6h5oFNKjH1/I4NdqtYB7cFuUsbpsmo63JbDkxy4jl&#10;bg2f1H7CGw35RrlBQAuYl/KEvcX8oQAeIOHflUwjw+qjtu2jP+irYeFpWd1H2ejU5R0MTsS29Q4S&#10;N5Ycbgnl5RJrDMF8dsRaTbjAjP5IsV3oDMyXDIv0xSuOz3DvM9L6sbw4ur03g9dHC+gq4JMoT1wZ&#10;/CvbltmJgiIywYwXLiZK9JuF3ohd6l2iLHSOvEX0U+AgMi9uLRobeCyaZiw/hhH9QC/1fCb6gTrd&#10;WSt6SrnSXi1eFz9nY4ip5E2mAjGP6NFViU9HcFVi8QzaKDsFBAQuIGlARpHN9wS+mTfiTYCp9Jge&#10;DnSXesndAfEoHqcHio+fsba/f8w4Yy94lXhJexbUR/Qpx8Fi9C3ZKhCP2g53g4uL6L5FcmWeuq9M&#10;1p41190vvUzVd3wvWaDAjmlJdvy45SniI8cZ3iFLiHe0a+GiiOvKROgi+q1UAGFQXDgY7Cx80Z+o&#10;iclL7TWoprPOdN1XDlJLO5YrIEqxAy8/En/Rsl1WQI4xHJAmER9q2iToiCmFF/koFCOZh5eifNAA&#10;hC/UHIMMg7mvPBP6xVnCrjBtKXWLK0d9h5JkB1XZ8R7zccVd8v8ZrA+2Jg8EAMB1HnWcolZRHJCo&#10;JxohgBWQLYIKKCICskfI3l++mXyJSchOCBAIG5EQVkFliFVRcdWiiChYEetAsbXCnRVctS16/RHv&#10;87wbLP2GsC0vzJO6jg1/GknabS4h2gJ1r/OgKkZVkerV9Kz07aHO+jBr777Y2vyi0xGLq68UXg92&#10;LZ/OH/UtLNmW98VrrSXVNGvLuFlt+HrjfMMN3RaXw9odGobzlGqO6kNPMEuVCZ9M40RQaDUm7gQt&#10;LH+AT2N8li8WTLJ1Ajqg4jlk1oFEAX5gDOoDXoWGIGIoyrMG80QwwrhkJnbn/BAdYTkej2IaOQur&#10;r7KVvK/Mvtx9/F9kHfzlwuP8cMEzkSCjHeiCNh1YAxbAD0PaYR6a65mIRor/RZgW+0ps5xpyBkTy&#10;lhi6D2ismsGEoEpTN1sId0r5XDbSzfPjM9DL6YNCNtYTwxYB4jMhnhAmafJ0QlAcJy7EVNLDZ5qy&#10;j+Fgs5bqg3dW8Oh2/E9jGnNQGo2HsT9Jq7lBPBfp6/TZgr0y3/29ACCTBPeAVbIu8ijcLRsmOqMv&#10;ZG9O92X+pE5r/IlSqBou+422XpVkmMvAcsclq1jXchWcCO7C3JVpO/hxytb9HsJypV9wquiJ4hz5&#10;HLxS4UYMRVPk6q4tGUnmrQ2R2TtNQ6XinD+NZl0PnWGgYdPMfn0EO55D1q1PFfPytDP22QS/qYeD&#10;HURhqjqyHbLmUogo8kr5dWdxunvJD/bnWRuLz5QEUN5YzmnraHDBEDaX8db8nqVhc/OWpdzjPjVu&#10;2+cm2KePCeoBurVZ5EKIqAaIjYg+l9qxNc2/JrrOlrmjqti6lrKo/IWmhlpfGooSGF7F9czrrIuW&#10;2SmB3NB8avQF/mXTpSAFEGpwJCvAi1oqcQDxUVW2z0qFG6/bDBm4nVHslJ1Yu1DdmvOu+nskmm6s&#10;oDCXsFxKZye3cdqL6qJT+aEF24OihUOm82QQpOpDiJPwlLqlbWbKjba1tVXpP7cuL/LPutS0SPU4&#10;J9PuAFtp0zWfGCizonIk2Y+zvbQ9ej7vXhEW5CKE8r3IDND5nxsvgM9pLCfdUrzOhB57kH6oU2vR&#10;ZYWduKXaTnn53RJ4Jk1fH0b/m0k6lpb0kH23kh11kycpYQROCzcXppAzRE9NsesJcJ429lSPgJsx&#10;0bBGmJc9VUoF6qljOr2og9GGNYED7L2sp9B77v2UEcRLEB/dj+JAf+AUdhsK9AiUbETkrlbciv3e&#10;UcjFmE52b94btrf1lCCFu1PzWdjFD0BjRQuEq5iXQRrwLnkSugf+GO2MHIBLAnG0H031WCDejX1y&#10;7ZbckXS2YewZwALbbs4VUWzRZx4HNKtN/CnoAuIkhOExxgXgMzoveR1Yjm2NksDB4v2BS5ExCdX9&#10;GSbFk1wfSQjSpBM6xmfx2WMa1oTExwJwLko6VIE8Ju4G/SX4Bq+mDwivSZcmZYhyperICShKOhVw&#10;GnGUxbt3o72yStdPYp1stPUyfWdu7NFfmcm5iwqm2XHK28o/uGuUeeAY75Uyhvar4Kxy6WE7YFUM&#10;RmaCmMIUkAknKfzda9HN8vuEjdi0nNryLfW20VYNMJYZmvIbWGR9h+I6x1F3RTTC/aAdps3lj2rG&#10;EyeFQ+q/9j4R9alnByyDelRz3AuQOuUfhHRMo3jUfC3nZNHzqo30GZZtZpy5tUAvv8AmmF8Ab7nr&#10;8sKp4XxXY11ionCT/stenshLl+A/CPlq7O5KxEM1STBjLrlbmoSUH6scK6Zoa8vP5NEZcaWZR66z&#10;EqwOwBoOxdKVY+FBBWkJNwR55pl7HYAmY41/Kdij/9Ydgns1/YTv0Zuq+MZAyjz75vJBKr3Wx5RB&#10;tx0NlP3MbK0MEMayL5X5Ul5yH1o3J+zif7Es3dMCuJl/96eAB4yX3JkwT1dIGEEV6uQG/2yg1bvs&#10;cc7dpnIjTl9k/yhzZK6rjRLY2L7VRZQEbmJ5X/wQX219tydVeN4y399HNGVe4Z4OEwxEwns0XONT&#10;z876eGplmVNOwslrhh9opS0cKY/R0ugo+IbVa6vNHuVMHHWOR/iEcuWe1cKc4vv+y0SNBevdE6Bf&#10;jGLifHS55vU/AmwZhVVahJx93DyMXKXa5RNoKiML+IDNZH9FXYG1cysTRsUywYY9FZI0oHlHCR4K&#10;uZGGpSRE7RIu2yT+d5OH6BYjpuIW2MnC80KgMk7JESEs5VmELUiyQJkzC/UFoIS5mDeYvfuzOAiO&#10;3uEviUQ9SD34QWzcRSalSa42rBeigvtlLwEbQDIWiq6IcNki8C54TSCHRmAHyjz4OXIgfic6Fy3b&#10;DWB+2FO/cTFLsprULMnHvV3a8G5pkp3LN2Kk0kTBKNZn2Az8R0zHH4iSxH/zYVAlsWa7Q+245yEr&#10;/Anvi/iI7pdm+9Vhx6SvSaXiZ7I0l0f4Btkd23fcMUWK9SY/UxGjGxDcVARKmgEnBZEHiLIVjlmH&#10;wOOKWXGvYEf5mwgJopQP+6Wi/5N3kXTiXfIjroslFfLw2hUcsX5ncRqPoDNp9fwT2rtig3CJdjEX&#10;A0BNUqZKNKK2x4VBcarxiNnwsGqT3wo0LjeDJMW6lQbXSMlqxYmaHnZs4aoiItcx/6yGx+swH8IK&#10;BW6mlxyb0GbUZNwRrTVsOHgKbNX1hFfDIdqDvo+RfvVTEojtUnFcxeJ25eTRfBav7KVlDse7ZEzN&#10;4D4pfoA283Msl9kPBf8tOJ3hBiDmpoNkcJnJ8n8G68Wv5kMBAPidwshFFtMqp9xpp6PVUeuhlJLo&#10;4VFUKiel5zmnTuf5e78f59U5PU6np26vCbVmuD6GMFdNNhGfaqutXdzChzvGRMqyXX/E9/P5xkYC&#10;58p0oUehFFOSrxweN2zw6kDT+GXNtOxGW9c71+aWZbxKEdgkha6XXmk4WfyRKqn2jwMW9YQ9Kvm0&#10;tqwK2HofCC9vCtWAD8ou+GbDlPGuVz+6WL/4n7RsY2dslYt85ogL11RytH0IcioNa0HkoHKwyfWA&#10;gzqvvjs5XutS88nWBt3tqqrQbaDR+sI3Fd5glnhNIgP6O03N0pMnuip3ybHun9jnJQHHXoFqxcDh&#10;17LflXmtD7PqVHNN3yZNaU7XG7dm6hB7cOhaMLxi0ncnNFXW7jWLNBqsrQr8r2xJ9TVida7C8B4R&#10;VCBB5hNp0lXFcwQvv5S9hDivyE8+Ty5QTm/NIA9qmJBY8ltgmYimAt6lyoH6EvVtvoDuLuqybUC/&#10;kz3kzVhIiRN0HKsrXSIfxGZUTgeW4lmaZUmv8SGdU8wYkQQ6hiwkhqE5EUNKkDFBEvkEG2q6Dzsr&#10;eytp+KY6lFuE6DQdYCnyVvun7ApqAjKy/LBVYE9SInYKdo0pxFMQMPgWPoveErFEM+4ksJNbiYxD&#10;CeBm6MuKFZAbjDH90AQSCeyDrchz6QgShH4hKUbuYbLdZ9HPca8YB0yB/xDcigcTvIjDp8g1gkHi&#10;JPnvhhO6M5TSehg4TrXSHFhF9eoioTTqdtEE/BH1aP9h+C7tuNsNuUR/uKUBPUJ/HFyEGWhfEYPv&#10;o308FxFrae96sVZi+NUSqyMNNBUHcIYFWhGYo4cKX0Jh/IvMcXglX7qLROZz/93ig8xxu4LXo0/Y&#10;syIcu856eMbgrQxbO6rZVlFU5qzFytPIEF2NNUQTDugtCwq9QZ35TqY/lGc6u/M1nGc0RF9HZIbd&#10;Qa/RQr2rCMaSuUeeAO7Pnq/pUhfXjprmNJ01QiJSO1AtV+foBqoaC+TA9xW3Muxgf/m8nRg0ZPGJ&#10;VsP3zfFBV5GnRrlIjT7U13u2Yre5G/ZO1dVmH5ODxuHQKzxVK2r4QmXXBdRF5V8EQu0/ZMwHI2wH&#10;dy6CkivGo91huTUuyIaQ5jOiItRk9PfsxWj+YvXXqtCOAuMnarS9HavSHG3pUz7Qnm66nC/UXW44&#10;mW4FBmrtO7rA+9WSqBHYsXJlUD7iaRkUZaEbTY2ed7FIvdH2H+U33ZRBoV7YuQJ9rtnYUanM0Ca2&#10;Pcs7pZM0b0xfD5Q2qnbsB621lqhG6KStJigaHik/LEpFZs0DntPYYoNfTSP3VXaUaZbblBtH+LND&#10;BWL1WlZb9KhgPrtWXp/hwIwqEnY0MO3Kyah/MJAG+mwekwa4CDcxsVCnxzATiRZW/8n4FK018oyL&#10;TIrdoaeL65TP6BuK1rwZult5PN2LrlD3JT6nEe2tzZfoEmAs8A5dAD0Q7qEVyMQaPxrF5mx7qFWl&#10;Q4b3qCBVDmqmtqnvlQ5TMdpdee9Tcbor+zKpZDA8MYvKgU5tzqMAxDvwG6ocbRIWUsext2sIapDQ&#10;VD4j0kAJf4mohOIQKXER9lH8RIzBs7mfEa+RkbSvSFf0TMIdMgmzbl5JVuLZge3kDWKDEKIciJk1&#10;vVQo+V2FERsiejgtLiKd4c24jswsGcO7SdvBdHyCHEqdJdwo14RUooTaG3mRuEYZAhHSneoRMmQ+&#10;9VjgSB6lPco/RTF+kPXHHPh6aDWm4ZOKf8Quc1M5GO7EtaRG4Wncjvh+/Cz7NDKT8GTNgXEEw3oL&#10;OWKYuSqIIt0ZuWUSAS2PGSf075YPwNVoRZlYPoM+M4dlX8R2mhJT2rEuoyQ+AV9tOBi5AC/X5wau&#10;wd/wUqGBSONggZY4ytrKrsBHqqfo+UiMzQyIkZtVznI/NKKCz16OdlnfpLhgH1hK48Yxq3k44mt8&#10;sSkw4AVOGxqEPP5Iv1zQQmzh6sw3oTeNtyl3uK3+lS4DCaj9S6ZDjtknDuhQD9vlvXWorbImDsCc&#10;y/dGSDG75f2AK/hyU68Qx42GKkEf/pRHTeOQqq2FjIfdWqK1h+F/NfVKR5H1jS5ZvyNddWl7fVFv&#10;uyVOgHZVfR6xDvMr7w6ox06VXRACeJBxUnAP79SHGaehvx3bR1RDJzpStMvg+PYQaQbc3/wqy4gk&#10;HGrcM4oM1vtu/xlNsbdueoaOV80LALB8q1qoxF6a5wlmcLV+rAwoy85OotrNcbkKXZcpoSBbBhrV&#10;0hUHQg1H5H17XfV3Feh2m95P5brJkbdqTotHuSlA4r2Ck8ML3XvY39Ax0xPjy8I+co9RLPPVGgxI&#10;sVqq0I8o2KxkfaCyaU8GX6O+tH0h76AdCT/LYcAT8TX2DbzEO5g1oes8VrMCPN2Ya1hU6ohP6VXK&#10;fk0af1ddUqTm0zWPJAQ3plMkd3MZwB/bLOxjSB+uYWlkufgc64a2eqcyl/GPPYoZGdFj+JDPB9Zj&#10;17hfwGR1IpcDZReWsdNw/P4ethKJTF7KitDwbe7ML9in4UFMI+4h7mZSCGdvFbOUnOdxmv6enON/&#10;Zp/jQWgby+L9qmjWk4gq6GAGicbM1wxBvE1SMn5kUewxepbsC/uNvkW5iavpNgry5mkp9aPHDO1H&#10;R3AnmGPs/979OJedUUYxXuyv+f30JHsucyPdwZbvHqYL2fxYMR3N+oe10+uYafH/CYIPqCYPBADA&#10;ajnQ6mkfWJURZEREYoQHCGEJwYCABBBRlqwwZCSskJD57/1nkhCWIIgLnz2qtgj66qnU1WcRn1D0&#10;cFBt1VOfXk+xJ9bnfV8TtAQeD2gDJ+EObwHYDcsRFuqje1UEVE+715dBCZSmwhlaTZ7Nd4BPiQ+Z&#10;YvAsESP6CRzA5dHFoBU7HpIDqtAnAb1gBrrFux7kIAQMgtctca3d4KA5RGYDIdPS8j1gqeFs/mIw&#10;nq3KmAK9GTeRDHSlTkdzwBWkOCQM+Ij/ETAIzGInvA8Ap1EVZAHXO0aVF8BF7ULpLeCxbUAyDFyx&#10;Xs9rBb41P82oBHqMn0SrgXb2U9Qs0Ea/C1kBUOR8wCFAQazyHgfysDTwJGDt5SoWAFVPsDQQKOla&#10;IfEFkhwn8pYAAntkxlKAbz27/QbAM6+JGgB4hprgF8BG+kZAP+BLpng/BlZhH4GHgMegXJEDLO1/&#10;VDegf9e3oWxYP9sjyD2s/6UzVPyDfqrdc7tRP219GCXXz5jswRP6GbYooE9/n8r0/ks/hRugndbQ&#10;ElKZbD4kMUm5Jm5lc9kdw8Vqbq6GraqdFScxbrKexCPUvcZEgRM53Pyc/zNhUBzkuuA6lcRzBAO1&#10;ImDe9L8qVsEz9le/rNtqyKsLLv2TDZSJ956n5xsU6UPU5aahxGjyiHwy8jZhVyzwJ3FGFcwVYBZN&#10;pdc69LDulH7AGCArly+w7xt4tTzmVuP9Ug79fXPdXmeqt2Vp+hqSUgwLfyGo1qzIQ7hN9Y5/Bzuk&#10;6edK0Au6FK965Df9Z52ONbZsaH7JSBX5NRF0vlJbkkoVtCJ7dpP7VB07KaJE/Z1Qies1VyMV2JB2&#10;hj+NTuvecEnUCfjSawyJA7doCxg/zVTTb/Q6rapaTHnpVhZDZJjOmHOCSNOv27kIl+iHhGuxTmBz&#10;pBCdBU7yb6KeYDj3KJIL/shZDHdBBZps6hEc1vgH+REu2N9CesENRdcIEVybswqXwrI0BLPD8oRz&#10;6CwsjVyGboYl/PNIK1zKvQCPwjWcJOgTrFPnkPdIuHEN6UL6VY0S0cRw0Ua8meDuprEhvCdtDTqH&#10;uyXUoVsxKOIeYkdf8U/CL9Ay7h04BHnGASAVolXVkn8zjjWkELGGB1XOuIp9uc+KjTGzu1egn+jr&#10;qafR7dTphPXIIGmOOIYsJ6r5HXANLubOQaNYKmcYckELW7uIfbZb9Rje0WatzMWmrSGFn7F15v5s&#10;O1ptckrNQc4bJPHTiB9zNKIRNlFP+GrovySf+zskxm2cGfA45q2cxC913ZNN4S6d/hUXMbEjuRBB&#10;Lfbw7C3Ii7avUp2QNPNcfDs8YjREJMBclscvhozUQ+5zcJ44w/kAFmIXle54+MErsm2YsVdekYw+&#10;7HEu5KB+nc277iNY+5WUcfi1bVl8GVxs8Y1whyaMm/kpUCyTzX0JfkMe8XYDvfAkZUlnUMllWYBj&#10;g+Ro+V07t1JZUNEWVM3LemOJqn21Y8CULhuLe2EAG6XhEcy4fH3QW3ql4plfAClVXfCYwJ9qhxSZ&#10;Dp+qIukOe3j1sXKvtrza3/NHLG0y16x8048N4h1BhrdN9rg+ViifCOfQvcoVvGXUIlWun4Ro0Rz1&#10;DMcX65e0COz50jt1O9o6622SaMv9xpS8z2Zu0+vMcaNUPph8hh1RVMTtZjit68O/oGyqRzwOuVJz&#10;zK8T79Q1eBqxKGCbXNh2WR5eW2Bd3VJTVmKWKTrzhMYJ5T8z/Q3Bre+SIxiLOizOiXbVVIU9Iwe1&#10;XbwthEA37XcVmwHWev4LpcF9zVutRWqypsk8rgkv7TSFaOZyOwxHtWSGg/XURSddpS26t7HnqU36&#10;vrBrxCSwg7cVVwIf/N5gvuCI1wbkAaRsSrNwQHv1YdMgeKPkuTEIXMh1YoehDRlezFYoN2k/dQ5i&#10;Y1VkOXQm7DDhAd3lhWE3YRd/V1QLJ3pJkWgYa2w0u+Po/tfGYTymJMsgwt7sxZgZrEf8HV2HpSZ9&#10;TX5G/4yNJ0bR7jAC16FxvFAsCnnhH4y8Qo55HYf/gTQ3DJtEbN5+oeFXpq/4HKunZ/cuY9bSy8WZ&#10;1BgVIbpK7iNLYp0JH0IdVo69xq28TegZbMRfhNSj//GahQVoYoOL0WFdWdVjCDcvFPsyt02Tewy0&#10;zEimv6Q8DKEiNTHBzMT8hHfRpWFRWB35mPc1Gkm0+GfBn3E/jjM0hc7XFxueO8aqFrPd7aFFPUyi&#10;rW2PD/XAOpneTrabP4oiiFyTZ4wDDzS4hbmhn5jFvCXIBOXknwcfInicTRCKsbIfDIkHkip17Oru&#10;gKJg+ueOv3JuUPvbL6VnkptsMtEi/L11eYwUu2lShb5DB9l7QW8RNZ3vXwLnkss4IigRd5baD24r&#10;5VcsP8CUuxbKu15X/pp9qaOl2pS23v6+LkN4qk1bzxHMW3wb74dkGKflvYHuLKOs88mmk9UC9wWS&#10;r3OpG+8VVdWWl3QPVV8ueNK5pe7L7Nj2OVlU6rc2pEEtLLb6NF0TXDPNtriG7DQMKiWB2xiZatSn&#10;ixJqnT0qiHh9Zu1cj07KSExdX9WXFWx2jDRu3PWNXdF0N3Vb22Z5p3CpeU5RJegwnmqNCEliTeq/&#10;BxbTDZqnPjNkoe6Mx0W8HtDU+nS9ajaV3e5ol/87X9eepYjYtcbGVTakXLa8af0+4YRpTP2FQGLo&#10;12SGxDAObV+g9v8M1IlfU4cBAOB5IB3oyiqKEAwEkBKNBn8hogQbjipJRAge4dJwlQCGK1yBhFzv&#10;ynu5b0gC4RKhwhA88QChs5ZOcGqZKx54VXAiIHW2Y1t1+/6ID9XVvyWsQwxSOs4LGpQpi+iN5low&#10;x9t2sC43bdriK4pgG40fRO8ZqfqH4usx6dpL9brdFPWAJDU8HBuUEsJMylHpW0IMfFf2DY4LuckN&#10;haUNOdKd2SesFGlr2lHzeulHdoDRXcZM+K/unzJ7jI9mWja/21M1I48KD0GX5cqwDqWnfIpQChMU&#10;O3HdYIZCUzBkSwdHsqYsX4CXU6dNZLA1echABisS+nRbwQT6Y00QGBD5SrULWAj3Q48Aw2FnkTKg&#10;gWCF1IAYNwOMAUUFwVYhFpmVbC5ER1ILjLnoruRj+iKlMSFHK0Dm6SfVdQgz8s9YA9wY7qEcgl6G&#10;DcJPITrhHLQG/NofBxwEt/KaLJd1Ju6YqVc7wnlt6NbcTfqXrl99JeEzzU2Vi16kmsZkkQ7MDd1H&#10;fqcMV7qHXYCPwT8SxkADNOrPULwE7/A8LavND7kJpjUmG0di8DBSk9p06/V9+yc0ETo/OlWVqZFH&#10;VqOoaoT8GBlEfw3rh+aU+whT4Hb4vH+xwgBl5kvN3Mbl4383ChuCOSF6zPpFUobWZE7Yb1MPGWPo&#10;a7G3enJkGhqimSffQlJVJ8N6IQMqIswA04jEH1MkQuO5y6es2U2Z6zti8qoOb2v15EUd2NO8uvB5&#10;fIl9jt9Je2b7a6koIsx8T8AiWQzPq/BbSrRLNT/jT6k+1A340lF2PTe39GQTD8poacsvfHBozJXC&#10;D2I9cZaWHI0Pbawoa6adsxYLfo3wNSmqOKRT+raaa1taNTfq8PhfsAXxV749ygyJNefb9oliTsbK&#10;lpul5EMxTZNlH1gi+0fB1biHDRsrVTSFJbS6IMLNmCRkk87r5HX0LRPqQXFYwF70t/pf/H6PANL+&#10;nIi2PRWr0qtdByvLU0acgqo7LK/G3hp8HGqdFFbTEky/1P6N8sZAEUWThrRicfeW96pbEq8AEUqU&#10;Fvodg2/KzmQDLbNCZ9pss3utPSXJsbsOY55tAET5cTGWq+J9NB/jQv12ypQ+SrKRNKYxSVeG4rAl&#10;6XzARWW27I5fL7xW3pX11HW9fimtyLkggdjz9h3SNcw8GyIti3Mz35Y+iVoyesmOUMZ1BbIx0qT6&#10;O3l0KB0jy88GLCKnFCF+y1CmwpyV1dwHhKStcLwD9rEdjfuBI8xAaw/Air1nXgEwou4a2MAByoi2&#10;H2CRnqg3AYxQLooCiYEByCfAEVwUeAPI5b5puqakpTY5vJAl9pcNpYiF8cDyCMHFukx0uDuqT++C&#10;91D6te7QMOm5qgaKD61SLoJ3A/f/f/4inACMBzdw5c45ze5Uij1GbU1+aWtT3WcYLX/Efo7lGUHM&#10;KwrRvUN3UByafCWVNI09QiJDAWU2zAjMhz5CJ3AtwI/gGa67c5vRnzPRiBk8kk3Wt7ppBtucqzXG&#10;RhieaWKj8nQ5qkUKrH6E1ZKmsDTlf0LVyAxiCZRANjgB9y0gh8jH9Q659TansmHRsjOZbc02qRj+&#10;pknD/di1Bq7ePypBO6c9TqlWF6sFpEl0AZOFmhFY2RtohOLhD7gXwB6oMX1DHy8nOWX49MW8+yx5&#10;12pecXx2R0qRT7S0pZb/E3XOaSn9jnygYUIwEPbY8llVc9Bdw3GhaPM6TY9o6yY9ll0/kPa8N5M3&#10;n6Ltvlf4nnW4M57vHb+77UzJoWhe82JZD3XWEVThQ+ba+FVm4iem60LvYG89vg7cXKDWiUc3fUTz&#10;JFNpytNgsTCF3BVaupq1ouNS2Zl4t9adAkU0owmu5FGnGyeq08l86+fCHCLJqK0rD07SrRLzN19Q&#10;mSR7fLOVkPSntFXdzwT32OOd7ZW/Y15uZ1UlxE247lT3Rwc7qcJA6niDrtZOLjf/JgoiMg0icX+w&#10;QushCd/8b+yC1Oh7HhmVTaYiXSbhSnbVSY7wPlPc5lZ7Jc7VbK+7GO3m+IPoInXUViu+Shab3teP&#10;E/l6heRJ8CVNkPQfeDr6XDbt546slA+nck7l1Huz6R3h9ZVMZsub+tk4YZNRUkNbsG+UrqNes+ql&#10;p8ka0wZZItGo65ItBC+o2XIVHkTxik1+qTBL4Uj17YyVz7I928PkD5h417L8aRzH2aNYSXvQSFfs&#10;pA5abioKyA7jYYWTOKCdU9wOwauagRX4a0ohsN3PAfUBGZy/nKTD+uTxNgocwnjj+hT6Pi7cMQ4B&#10;tNGGMohJ7bOsgXzIbYYm8CHxe2002BzyJbYM5uHnkRfgNr8fICK4gsMAISDe3+/IUm1IlrUmYjmM&#10;geZQ9GzcavtrdA2t3das5FGdZgZyi9yif434Eac0Zjg/JA/jQpcDvJEsaANuFXgFNHA82tU6KHlX&#10;i0RbxqhvOqY5HvvIvkXNpiHWV6pEqsrUibHITXo2+jnxpWYl8iFEjD6EZwIi4CVoGrcVzILcj55r&#10;u2X6JmnZNWHczkhxDup7YocaYV0Mrcx6VPOIKjYFqkVkh24Se0NcVGvR9BA9KkCeBSTBdhjEMcGN&#10;UMH5bp4oE+h0FbK492xdJ3xzNyrH+K/y99XOltwupJ4glI3wfTL3CoZKFhJzKm+UD+/9U/UPlQDZ&#10;Qzhf40kQigJrh8+yc1989bHDmB9YkGl5UpBWdBnZW6Qs9hHa+RdKWUWflsyUV2YcKw+qMB7orSio&#10;+nrvjqozNf9joL4fmjoQAABXK2dR9NCCo6dNoC0eaYzKibIqoIzgQjYRSMjeeXnJW5mP7EAGIWCY&#10;giKgVBBchROpFheuCsUqFpVz1FXsaetooWr9B74fvx7KEPIbVhdSoUpTV3cHM27KqLsbWBDQX7mS&#10;MwWuMw/zhYohhC8cgVIEQZJ4uIfmlh1CP93kD36J4XH9yj2qUUoD8k9NYEg7ZtdmH1hUlIYubrpZ&#10;TETPVnSwHmBGk5XrVWXAWwUR6iA+WXRVfTV/WKrUODYi8vnamDia4qB2nALA63XCkH70tu63js0F&#10;FHy0MZoegZ/xRDLD8O+MiZzp+AgUzRvC7/BShTvxp/mLJcX487RfgRB8Is4PvIOPU/KgHfjxkKdo&#10;Ou7+uplmsIMNhwvbbTvc1xgnrcOGANYJ60rlSm6XxcEVCxrNd/OkYty8Og2SFZjw2AEwyniSkgHN&#10;MrwMXYXcMnzSTsh757lVv70grTzd1Uo3uH4s+YDZ5FQrNnK6HEs4nfzjpb25o6Jee1babGmn9VGs&#10;Xd5iQSiblRXm6aESRGvU7r2a21e7so6yPdQ35fQVwVVX8bnF7d4BEGMPefZzpvFeuJ25WaKZTim1&#10;W/pxWVosTR5qX0pJU4Zbfg/diZBMvW2DOX272bVkWnRjtWNPYWP9kJ7CGK8NlH/Dnu9LZrN4SZWy&#10;nDGh0FNJZUocrs7Y1UBXWT+FqrhiuxB6Dn5gvtR6I/tNu74mPd/QNqfsWsGvzY06OWNtU4R8Hguq&#10;P8Qa43bVEHIQwf0qM5UoWewZi10AbHOFUVIV5lJp6GO409LTOjMbOAhV+/KedSaXrSooav9Ue53e&#10;0eoHOJnPd11kybiRDZqczwVoDSF1Qny88mjMW+DD8vWUFAW17IfPZsAGK/b1JUlqwZqGe1Ib3eF+&#10;JhthXi95Io/gzlOMg/sFczlPlRGiqdw+6HvpT1QLopYfinFiK5RG8kXVY4RIXKvpwx7uaxGMcqLq&#10;3om0vA5XqoQsJOAS6f/FLtAHHJCOsMdBUD4v556SqkhJvQ9TIDRmGRqMNJHbsVdYHZGjfqQ+1Gbk&#10;fSgNrg3iv5H1OOqEL+Xb9R+JJ8C3con0jtLNegKMwUtyiOBDpCU1W/kOC4++jASrWshl2L/UfxKd&#10;arKW3rKLvQNuruZyhxBLWYhgGirWnhd9gWUDDMkmVSQrQIaoF2TL5V3qZyk/KJ5pTkfrYIq2nCxD&#10;83SxxAMqq+6X5kdMt37hjmvsP/WJ9m95eXqZplrQrG+S0UTP9cPM1dIUfEbWWaAFX5GSr5iJZ0ev&#10;hbg4QGYinThM/Bl7jaO7Qcao9asqmAVbjtjUnDeWVWqULzD3SFnCG+aEYr4kwzSY9YXsgoma/BBM&#10;Nn4XNak8bowgMxCCoSYkHNOXvGx6Q9e4N1ZGMEmuIGsx+7zjnkrPyyjrlTgFd0q9jB4xahdm1stm&#10;2WKSrfIGq1/UOSXJfIFMh1tN7hA2tsi4sbGjaLsv3utfvLBKYClkDXo9WC2X4/mveFAwy32fsUD0&#10;jWtWJkFKd4Qnr5L7lSZE1Sn22TLJRXCsRRBShQ6YVDtLCwWNczyTjJj6DjOXOVWbgA5wWnxnxPP5&#10;OVVJdJMooOJYRpfkdPlnST8DeiceBSsiS0fIRdBtW/j7H1RmY4OroLt1yBNIL20eNnmZmU2n0QDO&#10;jIZWEcbrr0Xp/xBqfNEZGZJE7+OkvUBAuT0qD/zRSSAXQl57b8g4us7Cru8pCOvUlqcXvWn/1viw&#10;eLD1LwRjG5sjhVO8xMacot1Cvzpmhp/4uo+WBMu6vfFR60Cbm/heyC6bHTKJzrUu2dWhSCqYWXlB&#10;OYMutI4ox5hHVEehEc5NiRMe499iqJEJ0WimP7ZEeiLJpaLLd61lqPcqdSSH5gUS8emULks1r/EU&#10;4M+u934sX85bakkB2QIflqI4Ip4m3qL8S5pLV8IpwP6Mdch+8HXSdIwIxa8NVlUjJaQSzUyshhCn&#10;NaovNZyRZEo+8sRIT0v7TM1APAAgz+WDYJhopSJJMVRkVw5A2m2lMA0J22BF3qKX11zFdqnEJFQd&#10;ob5DgDQXtIL62cI/oBh3t7gNjjNSpflIAjwIzEGpwtXyHmxT4TEFS7Ut/RcoTL11w2L4tSZ1TT06&#10;oI0iyVSQbjahVbNMd792oyBAu85FFt7TNpRMifu0k1C71KfLEyQAfN3hgudgtD4wPV0ZqueuPwAH&#10;6Q+vYSFv9ZMkCXYJX064q/bhjOrzPLl5huN7AWjqxU+JZCZAWSfhmcL5+bJ84/2CVfLNxqatxxRb&#10;jRnrU6A8w+Sa5UieoZEEYHGGKGKYelHJFR/KnevoKtvJJ5ed0B8VJpdeUXSJafb/8TxSge3Vdieg&#10;ts3eGg1WWYMTnyq7LQsj38FnzAtJCvSEaRGxWNVhXLQjiz1RSS0t5xEq+nUnBFs8FPCGCHbXcn+S&#10;1Ln8aX/ITjqQLefkT0uvJe5ULrF/GXkN3mDFSUo0yzxGrFBlmGKqCtlz6i7bG7mbanq1t/lWnw+c&#10;LzxexeZGiCe8K2igbGn571sY8jzXnsRcRbUjKfIgNGS/S1IiL6w24jGVnzm6UsKiNVNs5zhNTXYt&#10;gXevYVguEn5eN43TIi6sDqN9IK2sit/iD9yo+CrxE8Uy978jvRDgCHwvtNmnEcews5ZAr4N5ur3I&#10;Npczvy1IY+bRm/uAu4J9TZs4EaIH9efyW6WhNf/ZfApQVBkSnoAXPX2RKijE+eq9wC9dT3z1N4Pl&#10;2RbVmQDQ1dgCuiEqZl2YAQzOjlFgBAREkI4CAioiCNIhMMP0O7e9971tCtNAkCJSFCxEowlRsbCi&#10;WYmFNYnwGLCBig1blCDZqFlWXf7A+Xaec4g6U/cOBWHL6LMpibvZIUwWGZtn1y4hLxceLhoBW4uP&#10;bekEb2SdiZ7UAcX+cBMsUlv9V9NLEY04g36HRQj6mCFyZe1pFC9wtgxhQUV74TPsXcnn6n78Z1lV&#10;YRfRJB9P7yaVqvR1CrBOcyx8PuWvm+X/KfTAssQl9DyiRriIcQQj1W+010qdzSuQh/KHlFo3qmxX&#10;taD/USMFndhrrX/aS/y/yNuEPnIWeirsGHDFUb/n1HLSS6yDkaBHKKM3Qc32YnWj9oFpUDOomw1i&#10;kfmon7JFF42l5t9HlTieFoY1EM0Jifh18lRYDukCrvj1gAzqrpilrHBQeAgep+9UDimvAKsRqpdS&#10;zuQ8jYnapajXDkJh/hSdGO7ZbEFR+h/xP2DX6Nawj4gQZp7fLrKR0Yut4D7zSPgCurNx26SKNfwj&#10;g1h5mR/AH6pj+W55paaL/zrPDRHxNam9uiqeiffDZvCZq/fhHO/rpyLG+ZniKpDI3XSTUM3c4Qph&#10;6UurhP+gqLTw2JDqC3Nf6WH1GfPfcrO0kWVFqV7IRdORuE50vfG31euxO0ax3xoiz5Avrid79Xvd&#10;ZNQy/on9nay/SsG9ldsql6CvlMEVd2X3VA/Ly3OOaWh78KZ9yHzrSFyi7oiFXz0dSzA7+3ngw6Zv&#10;xI1krnG9WxO4on9vnyb9X/12zqn0bF0v6q4ANROyZSqf6nk5ruqbVZ6blmnpbd5rx3Sfl3uEnkd/&#10;tM30fYeXmsfETcSHyTe+AGjDuM1dGre7iV1T6ty8TqeW3254Jq1TNtWXZreok2vvplzWfKiOXrsP&#10;aa/cFmpDs8ov+d7BHWxTJwnfmZPcRkCI8Zw1reRIG8Hslln2mpAH8owWo9RF6dGsyA5WDTeEpwDN&#10;zh0frS1CkqrbQrPQ6ZUBvhewLnvvJEFlYdz/AmaZZOWerFPGdX4B8yw7AH3FXMsDsjbmdmFNTgzz&#10;e/GelPfsp7Kja+PYcMX+EDsL1FXLfdjvEaMojJuLqVxPcSqSsQEYkd/INkG0KEi3Gx4tviBVwj9l&#10;AdkB9Fr5gRQh3aQSrPmaHteUhfgz65GXy12YE1iqKI8VEYcFn7HN1ELLVfK8zJ9xBSFyIZIMTimn&#10;lGRS/qobWUlUh+bbjXnQD7GtWQRPormrntEh+IrlDvRF8mMRy6SAHoGMeQBrzTR+QPMVHJusxO/a&#10;BOKJbmUxRZaj2NZa4IOd3PAzGMAnYjspE+m/6hsYAqSSCThGNYsa6UbYLehgwujRMm/0HvGM6sJa&#10;yb2aFXghSPmynPACf2ZeJsao/RvEZAfcEBsGyuDYqjwqh7ZI7kEJ4z4ZyjGmQzBBH2DjjLd0W9gR&#10;wKAxnIN6ASbhlhTV4gu5sIw3+BsufT1F/MJpYs6Q/+TgqtmgjeMlXZSFM4u6YDpXKQyjBVyTYTfi&#10;VHadLNR9VpajEqBC00jh99hiU0lGBO5ifJ78mHA0lsYkkDMMw8HnwVRDsqQZvNafF/VQ1/URQhIe&#10;4P+tt2lnVRwj5IiwvF0ZpQuwtxVOQzfaare0YVutfHIJnmuRRv9KSM2RwTypLZsvgQAxjop6qULD&#10;zUm7o/RX+VZNRG0pXqfNqH6rMCLkdl1Bga618voWD7Rrm1fyFKyvHEY34g9sHcExxLhlWJJJvjfP&#10;FV2lppjShP3Ub4ZO7ke1rckZG9QcbXCTP9Lerp+Xf0c3u/Zx+nHUv/pg0rdYetXW6DRcW/EqeC5h&#10;tuOSULLJOl3UD9rLDgn/oA4ZKc5RdW/PbixU494yTV6gzWrOzNcgNQ0t6Vm6nh2Xk6To65qH0R74&#10;gqrBlc8JSUW3REQm2I6LBoDc3OPmRCEmF73GVJfxgvAx/pItVdw0+uadKcg2XCrsSx8wFBXfTZIa&#10;HGXjUdv0FxVPg47q7eoh7zB9JjLoGaMPxIZczuo9yAluWH8rfwt2W68ocpaf0LsUH89P4UdlS9Ne&#10;8OfkbYmH+VqVOMqRRzTNQWo+U/eJdwgfh9k8NXwkMeEq5KMpji3kTFIjauLSS3eVWrlVita8LC5Q&#10;ZUxz5/w08sQZ3HIkM7KRC0RjggK5KNzHeyWXQrp67uRKwISrluPhY+ZjZqfarMtjoHaurJYhEXOu&#10;jWnUDW1WMaexFesAcxuviwxmZxNPg2axUSDIO4AlKbvnafYgvOV6hr3BLINP4SBOI8lwmNBKG+A7&#10;clNOBx0OXFK7aAY8TnhOn6VORPQzc6AusJcppH28lzAn6FHPG8xbpl0wgw1ktdQTKo3x0MZTFsZW&#10;soe6wjzIvge9WI9UB2hg8xIy4A12b4SMDmUHAivog9xU7/mMAxfgOcpkcCrBOmYf1w5+Ak7Gk5qN&#10;IMdoL/4J/Mu4MXsJtdI4fZOaajOcjB+GfzUUR3wCzQaHwM30dP0h7yk0rt+weCrdr58psDAi/hLZ&#10;Tc60+6pVZLFNX+xI3rL+kGUBRZbnKb+CR5Y58RiVa14Wfo56WhYSuAgiplivF3DcmLnYic4yGASn&#10;6S79WeImEbydU7URrVWqL3PJv1eu3jpBfldxP4UE4eVEvBD02meEQyrHCgJeUWPmEa8BSJRlLl4I&#10;/zA+FYzQ+YYaYg5uqD+vfIv/n6H6fmv6QAAwrlbFrfXOlQQhAVIwRrYGGxBkGGXIlLCHzAQSE0JC&#10;xndvMplaecBRi6JUWrGIVbGeiuLi8fSs1IF1AS4sinJ13PkHvD9+nneiUVTYX2WqZzIJ/ZLaH5LY&#10;+i7H4Y3/MSTbDoWGG15aiNUXjUh1grDHtJAWeLiYWkju8hnAMlyiy9MONj9VlOpKmnoKM3QfvjNk&#10;elQ1bZ+f2K+PqjdvbNKP1UyELjY47OLVrcZvLCphu7GH+dXD3SSlPJe7mQbxO1UHLeEZa5WhZqfs&#10;5sKzzLO8wUwePVHwOrGSnl8yTfKcEsh5IaNkroIbME7sUzkLlPioZiWvBI/SRbBuYT8Z1Los5sd8&#10;f8UK+mjBcMFNaqCYyoik+LIZCcdIeZlDkkD8pHQLMRNOqtaAK7hMIxCYsJvaE7wWbINewhahl4wP&#10;tXMprORd2QfytHzR1ivk/HK3dCVhUC5LmI4/Ui3dcB6Pq3AJ8cb6Kl0DWrFYHU9Ao7f0At41tNC4&#10;km1DJwEBmutEi7JR/gJ/pfLJf4qnqY+nHcCGNCvic7GKyr0b1mOTddzgP9C9VbUBOBptmCKoRcaN&#10;et4E0mIaZQ8gm8HiiqvYsNZHNoFJdcH5M9CHVWLpC9Su99x8FhUZlkVdQB4a5wVTyB7jWEAGUmq6&#10;IahHVgIn3JbDQ2Abxx3eD+1Qj6EyEyrjoF8BM/PWIh0ALg1BtMDrzQHIajAzags8Dl4KFsGXoW8C&#10;fOA2CBVYYRB67BYCR8DxnHJ4Nvyb6m9EgB4r3QjfRX/JpeE9aFvqARhCa+KOw0moNvId7IGmi9/C&#10;C1CfgFnwFHSqgIaGkT/d0qFupJ9zEKKQ86qFsDt9rYSAntBJOU+g49SlVB60n/KJi4GspD1yL6Qm&#10;nomPQeWEv/8TqAzXC0AoB7vspoTEmB/nPrQYPbRtA5RgO1l8A2Jbh3LiwHeW91sOgs/Ng7EvwUfV&#10;xyPTwLuMWQyDD+gw/9/AJ+QrgQJ8QLS5AWA/DjjPArsxlbIWbKhvKRaByrrU7GtgSs2rLRFgrCMt&#10;thlMsR2OdAZzLRPiRFBuZvnvAtWMtyAHrKRS3WiwgtjlLATl+FLFe2B0Z05RN3BvB5xdBFxvrE4Z&#10;A67Wa2OzgD9rJREvgY+OOWIhOMe6x58AF5k9BcngcvqimwNcQdY4bwKF+G7l0jpWhr2IqtmafSHr&#10;of1s3l8pS2zrC6fGRFnOlbiFN5lj5LFrIWZMIfWV0W2qfM9rVJEGcu0kV+kOsWYS/zQMKtwd+/IX&#10;FP5i5xR0ZnlajxTHJZdaFKV3o382c8q04XzmgpKzNoi2q474SqkCTbTnc3Kd9rXrG4Kvb2CV4XyT&#10;uHyyralEXXDYGiozZ0aaJ8p2JR2t7lMcil7ONG771/pOukD9OOgtFa357BtJhurYXtOIIH0oV4CL&#10;jTmss1gyYJSPW35UdG89ZdZsS8rYVh2rGkn8yKyr0G/C6VWVX68XUy7an4PaSX5VuK/Pl/amFxuP&#10;N5ZzM7FywIk9H20Bm+Uzqv+neZM/xHwxln6Evq1zT8ykhqrWbJpMjuk3h/1OfDbIg8oJnlHny8IT&#10;TJCXAIMBB7ca7QAPsDORV9BJWQjDGN7lC2mr0ZE+j9ptWpFwk+w1ndvYQAwBWWEk4QT8N0iER4CY&#10;71eYGZrt5Y9egZq4neg0eDW7FYmBr5eW0/HwpTyYKoZH0hDShjgl5BJ9iMfGNfgnZF1YKO6NSINm&#10;YSiS5zOKDiKlXt+ifoiRewupQJrZT+AzyPmSDkpCIrmDZDnpJ/1A7CHuxY/jIwQieYR7E5ywyZgW&#10;Pyr68lZc5DOARmDdXmJkHxbFHYPH0GEOC45Gd5YsIOWWJbmbiCazRqrHf68+FV+DuzPPJY0YwMwM&#10;vYj+QbuIutAoaonPaaSLnOa1GnEhpvKmwzDO4URBI1hisY74oWZ3zjl82GGTzsS97YXxYgy0OUtS&#10;0CHL6dAdqNS8RVSHXGHO+LQhIbSrlzfcQdbzFsGuhCdHDu3AXhQ9x99vn5KTiMc3ZKd2YK11HZsn&#10;0Pc1YxIuqnCwQtXIqC1QpENKLSyfRvg+88bLC06mhnlc6AY5g0NDqbis8PDO2Rkfsi5vP5gTkDLQ&#10;oM7PjO2r0xTKIntr5CVM8Li9QN4VeN0KKvqF58z7VSP8Vcy/K+e5zKE+VXkviyO3GKMK/t7enO+R&#10;JWgoK7iRIqkrKa6MDa/ZK3OKTLWfKWsL/t56RykNPGBZqJ4k7K1O1bTzU+ldukyXJPKZ/vOyTiLP&#10;5Cj4uqGxxC8zqa5Rlp1sqekqQ2M6HZMUTRFPbeJtp4PjLZXq0UBTdV+li7CX8dIl802UVc+41BLv&#10;je2s2TgD9GwV1XUpXDNsNQPK20mDjqUqOsbVBlasjFBYbmtuid+bfbVUYAyzpypAeIZm6x/xm8md&#10;xjqXPoILBLGk2FWwP7+4dnHFp/Q7jqTKsCSJrV1rjN5rXaFri5ht3lU1IO6oXmiYG8indxqDhD2U&#10;wFTI/5U4DdS5fMYzwB5WK7YUupfX7WjXf5ceaZ9uUCT2WauMa6LFljnGv8JPVTeaDor1DAcoCpxF&#10;dYNLhKfIDPAi/wYxCTK6+mH7YV/WGKqAH+TNsVdB/0g7YX0MqROzLDKod9Nj80J4VrieOQzHiKPp&#10;DbA9YIx8C/cKTxIH4I/8ETwDEblmYXMRkO2H3EfO5WptSrwi7VvLEF6U8Mas/z9BcAIPdaIAALhC&#10;pVfbVpIZjAmZwqjx1IxlRrlehi1Hcie3cQ1jxph75n//5z4Yx4jw2KItbaJVeoX2VdrafqXSrdWx&#10;W+1Kx3od9n0fFMs2qamQW8Q32H3wRagHioEngiaRCLCUOgjbg2SfOXAMeExWAjBwzLVYlQ+osz/r&#10;9PiJ1FHtMjwhAVMfxG6xd+DpGCN8HnNFjSHvkfvIk6D/wJ3IWur3UCm8w+dvcBskJduA5eC4q1X5&#10;BdyWLdEO6h+mJmmi9SsT/PAXOp+Yz1i31jV8HBVqFoRcR+Lw+0GHYFdMS+0EX6BbKPbAWfh38nHV&#10;d9B519PKw+DYvk+aWcv9lBl1q1kVP4UnmQgxY9gaQ3t4OzKrdw7ph29rlUFW6Hv1CaoNVGD3KEuB&#10;LJRMHlElwzrXSWUhFJwpag/NzE2mtbKyDd8+t1Xl9kVbGn8rGA7bb40qfsIot9jKnGlskxM3wjdW&#10;b+PxvIa0noJWdxw/VHvc5TDKl3RmzLdezQ3dM9KyKP/5t0BTUZEmelvD6pINYS51lrLrjB1mR66O&#10;xjK08OJ8c3RMwUqvGfUT4WX3O5hWnE9YidRKH2Tsbjlb9GkPsXlTyaa4mYaTZXujrtaXVyhZVy1L&#10;K08yvja28D7QqHq2YLtvtdZOaPQm42OiCZI7apTMEYphm+xTek/z0/L6JLiRz82I41pJVe5RBZaX&#10;vDssqamD30C/Y9hTk0lbpyPWbvRVqF+J/vKOwf4rGSalIT/ISgkD0F35l7SPTXuq1yZ+sn7gC+Ls&#10;6voFV6K+MjcI17FCjUW1OfRj+kDRUdo/tCvE875G/I003puPTslsJCv8q/wW0QHyUHxKq2p4V5ua&#10;qK0/IkqMPWJRiMMiL5uEEiJruSFT8oFu1YVIJ2iOGm9Zn2837ixXe7ehTooc0g3YR7mZmAhWKv9I&#10;nbGekYkTN9XhcvvYHHOVHIg0GKXy18xpPV+RQVdqCxSXaUvUmUqa7yksTWn1HkXylZ89FkOQKpdY&#10;B9xTjaYq6nsARcJlCwh0xjqZhMBgZLLBCAwwT+uagQE6R9MKDNAW4h1At+8Y2gOYvB/BIwDoQQPf&#10;A1LiOJAJyFI964bR3IQKcx26jT1i1CB/RhL0vQjCNGovIgT6LvUU3LvlA/YGdve9hNpBmPc72A+c&#10;90gCBSBA/KiaBd1STlluaLckrDWd0TSzxYZz6pcR07pnajdmiXYNHkXfpt6Ocba8wtLRHN+fEQGy&#10;a4MD1APv8uCCy6A8V7LKBranxJk/GK/Gj5kWGY6xtxtc9VjEkC5al8yM06i0LnRPfFg9sWUafYyn&#10;+f6CLEJvbFgNhSPFHjDQD5NcWapkaEWS86GprEVx0V3q7Kmoxo7w3Nthq9pWFbxijNmOcDwCLzSG&#10;lhX4D9a95B7zmTT18ObWp+n5NQFuBE2UiOayEpNJviSe6xblYnEOnbH5M1GFBwOK+KxfD/iVkBiH&#10;mn4vexR43trA7fO/YsnhGSiLjSGCyvU2nXctw42rJokvudSgUhklMfLf2UVzsYZ2DudVlF1rVdlC&#10;Vo9NVBHBwBsTKs2Bg/VuvFf+d01/C9Iofvq3wkvrb2k+ite7DeFEaYTLdaRZvjVhvAMoZ8b6tx2v&#10;uBk52DJRibGqml7z8hh51sd8VmCX5VKNh/8j41jtakqM7pp4iaejelby3O0ztlXWQvCAbyo2JsS2&#10;L+Jls2+2bq1ujZTa8vhvWdGNhpo8Rmy9TXgt8KC5VRTmP2PoFZ+mVGp/ktI9w/F5WYf7DjRT/geB&#10;Czsp1yU4tnUJy9mtLdO1wZGJzV4iEmtTQ4HYi8GqQyWbArtNbdJ/UpfpT8nCKC2aB/IYTznuqYh2&#10;R5B6JZVwFspWfo6/0JohDWCX2gak1siAphWyNaxV1jzZUUaQpVG+O7DXOCp/SyXrninMlFGNk9Lf&#10;8zhWqDznPgK/VO0kLgQvqEbjBQeClGfZAc0HlBORdo32yjnmbD1H5c/wNv+g4gT2GN6oDlE368iq&#10;25Qpdapq3vMe+iPg4/4OTgZiicFgBFAZ79ISBG+IedZkhe0irljnoQfMn+sqoD7GctM4hAW2GchQ&#10;LnWrNgtyo/yFd4BXPOdRZ1BFcoeugiFEDjAB2u++aNuMa2K6Grtwxwib1RUDmb2WenSO/t5kh3ID&#10;6/SlyFMqQ3MSCdi4FF8Cl3gRES3UTwqDsiBHogGQgsrdmma67lpMdcMN7YUIfn2eZpxpME+rn9Kn&#10;jTnqBYFa3SROoIZoqOjcRmcMRy570RB3uJ+UDtlBJ4hHgSBw+vDH3F17+2wj+YZ0VNdSOLxvu0JT&#10;fD3nYpWi5H8FhDxzObU4OxnnykrN/zJXPaw4EzzJ31l1xz+r5kf+INlZxBQOfTe4j7nftelszoI8&#10;e82dvO6CSfnSQq9iXSWjuK2UlIuUepb37OkrH6qkRP9WmcNrDi6uXiZw8N8s6BVGkoNrU0S2Ln36&#10;RQ614V7WACsg1N/70gj1N/vnymOkR/KGuHSuU6GiakWOlcPmPU56XebF74pO5DrU5AfbVT2rdfNf&#10;zB8QDZBThBrJvk4s5WnVa6tPRlJ1KHZln5WvkNTmtAiOVnyd31nzy/5zRceEfyaFlQyL7KPGy6+J&#10;VzF6Kh9KCH5Pqu9Kl5N5NbdkC9t/Si4V19fVp62TeKBlmVZJhzgu+4bUpXxN3kopkj1bGC+dTTzA&#10;0cj2RqWWXZD1MzjcL/Kv/O5We8ozyEdqwuVdB2lJmaCDZUPKTuA84p0+D/yfQfp+a/JAAABcq4CK&#10;vcpZ7KlIAC2GsBRkKAIyaoUiwwBCQj6yyf6SL9/I3jshgQQZEYRKRetqa6X66LXCUR8F28ppFVur&#10;h4J6CC5UBNdd/4H3p9cgTwRYhkLBGtqQIbh2A2uD/sLOJRyPXpc/y5/Ub0zPBrfpxmMnoAadN+It&#10;MqzbtLe/rNWZ2zha8a1jm3lhtddeJkun4GwMPpF60CoBHMxki6LMXXfcbMjv4ceZbOmrRAeM9bEv&#10;oGWGPZF5iFi/r8NWGuWrarhQXtN40vRhFbnhY4xSE+TGeHtqj7iuUOYYRCe+7BP2Q7smn80zWq+k&#10;B4hWWqLjFkh6TNZINYIz3Gl3FL/ak+n5k1jY9qExbVdt81XUT8Y1ubizwIg3g6KiN3hGS4fZ2fWm&#10;/E3ch87ItLfCDtvpuOWSzyzVkcfgP4yv93xdvLL7A0/oTrBri8FY6e6oQWZIgJ/PBYFPWoSUj2iT&#10;TbRSJ+tIY2n+ci7oTkmbE6Y6P4pbJ56zvoy8BnebJvzPd4gPnXZLyvoPrNFPV4x1OxGouq/zKXce&#10;xdeeV9NPY7VaSomslKb+vFfcRQ3TaTOCO/URcRvFp+2VkTMwaj7adZyzpNLvQ7lnSVzLZj4fwMle&#10;CpfQjvBPiQZZ84FWcSuntCwLcvAdeVNwk+hM6iTaIxknfCo7A4+ETypGscd73cx1teZGP5tIl5va&#10;ORCLhDl5Gk44Ty9w885S/KL9wppSRHwTnMqrlq6D0FQvAsNzhASsFyvF4eTv5H3tKHWUk+DpY0A8&#10;pjGAdV9gRjM4SSIjl8szicGaXsEoRCrpAyvhzNyrkhtoWGoeXIO9IKxAL8iP4IrlqUrIvx8IEne7&#10;11IfQav1XYxDUiOylI2HhzgiTi8aRL7HL8HySsKEr2XyXED8jfxQylspVXGNEIi8UE7iUJlZvaB1&#10;ltwjm3YdBIbkJ3XltLMKjvQ5U6R4U6epS1C6yFHcOVVYsVUwrOrJmQWPqeNShiCz+hhhIZKtWYP7&#10;HnuiaW5xVnfrppw1lADdOy2BmqifB00xFusesveypnW/k0DOuG6geB7/T93BnH2iEZ095YDkFx2H&#10;sBI+pMuLCMQwXVhzTNU826Ajgay1xWvWARetRiiI9otlgHWT+YdlQfXVusfm/B1ufoBJl1MlCjOe&#10;TrFLEgzPCQSYYEiNKMRC9FjTg8p9DWb7KlK6p0C9mdJR/1qymfqDy8dKYtxzxlWX1IXa/7Ujnpdv&#10;I+aECxHL7RREvM8sJmRIz5iWRBjRM4bDvpEKeWuILao6rrlYBdR81QSKdbU3vFymnxHaQKm6wa5w&#10;Fxbd5La5ErdOC0YdwSkCcbT1LqFISjYPRnyHSo2nvM/LvZ0N1tKq8o4E5Zfk//i/Bsdqca2LmKvo&#10;7N1VVUrWd949Re3chZ7LW4cFTNebFDb4o2MNoUYabCVG3EDTTe3eLOJYzyPLwV0HuoeUH5A3dbWA&#10;LMDUUcLopV1rm6mKZyU2e4o4HJ9vxdYT/P95WlJoIN8VSuBAF21dEa/QReaqlnjhrUqP41cQR2Jq&#10;JOJaYDn0d0k7rZ51DJpi3q1mwYWcjKJB5DJftTUeg0W9ydPycMkkPl4xCM+s/kmlla3ZHcMrqA22&#10;/4P/gh6smhW2MZ+Iz4Ab644yLeJLPFIVDEmEC4uWwpvAw9nfoh9DRcknsBn4Pj5OfgEjhQcrO+Xj&#10;vq110XVlVhI3hutRSvjh/NOgUvie8DxDJboJDu3yi89Kfv2cBw1IL2XnwNeRS8kqdAIbxMfJ7si/&#10;CC9Q/K40N3YxKSBsvss+Ln6tiOE8hGARgx8oHaG7hWFIcuV1MA31FF6TSLD7Wbekp+SZyZ8jLxXu&#10;v4RQ5flwnSJWHdjwHj0EI5uUzC9kmbKndcvkS4VVXJL8Z9pRfqfCWBklfKDMKCwWFysfZlmgf6ra&#10;k6ORCHUBPh2jqf8bfk7u09jcVmqCZsq4nv5cG4f9m7VbCwionPe1SuotnlDbXKEW3NR+U/AbCGjP&#10;ZW2W3NdeS14Mc7T38CXooHYat0weqn1XnwWYLTzDUprMEoCOMHPMXr6dPWxeTI3lUkzm8kf8x8Z3&#10;BTyRywhlzv71eSzpmfS8oQJPR7fpL+EqZYf0Ra5wyrr6n/Uh1DTXMDLHWO3s511knXe01NZzxHZJ&#10;uZQfZisoCBEOW1dkDojt5rtJt6UZphN4GPnN6MG5ZSUG2Lm2ZvnuIF1ibYrPgSTRYxuf8CKZEw3x&#10;te/Xdbu55Yt4VFfX9gvCGMdQZhv40vYgaQTqsy7GmxHInIb7UTbfiDpyyVva8VoBQPevgJ00essE&#10;18dM3F0PeNizvljice5AQ992l6DdnZuJgWrn90mXoGp7LN6HRFmO4saxc6ZSu4rk6sZpBim9XQC8&#10;gPpDh5UbwWjxNwJJbEGLhyjg5jYZt5MFMY3UzBpwpTsxaRAKdM7Hd8K3rRMR87Em8/x6CRxUadbf&#10;h8dIZJSNnAQW8SZQLQ2tpWIAc5j4TFbIid0eK6/gg1tYCkR0eEOgslMyGb1WdRkJCTuiCZZVOL8U&#10;e4H9ujLJOO0r+I00gunltsOZdTuBbITBW0gMQj2Cgc802BVQmvFOHg1FrR9TqOHh6C3Kqxh9dYA6&#10;VhFkHxM2sPWak2Aq57LUK+7n/40DQdHCGMo2qR3M2pkJP5Xs2vYAFUhFGfuxZ4h5/U9yGdYWXap4&#10;JvetJqrYylYbizcp2qwWCK6DdyFE1C1R16nFmf9nsD4YmjoQAABTsU4cRUQpBJQwqrlwnCyPoRRN&#10;LKhMWVEDCYGErPfy9s5LXgh7yqxn0eNcFBxYRb226lnbWj0Q1FbFaouCFtyLqlXbX/F90O+bCMsl&#10;BExrhc3omNyC+uHKGAV2jRgI3UvUUAlBamop3SFqoY+z05xPdSfRs0yQ/jo2aFEYf8J/KCo3txN7&#10;NnaBfxGU+gwKptSyV4gLvTzGHR1mZoU24MeZX4JIEmO7Rb/SizmqZGvRfeYN9bA4hjWAawwq9mxh&#10;uymNc1fcBaK43NQciy+3XVYOz+OGo/vRWdbFoRzuYlUHNRLXrDt8Q6ht1mGHsjDL4UcOac8K9wCF&#10;fr7QrbloDBYUihXmEGFaygAYbj8iC4YS7HnRTcgG+7RQE6a0HQ7qJDJsxb4AJbWJBZlmUmUwcaeo&#10;vkJtLtdNlFdrxIbAsh253aY1pb0peYDWeW71ZUtlydVoDXzQMRKqRAeEF0Ff4zeF+b67yT77SnuG&#10;+lnDFMK9sLHunGlQN6MWKajUJ1Y/zw0z8lVIyiTzkYqHq7eA98qV0XFwQOmZ0HQ0yxka1Iczjt2+&#10;l0mrEGmrUH/QehFXaU61zDT9UytvCiiYVVy/xT2nz3Ct7nVyr9m/5ufVSlBX9Xm0D7SvwhT6CfK4&#10;LDxoCJc4Z/i+Jlc4pvJ3VBvaSWxAM2+bq/Hrop2fEurdutctAzmMIb1JnEyZOhtMq8OAP2rboydB&#10;yVVnQuORz8qfBI1iv5VG+HmRMxw9wgmqMKuTnENdUADmYvrvyjkF52hWheWK6Nuai8nVTI4ufNW/&#10;mBEDs/wAK5hPhCzjpJBbQCQ3gq7z7rL+h9hpm8BjlGvxSmKKKtu0kPhKI1c3kgrtzJzZ1KTivvUH&#10;qEPG5lXv0RYgc3keEwN5hASzs5CfAvLZO7jTZy53kpLx2UhG4XnMA0V0EkM/RulRlYDnGtuzJUSs&#10;+ft1v5NicCLBRnnAgct96NnohhARMx13BPz1BnKHj459SX9jdbGcM/khj+Cl5lH9FUQPtuV3oVZI&#10;moVj9fCpdQZ8F6pI8CPOYfeiRsmXBBsyn/an5gbsZGLpNp8v2CRWzH4JfIEkwn2WOJQqvgrtxVrz&#10;BuB7eFvmKTSY+HTtdUxNfvbxcXw/1Ra1n5xEN4bMpJKZuoBvaSdbIZrEdHECw5me0v7QfmA3fUI3&#10;ZIll1ipfQjuZE5mzkffYZWuT0Y3s7o8zsf9xnlE4IeUcIS5kPfc8YIQasWpFyYy/dYjONBbYRi3d&#10;5jjbb9p3wITtpnKlRbCd2gBDb2wdSRcR2OaMf4c+sRVFrcFhm1w6QTywSQJdqI02L1Et3W1zozIM&#10;C8oawP+b3Mqma1eab5ZaNreDDufpjMeQl3N+khnuLCmK70XjHD1Rvtig8EZ6n1AJKYGe5G37PtG3&#10;dKLdi6T1C2q9QDejZ41/UZvpefWczV7AnsrLGU5LZkVrki/0tjw7nkM6ymZEvsbkzl7pMD5Sog8M&#10;JjmHRPSMeiFMJk4VRzTVAjqDvNG9aLYprAHd9Ln5Ud3+jFDwQM2txBsQUO0en4qIKyWRN9CB8hjp&#10;Vdxamh4YQS4tIX29qIPCD4S/zrz1unlY39x2pLDd2NjCbko35zYtSR8DlzZcSOy0/FEHxkvg/1Y/&#10;j/wOhStB6SD+t7IXgfHEHWeDbxRFO4zUBn4gqw+s4rcpDhad5kFl/qZHfLLqZMYcflWhKDGNl+n4&#10;lRF8vuF8RABfBSyQlPHfQKC/xTYdPfNhvy2HlBJDbKfSC5CxN1QJhf/mZmvkG0e4KO3c9CWcvnjo&#10;k1auw7hvxVFuHCDDx6zxkFxSZd2Gevt38K74be9lvIk6ggPU3cII02vapD2h4elb+mDFM0Zu3Jym&#10;ZrrNLWtesQvBqyuS2TrYK/wYNxfNk9Rxjfge/36rN3nLu9zazizCvIg240LjbTLBLCrYSg4DbxQh&#10;FG7ZnfoV7QZnrKHoDvT9uJfMWqwnvJ55ReRLtrB7KHf/F9x6+oT3ZW6M1SOPsEbovuEGrkZU6l5i&#10;KdqTayTGscFUEbkTfyJ/S6lIz7hddAgVFl7MuNKpkiZmgIHEIraebfLx52TcYfgBcoWE9ePoIJWr&#10;GsJO04tyDuG76GMpTsLKZMjLyWzmYVw2tZItCU+gpZyPpJmZxx0Vr2bGrdk+ANtjnYBG4TTrqH46&#10;AvKRKhHq4A05HpiTp1Im4wxfIQ8kzPzWuHmkmd8bvpiC+WOSFhrk+8UaZhP/yOcAG2HzsLyCpjjj&#10;i+PhBOeUfBQBSnqyK9GykujkZqzFcVI2iHc41sQOEUeF78NdyQtCkqSZumm/JLbSv9oNPneYc/a5&#10;lkjwZRWgq4cSK8/n/QI7K12zPZHOimnJMWh/+VRZLfa8bHJsF+HtfBo2RsaX/CxpoPId/eJGGhf6&#10;RfMZyD4GcqBvA6+dsND1BXkF0Ok6UdZh+GHNtvWP0Y+qPWW5mKayIrYUby0fDbtEnC2LltSQL5yt&#10;4p20X8lUUQyzRNgB/AgYWvO1CHixuUv5Dgpo/DFLC2c3DK4/jGyv+04mRR/UHI4txkOqSsJOE7qK&#10;JEklub3MT3yIuuJ0E+XSDx1RlqmlqdlS3QLnXsXTPLHTVVmbtbgkX/VgvYfjYmHa6hBHuu7L6HFh&#10;3PjBP3qFZkD70VthHdS36KzgjkV/+L79LrkP6HOkK1200x0uKrEyQujUBGXKhNSi1+ty7H8yWN9/&#10;Td0LGMcdoFBrnSgkSAISuDEaCAomyJQVZAdkIyuAYQZC1slZ3+85J5ttRVu1VfGqt6IFxYHyutJa&#10;8VrbitLWqthyRb2o17oHai1/wPPj+3l93ilGoj6Dh6uPBzfBhro20acwqqGevwAuU+d5zoQOujBW&#10;BXhp8Kq1g1PyE2X3wVcV0oIQ0K44k6EFimqHhK9BTG161FLAUx4KDgYuKkeRBnyilvO9wFztBc8g&#10;4IJ4sQaAJ6qtSSfIqlD5faKtJi2/kthZF5M+SHTVf5TAIg41jKzvIo437pM8JYY1SlE+8VIXxheR&#10;7shCz1Iy0jDOdiI3Y4erUzCm/rTcEetXxeTtxR429qa74Wz1iw1teJx23fpQvFFHS3rxY/rzomj8&#10;rcGZH05EojLPVoLEvmBvJE7j41U6w4/ap6USdJXuRe4DlNGPyiB6FdmzwQ1zN5RH3sbkqFCix86i&#10;f4r88OVYLz8RBzjiOYCPEFL2HoJLLqy0Ihtx5xI1cgUnc5MMUnxMNs1wlFge34O6EGWRW1ENcVAS&#10;P6VgQuSOVZACfhZ2g1R7juOR5AX2OL4DLFMc0y+kHYq/0x+g3uUMIGuoW2nNyFFqd3y2YRVVErnR&#10;sJ9aLuGgIjgqmoOehdv4hZgU5nvNxAbhSnc2vgrOUjjrZlhGigW6bktdzjq91Hw3TaC/bBbGz0WK&#10;THWRHOS5sVv83tDK3PCfRFcxjvwS9Bwt9nLHZJTOPR77CQ5v3qzltliK9mpvNB/N/kFHNfWlXtPP&#10;twPpT/o+W3TEc6TIOl38h8HZ3OX/0NBjCuOXopnMbS9/9CX9+ZRuSBkqftGUfzq3yE/r37E/u1H7&#10;33av1K26xlaVdKee39wfMay/Z58U/wfZaXP1HzMkWVbyywzvTalekeghpsm9CYuhZ1V8aHqQ1VI4&#10;ar+Sx886aevZ1J3CWGHJvLgEy+YyQ/g6c87mJ0HDporqDCFqNNWd8tnNHFX5cWLoJ5putzQ6HuFV&#10;TLexC+4UzrKGFk1mvrfklU4mXzM3lo/G9ptaFENhPxiPVJ8Jamfu1H0lVDIrGr70+ZbWq3dxTNQN&#10;XadbLyUzMGUT5n3ykE2LTB/KL2UKTakKabLQ2FG1L1bEXK+dG1bG8KbOK4umGp4L5dQjda3PGFWi&#10;fcg5C+8gxSwnqEOH5L8ZlZUNBSLmUbV5Yz1TXmtJstE/K6tjDtGxDZlh06n+xrggDypSs1qYDa/o&#10;lvu8hQpkKecZnIM6s2TgFPag9C8aUX6WX0O7N/hlXKBOqnoTp/yq2THr4B8aU+jXUKN9FfgYcvRF&#10;wlRwFbno6wIsaDDXF0Rjh1hfgNnEvNI4OKSh887DVu22jECYrNuVaIHT9M3RY+AIQobWg0KDOvBH&#10;wENLhYnkC0zmKyTP4bHcXLKdCGX9nywjBSUNIB8NzfMEwehI+gkwHytI9CZvYlejO8i9eHxoMFmF&#10;Dwb2kAnEGqGUDCQO+kaRbNKbayQmyX+yhcRN4F18nPQCv+ZayQXgQ3ok8Qa6JFwkfoWLolOJPjgv&#10;dA6xFc4J7CTs4IMwirCCZ77pBA0ecf9FaMAzdjlRAf4q9iEWmBJyZxGLTFzZMOFk/CVBhz80Fkcv&#10;xseYOyHj+ChTHkji4/SIMAR/Qof6FuBvqcPcIWIGtYK9hXCEp4v24Vx7d04HLrEvkTXgYbaChDW4&#10;j1UddRv3s8CQb/H1ZktgDZ5jUgmDcKUx3bcMNzFh3N/x3bSE3Y/3UTlFAVhK21hOAEa1Dsh42PYW&#10;sOE9xjT/I+oMtsv+TchB7DtbRmABds/yb6EIdzJzfatwgbGd+wTPYFjsa7ia+m3Tsy0nst5kbW9/&#10;nLc9dU3b2kKutL+ltQRExjU9Kfsz2Nmeq6gOaLbeqr4pWG2pV6Z5J5k/Vl1adsXYpw11PcyYkS2b&#10;wtseFfyV+bpVXuyZ0tU8IV8pXdtEVSyO+N3uUukkOWs9UOMcUGNJU34kCDHPVi30RoxDGpaHG7NV&#10;/7HbPNpmGCvY1ALlDpn+zQHlB5In7ROKwLhe2/6qLyN01uJaV4ne4q7cEZBgmlD5CiKNg+pT3ruZ&#10;Ll2cRza9DTntJqe6sQX5TFOh4n8bNfbV1azkAtsntWvihJanSkHEfPPVBr7Ez9TX6B/gY+zSBAui&#10;mF26OO9z9B4kzaOZOonGu3XDBzgvb8CG1vVkXLbW1auSfrYoVKzYQXNd4+fhAyalxkv8yqjSHg6Y&#10;x5B6iSCR7kSGvO9PbdM8LsAJbNjtLVxNiPOWWL5Xh2bEmO9p7EllZgft2ViFyVt3ORw3Ruhviy8z&#10;+cjbgBk0hS4Q5FI9mC9vPpzA13FmQj8ijiUFNnJ9bo25FNmRfs601aBNcjB+j66N9TDOQK+GS5kg&#10;TCU+QlfiLqLX1H78uKACTnULTwTXEm84gaCV7GRZyXdAkHPT5EeMpqcY68iUxANML9kVc51+Q14O&#10;X0pHke/F7VQLWCl6BMdAhkAJxQDhJYJOsIdTCBzBJdY3JAVe5dQYfeh3srtMJcNJTKaPMq4x2+kZ&#10;9PWwB1QJ3SnWwQu0THQHrqQmBVrQQe3glQBHaj0Hklb4kPWYXAb3Z79m+NbZMoqmLIOJ06gblrSY&#10;EsrPfDDsPNxreiUuhRxThOgW6DBWCTDgxNh4jaSVPsbZRfKou+wlxEVKkg3p8Oa7MgF1pnlxwiC1&#10;osk3JgjSdtewA3C29Z04DXRaromuAde/GZwPr6YPBADAIM5DSx9WIOwhGKAEaIN9hJGAhCAEkT3C&#10;EgKEQAZk7/x2dgKEIYoHKnpVS0FBHG31CVisOFoHrqvKKU4cOFGed/f9BZ/OFA5ou7CYYFC7AZnz&#10;G9FcgUe8YjQYNFSwbsfvRblZku25jDdpFzq+VCiS19j/rPo7rqZ1V20BcdHGrf83QWTJ41ThcSYa&#10;/0ngegNVyPLW6nIkkx6+aJ98IX9v1+dytyznjsltpLR6+xAzPelo66m6+LgQ23F2IvGW5WdOFqHZ&#10;dIzPwscYLgrQwFLdvLjD+wIWLlN5qJFeZUzeYoeh+uIWvr27Vk6bbT1a75pUZJtpsJIeWh24XsRh&#10;szd/mMA2pgoYeLpeKV4ZaMbGpXt8vkaDFa4ef8G/qfLziu38+srMe639Df20RtsDzlXKB2s07z6p&#10;xyxo+kBEjcNCd0KpflGcjC/TbZXyAkfRY3KzTwaSqMRw3tBHdXHugdZe7uVMhu05/zBtlTWlWUo5&#10;aP5J6EZimVxEJ4hsA1/CJDB0V2RueAlGkU8GPkbGlBwfA8xSvcfVQ/Ga0lwP2zuhE/2VtU6kSf3V&#10;fFd8hyIwVUq/IlENd2RUYpm+UA4RarDLijF8J5qtcgryhp+oN/pMQfs0ubhR0KItyOmz6mVr6J0W&#10;N7l3qsK0X7GakmxMUPxF2qD/U9lDzNExVRwCF32lTsQfQSDNmqA0mKC54usEOWiNuAXgMxCdQ7Fk&#10;qz7QqabH6v5UkhHVRFO+MXyrsZD+oZvWvCTSMFCbQxChAdpB/BQ8AawK4kIIUO77PcgDDnhGA2rg&#10;Vfa8ORU8lfHROA2tp743iCAG+aE+BMqPncNmoUxiHHoAohLkSCkUir8PfwMtD7KBT8B7vqXAC3DE&#10;sxJYB9qzDaY4TJSx33AXE1JP6k1YGvlXHRWdib2KeaACYhQyjzoSNPAIwsO/gVTw5aBDYC280VcF&#10;QNBOT1R7CvLJdjcmmhwyGIYVRjHVpLtguELeiVkMLrGn0SY9mYhHynQsAggTsNpQR8gJLQoaAxaR&#10;fN8uIAIu8dyrlUPmTJc9tKJrNJfe8tKEJLcebcWPcQHdA9UeMUWdY7W7I2/ap9kJYSUtC5x7wc7W&#10;iCaN/1cmqWipV5L+b+lW9y6sX1FMP9prKq9Ineq5ui2NMrsDz0wgfeky1iXFbG7/g82InGlbwkHC&#10;pLbN/FPB8ebdgo/+2UZ3iatXm25A9sz9I9qrhOmZu1ZUT6Qyd+yqTaRYt4eyJkhTHXsbymK+sy/l&#10;Lo+caank/xJmtkwKdME1pmRxnr9Rf0f6xes21qtgedCRk6r2jOs7nrPeUf+7/WCDLyWxs4iTTmqz&#10;z/EkMS6t/KaByKvW14KXYR1mkTg5GDU6S+3+p3Rn5ZPeOPSIctyjHX6tNmSUdK/nulH/1fmG94Cy&#10;tH24aYDEaasSNBEXW5aJ4iKvWfZJVocNmDZJnwUf1r+U/+7/CZtQYt7lyDW1p8cMHK1Rp7/usggc&#10;qawOnpBNnrFTRZdIRa3Okm+JC9Zz0pbIh2ZMthh22bhRwQ2e1b1R3g6IR++qo733Ic6aClwUpNGy&#10;0491ukuOUBPa3aTHyeNty2XHSTTbPfkg8b3lmGIoct5kUY6GvTBkqX4LcdV5qU8HCFBPzYD3A7hc&#10;q8E1g4+AH9IN7eeVcdS1bTeVL8h9LTdU7aRo67g6nPjSfFh9LvKTsU/DDl+hF2qXhZCwXG1nQD9S&#10;B3j54KCzgB53AKwFnqaX2A9pu1NmWgeBdWSJbRAQkdwsB4FB4n9MPwNzkV8Mo2BYuLduF5gbUo62&#10;gdyAK/BpUOtDgyigFncT+ATC6a5tJvhtyqGWPsSVnG0dQtxjv5hH4U/EG8ZL8M0oB/0cPBwegT2C&#10;OSFK5CXsFrAAE6GTPhzwEpTn6QDshpw2n26V6QkpUttR3Tj5e8t9XWHsU9M89oh4yeiJNUY56jej&#10;z8L//0fjQ+xIA6IK9IDG4DM+JlAEO3n6Agyo4Z9by2ZznFvmKpsKkuGuquclxZLcmi3lsWyvujPb&#10;XpStZFNrdmbdaXxXH5V8njfWOLpxbfMO/nehEyKJgOs7JWWIz/W4FGcwqqxPSuvKh8FrFaxtT0XT&#10;VWTmPOt2Da7uYalj3Wf2jaxVDUs4R5MjuH58fcxgE1lQELpHmCda8P0gYUkHu9/mZzNpFreix7VX&#10;AVppTj1NaKiQNrTUjVX9yDnH8KqZ5Tts2Vof17whqa9xl5AWU8h3FDNDEQFdyvLzEVvlsq6F7DeN&#10;z03C/FvcXzTzxTa+QMArc2heUnu9EhDAJYVMF9HSzKG6/WJpEr4hRfI4ZiX3rqwwtKG5Qn7CL0F0&#10;SRnYmZa1TCQwfMxNFIPqg4VkibK5tOSVtKBmvnxIFlLcV6WVvc3cUJspP0H5g+2rUBNvc54pN4UK&#10;mnpUK/0A0Q+qqfaLdEw1pN+d7aN6q1Lms9WRTcXFW9QVNd5lFDVWtLgtXn2IfrgmRn2BoquPUs8R&#10;pzgbNF+HdjYt1yT43RWe1bDsvHQxMqLjZ6Ugm5Ti3An4PF9WeBPOYDIZH6CJIm6lLxRH38Ikg0co&#10;WawKMIJ4ulEN/BQ6wkeBZH+CsE473UZNO2O2YNzMEZNc0ZHDMDIALyDQ33ijBV2GiOrJklu6xcLP&#10;FUHYWfrS6hrUTomo248wieMNj+H40Gn+Oijcv1noDvq0FtGq2gloN53T1ia/nR3Vco+3Nt9sW11N&#10;K35q2VjYX043lWRcr9pvUFP+x/CcuDV1GAAAd6JSsK6KtlqVgBIC4igxUiFgBDEgEjkkCeQgJ7le&#10;kpeX5OW95OW+CAlHAiKICIJC7bSKWq1uVVaKIDqonX5o+7lV5kS/oXhSakFLt99/8IuXL/IfTf2X&#10;Suwb2jQPnffOxZ6ExzwZjYfzitu/rHpJk7SZzDklaa14TR3jbPMp8X12XBOpXMg71HCW9pU4IpiU&#10;jZfZajtTZ5TTgVVJGyCR70Dsj3CHd3PjklxTz6IqeUH90WXYcLHqSLgGR59reyoOsJwHR8o38ZYc&#10;OEZrEwUakew42fLgrk8jlIdqo5K2Q7HVz2N/g/Xe1y31lU2l+Jol0payAptXHuKU6RYCVn6qJKTy&#10;iyZZu8AT0jbaoHYhsDWLq7eqr25lGX7XFiTcMbrhtuivzO8Zww+AAjznVz9RdIG/x/JKskVUBZ2Q&#10;NUo6K9WKefmR8jKVWdlBi9TEg7U77mifaA1bl8Ln4PKE66gcXRH9CltjGt8v5DIq7T4lny2LMetF&#10;mYpuDVQ5qXwrlstOgrllTsAChQoq1TrdrR08yGz4gDSsd6K0hD5EYVLhCKYcc0vDIdYi1Zh3nAuC&#10;/dgG/jGoAWSLanXbRHZJs/4Ws19+waDaM6p8isxTXmtSjI2kWp0ai0s4b/Caj+MYRp/1k+BbZir8&#10;xoOxniJpxhcVMpSjZgjqjPuEPeIx007mShkRI+7ZC7Sb11GOgiss4SSV1maZThiEr1p/wrWjU7Zr&#10;9e2lty0D7l1ld6x0dJxzwDqikvJmbDjBuEhj0zCskl9sffkTihp7BAVQ4+1lJAl0yX48YQpOtL/D&#10;vUERB72OXTLm0biIzDBPKTLDmvbEKFsqatwjglQh0Y3QZysfuGPya+StrhuUdBXThZL40FLXpsRl&#10;+m7nsxgqutx5oZZcvKFmxplBN9aQkbjyYEAKPOQW+zX8HsGaapTeIH7qs+bnyQaqPJR1yiPeOpJE&#10;g3gOJxL1RHd/jA+57JqqyS48uz/XwStNaVxskJYBoW4gn0MNLucn8xPqLPQs8aqaB/lrZUsCVEoU&#10;MF/dQ8LAV77wRKbuO685pg+B3fMBbG/wkNN+fF/8wWPwEBNt7lZcZ0ubEN4oj9+YUzovEoQids9J&#10;FXXDlA8AU42TFAI9fnIiorP4FsRMImTPI/+/aWe6QvaPSko6XsNUxunDOQohq7fVyLNX/LX5eOmI&#10;cGT/zd3jkv+GpijvA+/Xh5E6wc01uMSgjly9J3YZstTbXV8P5JZSXd8qx8tkaIRaz5EqFeC7/x9u&#10;QJ2i+/RCHVO6f3cA3g1sybyL8NQ3iM1Gi5Yf/whrhofWH7OcMebV+qUpnBPO1fI8/gLDZ0ChaDuw&#10;WZUhofEug9vkJaUwlK3k5k3oHCA3UwH/U8siitB0mB7/3OREE9e/NH+DLQtcFPnFN+2Y5A9SDZwl&#10;k8nfKMIUvcqKimvK39R/2XcKLIfW5BVC93VI5iK9Bb5N3IpEoZ/EvzH6TWB0KjZlPu9P4Ocqx2yr&#10;RbHqAX1k5T1Nh+ytTKat4D5WvNNHlcyoOuEbuVc1MsSWcVK3w5hKjDREmp7Ez6NfmBujIYxkJfuO&#10;cav17ZYh/jn4sXZS9CWCky2WmFAyd618j7GwhKEkmES5JWAsZsiQawlmf8qvcIylk/Ax8tR6NvqK&#10;qcXWX7WdnW9eYG6s+Np8Gnoo+NWSL00QP7cMc6TSKeuu4hHFtPUb6s/qFbaMDDJEtl1KmdUz7ekE&#10;KkKzf4370PSxg+JdVF7i2of5OO9cXGgBH3TRJXJRyEVi35BcdK0oZsonnK+on6ninLczojRK58WU&#10;Od3nzi4CYBhwtuCExl5ng3uGedzvNHWwLdUzmkzeympG5YCQ7Wtm51V2V90rmpFNV+GoCmWJV0ye&#10;BS94ThAX6pa7fyHUGQrdDFynkeG64v4joyCEGcdY6UEEbOA+qS+uTBPQaudY98Tnav5c9IUsOkCn&#10;ZgEt1bPkF+BqXztxlTZYRSX0wpOeWdyYMcI94Mqlp7dUGJPKUw4MgmGcl02R4iG+onEDyyN6FEov&#10;gqRAPY0ao5irpZOfqJsCTGK8Nq6aTRiFW6pUMQvQUU+ns61U2LES7Shjtw2qGzlxrWIxwOttnmBR&#10;RFlNsqJsyd2G/1CXKKzBfeTH6qTaS8St0GgAT5iAGb7umI3oYS/DK4WKS9UYSxsqc2uUuj6OsbJb&#10;f4tPYt01hIseFP0JKZY270pFrwGp6UUmrvpm8jj2VqvGL7Z0wc/Wddh2Gt3uoIrFERsHQRzvEhip&#10;GRROi4XaDMmS8n7dgDyqkAazlIScJuRDcEvaS3RSS0keMvXDNDzeHEIp695ZSzGy85b8nngjug34&#10;XXJTdVa9UC4WZYO3gNtl/4A+V+/YW6ur0pzJeQ+u0m1I60Ja4JbkXmM3ugyfjbWb1OuLLQ7z9w6h&#10;pB/4m2FWTlFdV3YBQfCKkK7qhhrKIsDLOgFtCroHk3Y269cgYWkVBgn6Q/IhtMfUi2ebBs3m9QfN&#10;16xU+0IxQUeC/y6Z0LcBHXID/EKAAFeRJCZdvRIV0vgawNi6M1X7g+n7tE1wsTkyuRm5bMnH201h&#10;Vs/6SXOC7bJ1VPDGlKu/KP4ZW644Le3DvuOfUmSaDYwzykuWtQUPwW2Wb7MnoGGrMi1cL7B9lHzE&#10;8Mw2jD9t5Nux6Cysx7HJ0s1f6diu6xNlOQD5T5JPHQHevOy+o5WxEXA7ThZg6kTHlewuzY+OO9sm&#10;dcH/MVzeb00mBgBGD0QEr55VrkA4JIySJ+JBGbJ3mIVAUEZISMLIHl+SL9/O+LJI2NTDcdce7uNx&#10;oAIqHBUPV6WOR+uhj4jFgoI4Tgqeh9RR/4H31/d9jQvhh8FE08bgn6HbpnR/BxpjUmJ/48D29cAU&#10;7x+2EyJazaQtmSutP2I9W9ojVltj8oNkCZb+NKlytSU+dgwYN18IP6U9YC4OXoIqyWf+l5F7ZCv6&#10;U9Wm5j4gtLqp6T/CVsFQ4wJnvu6vzgelxSKzYzRvSiprGEhjKMrsh2KvAem2jvDz2mArGeKje23B&#10;/N8iDrMD9Wa77shVtXEtHbPCtfwr7RJOS+1g60ipm3CwZVNej2S4yZgWJh9xjsVeUl1whIbf0AzZ&#10;sZBo3T7r/a+CkFwLB9lV6b+nT/UHztFdXfWHeR86cU5SzccdmaxR4YaODXk2yZ9aZ9K+kOc1H4k9&#10;r+I0isPvaUSOzSH5Op7d5SsGstG6Bi/UwawB9QqIW3Za+BAOYu/ivISHqwtYi4hJsJznh5bVn0hZ&#10;xFiSkuhJXCRfoOcSDuA7apb+DBjr22+YhCdQnXqcHaPCtKFcS30bWMz/e9VpXX7tWMljiC18npsO&#10;w1KPlGrklIIa3Ym+B1LpWThTK6CCxEFI5UfRv0BJ+N9KTPC90gMIq8uuK1CfEE6yD2ldJJySlWC5&#10;bDynVXdGyUuehsOB2egKpFcL09OwWGg1tQs/hTj8EP2XuBvkkKHiW/JfFLh0tparKpG/rPwXMKO8&#10;X1yqwYGLOe7gRk1vcoPuKrgvOgy2QZ30ZDQBaaFexu5jBr+rBIcQ6QrFy6oJ2SNZjFpQAysyNWOV&#10;n6t+D0Ywe4EJXWN2i6YbmkmOA51IZvQqSIseojMQFu5JXcC+JFQUP3xQfx3cKpyGOqVPJSWwXbBX&#10;1oZIK6oULWgCM0hFYh7ZVLUOm0h6o0XwvqhXOhPRRi+HTXpVUAgqNxRRVPjXRpo2pH6l/mupm2iv&#10;3sl/IvXS3y8fkUcZfIt+UDINXMYVQGQ4mHRO4zQsRj0Ae4x5dCF03XggiIk8MK2gnMGGTDzN1lqF&#10;5bgkRRhuMfCzxIOWjPI0mYv516IMRYr5OINQ4WZxUof6RzM96oZ2mXxNB6EociQIRHhkJ2UBqyAB&#10;NVhDb3QVd9a9c4p4A6I9jt6yu5L/NowXLsqZDR4MhvKkPTFJo/a0KaIua2usXXSzrt8yFvQN/Nay&#10;zj8EczNXA2OCDe1ZYo/a5bZAXpawu2X6U0N6NZsL+2T2JhrDR7nKeSepEkAdYNR5zUzDenqrrsDW&#10;F3QCPmSt8i9CL1j+CGzjB+9kiXbXBn7jqJ6t/3SuZYnikvaLhSbpVOuTrDcKosUzKRtwbaJGDWnM&#10;zmj6LnCpoTDoEiywqT+Zt9lyTZOLD7PeiOeJteVevOMEk/22zEToq7sL84k7NduyEvUpwjUJ0/p/&#10;Sk5GHjIoFeywJ0Z/9bpN/cYH4LDPomk3AgDjSBibIupBZrmW6ha0nX9zO4j51L78cx02KPLMtOMi&#10;aWSCnNisKI9U61cC1rB5/SPt2U3PDZegCd9KYxf6XmUEZwQhQg3kVvuaC8GrhD9sc8KTkoiC/cgF&#10;2bmMV2iPsjTBAzsGzEfm4Ge0O8PeEheg1ECK/joy7ttruIzLlPEaquhFvVyLSZM4e8EBubz0hu6O&#10;Ul6wGpoHFBk4sl6jix9G80BDZCjmhNpoLvgl5GBgNjGP9ft+NKwiBhReqmHlt3U6dTZQV3VXc1az&#10;tpQKrtZa8w26cvBdxkaoG0LiTYgn/CbyCxRCMdp67D6+MhAhaESTX4meY3CX/05xCvxQu0clh1Kq&#10;fNVeMI/l1DgQVv4q7Qc0O31YB2Kp8UxoGU+OdEesRDptM+auzw3swTFDsd8BYtTIlAXIpnFmzW3F&#10;VXyJjag6CAfLTR1NLOZ1aW7qa9JBUKS/Gx8CeRpYER/hXsNdWibKMlYHPsQeG+f85ohCk1paLN1O&#10;2mqC5FzyQOWckkEeKdkJfEa25eWrh0k8PU6LktJ4N10iKYhYht6T1bQyZIDkU12xOrKeEow/JgHJ&#10;UYl7Q7ugTUZryKiUK0LtP5ckKBftcXnuwHXbvnQvzRHb53G/gA1WLGIJqrHM0sRItKWMGoq+NY9S&#10;yvAmc5FkrejXFq3AU0prPlrpKo9p+qn4lXJt4/7c28AKZ3PaU/V7Bxw3oV1oqIz4TTdlj6Mh8KjN&#10;l5qB7rO6UIx4pmW1GBN57/Dmfyup6DhXcVIGtGcX9ylKWrtzD6uqWjakXVcDTZa4m1rMOfWJgDsS&#10;aFZYY/+OWoGybZ9RuvA1lr0SwuxbyuP/Ri6Vcyqs5MWqhOJAEqx+mnOaZNbsSQXJFOG22HmyQOq6&#10;pZFUKn4M3U9+rzYGpJKPdOk+WeYw5H/iHEM3ex3vmWGOC5bvNK7njzAZRt/a59nvjIki75QZo1Sa&#10;H7vHeExBblEaPwAjoUMmNugRoDddhBk+h0k6phV54638wepJIrD2L2U9xG5haZGJeCZ+mc3RF8ha&#10;UxT6fmVCLNOwGZjfUm7o0Z4IvWXcCmkC+oxX0DCfd6ZC/Fr9C+SFKIz7K3pM0rR9EauQ3Sp8iM0p&#10;njHu4SbAPcWLoGjosd7EKLhtC0NvhKyh04ZoZDBgyjCDPfXNMTbqXeueQjsVNm4AbFWJtjMQvppe&#10;WIAGay4x6tE5kJc8hJ2CXGLm8EZ4/5ZUQooWhH7U52BLm/7PQH24NXknAABWoXqPrT0UrSGBMEIY&#10;BonGi8qSPQ0z7CHIlkgg+5u/b2cwLVosHlIVcCNVz1XHKSoW6qMntk4U69WeIAJaVy3W6/tHvDzA&#10;x7r5W8E9EFr6uf4rXVt+seGI/vf0PcZTxmDFNVO3KTt6NtQMGUMQGIHb5IOIAenzj0BN6JS3O6bD&#10;3d3S8HKQyn8KQgldyUrtbbgl75ieh5SlCw2RqLui2KhEz0QdNRVi+SERUBU+S94Lc3ivfxTSBUq8&#10;16BnCb4bg10lhgRL8TMkXYxp0gh1nrP2CNGn7NK9Jz4qZhtEpHNUrTGJDA1ZZELICvk26AjZ6h8H&#10;PycHvbNRN2qG2yEsjlotqMATqdr1Y7X2nDD3aw3gHJUrtffYJ2tP6h1YW1SAIZuVBf9m3M08lDf8&#10;NbPFPxFOZJZ7q5E2ethtCL1DmwVfY1P0mvXF6ud1B3M9a7G6ZWn3NE9tTWshnbf1VNQ8vdUyGnzH&#10;8MoikNOmInO4fyo0wBV7U4gva3abRDFmn+A81kU/K/qfes6mGTl9Nfua3qRt0ng03lgbrd3QwEWO&#10;6Ubqw4IvGkps03LY+Iu12z8DKrTEejfD17lJ99mojG0XPMIqGbho2mpTXsxZY3mf1Z7aYlHkVcS/&#10;MxsLBREZ3GDxj4E/cyvK21YsY09UZUl2sslqF88G5q1m0uU5c9JwnreXscFo4QQXnTOdXcTNLMhO&#10;ucXuKtodr2BdS0bCv2eOVwgCESa/ar3sHbOgukfSTt/WzPI8Qh/QFwiX0VtMB5zm0Fbk4brHdFpR&#10;XBZNJ5f4pLjSK8pex/VSbyq7whOoAVVBoBu1Wy2SfU811/4m2UrRumueNynKuF+oolpgg1MetRsT&#10;Fdwn+spVmceJp5V3kwExrZLGiYg/qsvChslZNTsDhkgHza+yHeQSvVSyhUwykp5TJAzdFHaQh1AX&#10;py7yEZ5QMAfXbASZn+D9anXSOJhbGx/bAwK0s8NosFF3JaAVdBoaZRx4asqU/JNYCYvFiwgL8lp4&#10;l3iAXXB6SUqANj8dhbQxGVXoO93ppI1YmcEldi120lgcFox/buoJqMIroGmZCb+OpEgOgFB0nzgM&#10;fIvPcv2C8ASZ/AiijtictxnuNz1Jv4WUQcOJH5AX8IWYt2g50hj6Eb2PFgVEY0pstUyF3cd5klN4&#10;FT4tLsXfgUeuawFHnOebiZnkl7ljkAIvSU+F7fCxxDZ4DyiIOYSsAP8KvYr0Ew4B3ug6QisrweyJ&#10;u5J+rJeMEDN4FnnAFcI/UA7886CRqs2tMNnRJ5QPTf+hJxKDIJaxi6mBBfRoaCc8SA8FOCAMfU5W&#10;iEbT3ZIhbC5dJ+7ArtLVrh24jU7gTwE/elnOtGHE8rsSN16xXFKMm5otG2OCoKXmx6EU9Nqcs/pP&#10;+AfuhiwP2c0FSR6gFLtdfAzLZj66nsV9mTwBD39AD+V06n9p/FTpb3jWEKc4aOyvr4mZb1LVmULL&#10;oVgbuXoKXmmtk+UgYgsueYI6mivEV9D3nNL1FjbMrhGswrczGdl5zeL0palo40Q2L2F7Q2/eeOSp&#10;+rLCHcF36kJKClcutXlV+EnXWd2r3vqctixRD3pw5ijtdueDnN6YzxOwl+GXWdvqX+QuTvmp3r6g&#10;IWFenUPReGSQbUGpJNhk9a7QyScsMVX90hhzjdrTZ4Dr1tR7HGPH9M+cX7FxkB8PYi6gEZlnbQuL&#10;FqS4WstL5sfDlsNlbyIuml9UHg12NgergPwo16TOkkrZJ5own5/YGL3MY4Q5buK5yJhQeJg3QA9j&#10;+own5m1l48las2MlHjfF1VdNRaRyM6tXB/WzeE29HGU+aEalPIbUp/qMMJ8az4ns6W7Yw2UDnYGq&#10;nBxoR7wuw5stVO1Kus/OrL4ShzCdNQPhr5koTUcQS4/pUHkGvdlQJHWgg02JPq+ocThEJKP2o54u&#10;eyiAvXYqoHLBznQLna9ZmJRP/0M7EMej7fT54Yeoi4YLQZlUg8lfHkplQbukCyk3ROi7gJxE20Xl&#10;5A+4g8soeQ7UOvWQR4nDyknykDE/cZTca9oee5n8CjobXktq4cNB/mQu0iP3I6PQb6U8cgl2xteP&#10;XIQPilrIz8A1oTvJJ/qcpkgxuUNZTYShTCJNJGAFsSYiAV8YHkgE4+1BnxFhwFfuQsSD01IhoSCU&#10;vtFEGvFM9B1RSqLCNKKB/IPvS/RQtUp78DfSnOgFFlFfxC4FzpQxfC4QUK2BUyCAOi5fCIqpu1Iv&#10;QFFvfdeBTvrvohFwnXYTYsR82pWfTcTTnmnbsBHOqLiB23PfxEzgAq4t7DEu4pSBd/Ecbq58Ht7B&#10;/lvqj99iS311wIGdIfoTpDOtwh3gIOPCJ8Ab+ru0Fei1ugCFBXOy3Y45gyXYssL6sBxrb+AVrNPy&#10;UT4H+2hRSOW4wkz5sngbt99zMT7F3hCeAXnMJL8DHGPkyf9t/SQdj3+4xSUbirzaEpGfE7JjE1Tk&#10;uIpuulzycHlXo7DihOR0Pa5q9bKzjdYY3fZaN+jiBfWW2caXi7/h7iPrkotb7uT6xau+DCw4HFnV&#10;vGe9MCStyaN0w6qUhu6KC8ub6v1VXpI+22l1u5fYqtQucvvZYmeABbe4m9C+xe/ZH9H2pLObZhTe&#10;i3vUtLd4IuJ9Y3rZryEzGuwqT6zi151QtS3X22rUNsklq5emySvc/FS/1d2Ru2SyOPPYS/9nuD6/&#10;mjwUAIx7RPG6aCsCCQQDEUkQI31RYyVhQ8LGBAwzEEYgBMgehKx35k1IYgQEJ3KvivuqWMVxFeo4&#10;OK4XleJAxYqIHuppceKut3/D8+F3nsY4Qiryh7E3y8fVLBKn5DjLxX4JNkeUZDdrfxOx3oMxYvsi&#10;UwA5+KjiRXiftVetCc3D9mi/Bcei+/RKEhcZMvQQ1iMU06VMuUMsucK511RcT0yIsOfL4lhim0AB&#10;MI7jYtVyINGq1awKv4ZpdSmhjahZXxisRXYb1pFa4SkTjXAfFpmvZ4zZRbJnHJ2tWfFr/CR+StXG&#10;irYOawIZO6ye2qNAIra6IT18FF2nfxW6F9Eb2oJ/hs+ZKKRhOMLcRKRBpy3XMwx4j/ohh4bP1Ari&#10;T1ozdCdYfhjWMMRwoIP6r0AiSjHQw98iRcbq0P/BW0w7gp9D780XAn0gq6WfWAtRwUMZVGuK/hh7&#10;DOtqHIqH0S+Ga8x3aKrRyjAgx0wcIBkJNs9bNhvWmO+GvoYGLB0UAsQBeYGp4GtwgrgLPAjJ0x9j&#10;PmYReycqtiTGZyF9lt+ZQ0gAyGbUwzvAnUAqHA5+XUaGOqAcKgFaAHVSOOA+6EFgA6iEPhEHwUSY&#10;mG5BxpGZ7BIkFUHig+CjyDXmKZiA/JdRBnUjF4FMqAA5tWwFOI5so/4EqhE5RQaGIKsDO8FZ8DPi&#10;R8sk3JXuDV/C9WwSzMUVcV+gX3E2cyeUZH3JyAdfW+3AWvCIlbQsAeRirVSe5R36meK2nPn7NHst&#10;x5B9/gTLQYTASeooyX2U4Ln1Wf4F1pnNmuJtq/Pb5wpFkT+0HqxMpn/fnCteSVu0/kPd8sXFzgPy&#10;4EWPmiDVG3+DDdGhfsusDxovsa9u5RaK4ns2zxNcZrnaBstoqxNauyrxyAXNuuqP9DB3Rq2exnGR&#10;ZfMXtzg8lB3kYLuXdqb/VTxNT/k72qDhNbtuk7D0anxJm7a8l8VuhUVHVgc0g+KOSE+3uXYHfYUL&#10;lB6mVTqMijuL++xN6s/kIvyC7l2Al3VF4z/9BtEJ04zklxv/rJyKe9W6qno7c7JZJgEYT9ztdd3A&#10;uOu8LJEe5phUjNKUTV7q1sVPbDG6GLLb2qE/H5CGxRi+EXxRkulzsqWlXzI/rrP5x7oi5km3U9rM&#10;+MV1W74HGHbSlNfpkU2g+ittg61Pxwrxxufr1eQBzG3AAtxooamAIESKzG+T5214Kr0fJ3TXyW8w&#10;t7vGlfsYx51stQB41HROS6an2aN0E397167vC8nG/jI4ghainaaVAcOIy7ybcBg+aBlPGnEDKigu&#10;2jWi+YGJOVVanLG/6YXuIfDEDumj6KW2oMYdtMfWduP8EAjzNSmC1iK3zCdIBPiR5SrhJewDnkq6&#10;5Dra4BEX5JTqY5h1DkJjEWO7fbchFxi35Rl5dCW+0MQL88C6zPyQn9E4S1ZQE0IAw0hcOBm8R6RC&#10;7ZA86aiz3Fga5+HwNwmZ2fbL5jUMl63K/BB4hq+0GOiY1Qv0C6Oh58BDIc+QBigi6CIshzaRUKgX&#10;ukPkQ+GwVxLsIICHY3+zj0N8JsPWBd1jWPBcOAx4bl0D19HbMDq8NywFeQ8PLFkAD8CPg95CY/AD&#10;0hEoG+4mGsEhuCUp2f4EvR172vYA/cyk4Kcxb4baqsX8gOdYPTadvhPVoWNhZUgeumvJKpiNZgcH&#10;QEpkgnQLnEJExG2gG/66UVzAz+zAnxbt4b4w1JTQ+KukU8JXhZrybRXXS9r4kqqT5cfTKDUTVd0x&#10;0+vZko7IXPkRKUSNUROV1MBWnU7ztMUj14s/iN3kvy/M0HcVzhX01oMCQRmlTCg8UWleV13pXz2a&#10;yq8+URsWLatVSKuAbzJA0UmlKX9Tdwf2a7W6Qffz7MrSLegs3r3ynAYqv1L0j7qEQu/qHuE6wbAk&#10;P9dR1l33JWWv6LDMxZqsOa8kAMfqb6m7qD6KCzpy4GtNs/5f6ynpiWIf2J5Nk4RqX+QE1NFr4/Mo&#10;0pBSsChd7pXzoNSpeJ9CrBhRDbEQcZTmMCCra9G5qTPlF/XSRUR1vyHb2cq5JK+ElmbMU1zW9K0t&#10;VJElablH1KKSnoKlms6cGMFZ7R3O3vLchlms6KpX+jVAXq2tUU0NlL0znFlUpV5qmuaISrrbUGR5&#10;mYrrZ6gPZC3X76+p4PU3pgr+yjM3PuadKk43qDm8MqLRk+Uv+sO4DRBJTpuY1DxZsWly0U3VWfMu&#10;+9OECtDXfJOTAxJV/8n4CfQVb+V+B84VlPKnWT7xkoo8LOOc2cKZliHmF9EcyzVAKfG03KDapMOW&#10;N+SlqhKQYLsSl4X/2zSWXI/7KafSrFZN9bvsTdj54tHc09hc7puC31Eee7TUF+lkfqpMhN8ArTVi&#10;eB31nLQKGiZrVd9DFfiHmBa3jyki8a7rk7I4NcDZX63KEjrkxdacQ00kbn/BNNtl9qOSDFzFCqjY&#10;bKUA18Uj6DD1o3Q6spd8QnkDRnFZNNCebjyQ4Ni4XTHK+bPlRvWczNINw8WxvIH1E9x9+bHOD+wx&#10;QZdjBiu6Yo79u0gPcQ1Opi2vP4rFkieUWxA97ssidSw1suPNW+8rTOypzfVVPRnOtuFiTx6xNZO7&#10;IW/Xhl/YzwXk9QCroHyLozMyQjzP7k3Lr5da24MWKGVoonNhyUjmbbBQeJbnrd5VfoW/Vjwh8i3E&#10;BWnVjpKd3GFJQHkfO7buc9X5qKvy2ZKTEQOqYOn+JRrtj8oyklsfof0/w3X+1cSBAHC8BdraqlvP&#10;LQoJCgQBwSixgQgYbkVIYgIAMCDP37nPIfc9k8xkJvcdTvEAKovF+6h9KkpFtCr1aBVvsKi73lJU&#10;Vm27HvhKy67rX/D97fPeN7P+Lf9HTpOnXkTlv7POldwVI+odwH7ZC1GuokPBWv0/daf6eGmb7qF+&#10;2jKmqdwEEJuhQ1AXAYbfwbfir2OLsc9qX7MZ0lmuW7xS4Cp0WFitqFd5JfXqImE58Ej7cvUyJdOw&#10;s2RC88pcSXli2A+9JrJBAP6aYLW+QIm4qSjDfj6SxkTU2U5u9aCWCWK8XL1K6RX2Gq0CWGo0WxkN&#10;8iLIUmJVf2k1UiJ6CqIlJpqzUAMBsry1a3CFtlqnPLSHjjcvcExhDoK7zFJ2syVWsYEvsDr43WIp&#10;PEh/A/htC0omK4+iLkqldhy7QfzClOnIJrRY0p2bceuRf7ujgpKKElsf9ppBR78ymaqkmEL+A9dt&#10;T+FPEp6yD9OdsjmOzuIzioCTT1mqeeOaS1xk5LseEwagBncf7g/E6mkLMFae9ZCxGNp0j8rYydR6&#10;1sonsa979vNsAobnAn2G5I5npDgot3hjKAma6d4MYqFhuxdIiYaivAfwdGSad8KvLtsUrkWXVhDC&#10;8YZRxrHQNzVgtTiUyovmTw7uofWLfwwSiqU14cBeynx1ReBLotwQ7b+ckgOu8XvxG+ETfopvc0l/&#10;0zabu7yp8bChgs5q6AH+qMLXb+Ye5I7VRWidoqFaY7EAOBZhU/JV28IFxHa9I5SVAoKpwRz8EGwL&#10;0L0vi9ktbcjwyuUbZuj7aanrXMBG1qzmq1yQO2XNfJpXNLURKhYB0+t/oAhVs+smEy/oP42IUraZ&#10;b4ROJHwM5wcpXqBoSccqRLFicfvf9dLKrLY7wEompaWNm8+hr2fR1EL92r8VS2T1TecoVuWuBifx&#10;P7quOnJKv7kl8mHCInhacDyoVsD0BZhS+ZLFMiLqTo69pkPbJGjnXtB3SvbR5hvP15wvKgBLVVey&#10;vZZXuiuZhchu0+WkAxjN0hG3zvHAhvi3Sb/mYLb7wAn+sCFFPiamAaiKJTvCuam5psBXAnqlurnw&#10;oKlQ9yp7HlRi4mbGwiXQ8aTTaBI8ETdif4QVeZ8KyyS1SI14CCjUjcg88ncynXy16gz7rSpH66s4&#10;oF1qKC5MM2jNMeQL5uNQf8Yb64fw2qTrtliUGp9p/8D+m4fBfd+EPxVoNZD2jNii2yC1yDoM37EJ&#10;8oemSxXR6jzwccFe3WnLOzJm4iMJGUPQA7Qk6RGSZgfiTViuE3MNVBONLywXuV4zojkmuA/+KWmR&#10;VFlc1WZgxPpmFaZsQIwFNC3dNkquMM7D9Bk3wXv2seQpsNjpiz+Ddrg/crYynUg21MtOtuHU13iD&#10;aIx4QBRGf626JWNgg6umKlLtvQXTNXGObWSqIda5IWMMjHY1Jldae91NOAKK99Q5PAySSwj2V810&#10;bVfHcMZdz8WpglE3uapa8sQdLO+u+d09SL2vnupZQF6qJ3kimdPMKzy/JwesaV4NDrP1eB/at9MW&#10;B0VgFJMa/FwlYFcHzoi28G0BmPWreEdgYbkZuO0foZ5SzffvIi/TmfzGTJJpj5+afMRyyE/A9dlE&#10;/mn2qApVQ6pZzdhaL1MOVA3XNYvIvIzaLtZOUThyo3yF7Gn4v9TvlezwAjJLez5UnSk3JQZrk59b&#10;KgP9uHHbjMAcTF0+vu6K6T69Yi2ilLK+aZ4p/IU7u2knyyBsbcwtT5fF1f9MPabYV6ch67X5kYnM&#10;ZmNPuJUQC42HcvBpyM3AOHp95YONZJOGltNGVEYzd7dkCrdylqxfxKIKrq3NKZ8pta0poR5VJDeW&#10;k72aa/WVmQeNklo2IQ/qDRvwDGR38JDjtU5I94ARfSurTVVqeMLZJ8o1SQR9LBIYI7m4kg2dq3mw&#10;PNt6UTW8lIK81Y2kn8UyTM/mv3VILQNzO1122wl7rvIAh2mOUUf4PYrftCoxThilZ8oamKlGiXxs&#10;hdfsU+vyt0J3df8iPYF5psr0btvP0NnEBDsFwcdFOR0YhjYCYclHxoj8kqxPvkMVJ/fxn2vsKtrq&#10;At2oNras36jWP8vHg1+YTpE2Wx5Anek7kE2wN7EIy0JpcQLHPxwzbHjxMyVoqJJF1O01W+RE7Tn+&#10;x8pR/V8Mn6bLlF62RB8CxXnfmXyWVhIANcJD6W1wCJ2TCKDldl7cHvuQsxE+J7hkOKnPEfeYaMAR&#10;2bfmX3gF8i7IT3+oOmWdU/q99i58OE9rnG3jkMpALvZB+i5ryH4osc3mctbEvbMvcX9iPcpbbO3V&#10;VQgBeK/shaQD2cXdBNyxHaIDSgJ6slSuQbHLecv19+yPSWXmVc5J6VcsO1yLE/+JDLgF8WKsy+O0&#10;9LCfOgJahM903Jbli047qdwpslznEdpr+TFXVmmsOt/VnTdHd8VdSFphkrnvpL+/BY8raTqS502K&#10;P4AVen+Cblc996dqTnIDvjHpXmGC7zKnXfKT7yBtcw38XuFHqjTf+rwo7bCvlcQ0bvJtXTgLKvB1&#10;J5XCp32X41+iI75RiMjKq92qSWG/ifwlzeB3R9icAjEW3kcDgOrw5yV9ypyQPXdCGxd8TlIZ/gjK&#10;Fy4H+wL3kmywKCDApaNf+Z+A366+tWZCva96T9MlyTmep7GdPS6SNNTQsmRAfX7JTgVYNy/3Tw1a&#10;G0NyGODw6EIFyA5dTdoCfxbsxfFQbuAEWMw40or/P8N1/hdzwgBwnF48jkeLZ1u6dDCdo0MaTSlN&#10;d1RKjamZrpnm+s58Z+Y78z3me89M032pHItFlnh41rGEXKl2V6hI4rHIZh/KgxzxWC+xy+M/+Pz4&#10;/qjTcr7dGF+E5pY2mdb/lI9vOJIxp3hHw7TEJvnVOvnKSfWbms7ldbpZ1c7cUuPUSnxJN3Kl/N4i&#10;FueU6WDCuDRzKnDStCp7opgLp4jG179GEiV/pLehdNFfCTuxQfncqBRcov56mRM5A3T111KdUKBX&#10;CUMhfi69lkW4l/Es+EGUr47Qo+J9hb8Znhd8FrYbZVI4ba9pUj4afxHZr5ZGtmM27f3QGzhqkPkb&#10;SI1p3Os7WohJXSNYN6IP8gHmFP6o7Nc8leYV7AT75N/k7NcfVb5Y0w3tBa7EO5lawUORcUifYXvo&#10;d+bppmZ/ExGBNnj1U2tx3PVbhk+t0z9UNCs6FZ2qn1UP8s8AHzTzs2+DK0HJmgV6u35v3CZoEJrg&#10;j8OxcEqoET2HHvBHcA7u6PWOVJM616c0TJ/WtckqwVb5ZcVUfbTkparcMJodqJln3L26HtwFi+OW&#10;GYJRZ/4J4x3s91AFUo23+Teafcga72XENrrILZ7qY73BkaIxOEnuIDuCrJbEKVBUuu57dRTWvNpH&#10;O8XcI3ihu4x/5m+FWsgvDTBObffvxGLpV95mfIwVuLVQcZYy7fOCQ8TpkvjiVjJAfLhkF3lsXaBy&#10;OyVM7Qc20lMEbWADfYJvNdQzVChtqmMz/B+jpMXb+zieYXnrNk5es3ZqnSQD1pmybYWPLO/EXOkn&#10;y7usXoW39avUSnW6dbmgUktYZXyjfo+1NbTWeNE6EeCI/GqL8R4zD9iq3ZeSOttNjUacXhEim12g&#10;LT+R11G8pTwmy1Zyo+xaqlAVUAYJNJqqMle+TjdsHwptMXLsTQHhiMievtjJrLY7uMtJ19JfgNHc&#10;Z3Xh0q35S2qj8mRFyhpBVpLsVHVqarByeZVGIAQ6KzfzQR2/4mLoMWhP+dsAEfyyfMniKLNTWZp7&#10;E/GrfQPAiP7VNCldKZndqMhbWKhruJu1QHq1Xpw6VwHW/ilIANxqDvO14KlqSWgXxK+aEWCEd1Sc&#10;XCzGhsqL3U8Qe8t4X+4qPBOThZuv52jyMBzIVWa+w//K16QgxECxIdad7JKzK5qoYXVlcAjzDbjV&#10;N5sVQyc8Z1r2I90uPtZhvAtogZeJjMVPEK64J1eIBhYGrn2ChUhbkxvMRQr3VVq8Vd2ywpOcDfoF&#10;O1AVhg5fOeMA53omsQw24lJvuU1mqcUGYWF+0QWoXeorSjV5lHxcOxVuUo4kDaLOwKWYe9gR8Cyv&#10;By8wnAsaIReaen1N1AA67EkxCH7P5b/sBPWTajn4d8Xswuu646qC9WUGFdCWsc4YCjomxcHT9GAM&#10;jDyABnnl2E1YENSDD6AdvhbyHB7teZCuIU+6rmB9mflKZ8BT21zwWjtTpxHe0jkY4tI7DV8bFyRe&#10;N/qbnsdw4Hikl1eI6rFjQT3mXXir7x7iHLndc4xqp+td6xiCVSqilC3GwYIV6iuwr3Cl5hNCp6fq&#10;ktFriaSh2cyJfmX8Dbfz0hEeMRF0F2ugAN9b+C36P15c8jMrdB2lH1va5Gq53fwxv0E5hHfnnAHC&#10;ieq0h9qjZE5isD6ACojuhvbTM3mrYB/6Q9A4upd57zcF/4p956UiSywv3UJo0Hq35IjsFDtd8l6x&#10;iE3OSVbtZGvTmjTR7FDCH+CYJSB6t6HRUs2LMPEtfwZ9RoatlF+gWWt957WDeGAD3Qy0g+1+yXxp&#10;qP2+BC/5p/189iNlhL05LUv9wp6fcFXbbQ+PrtVvty/kRRr19hnBC5EVpR/9srGx0nGvXgIpHXRr&#10;pQ6Vdsh2Fv1SvUkyT1ZQ9TG7WTGrSpTmrrpR+X3CEc3lis/RtK6/AuDFQD3l/w5eCv9YnuCHYlTZ&#10;Ia8Jwr3sb24DlMJOylIK8Q1zxN3S+PrfszPl/6g7vuZ/yie1bMIm4K8aZTSk41RLeLFQTFVacAwc&#10;Xxnl14RxKvy85+K3y2e5vaa4ZU6yx0x55n1xF3Mw59K6K0xv7oU1jsxo/s/xq9m44t6odrZDPhw2&#10;aSlQv+RqrE46R06e9Y6Rt+iy7Qc023lDKUSsl24hmkVI3gHSRdyXdYfcXchbHUL5SM/HNVP3FbFR&#10;QfQP6mthB5lGEODmsHZoPsdsYeALHjOsrFnk/NqmIq8XY+jDwmm5x7Cu4gdZ08z7Si6mIvhm5WnB&#10;B2IP0BbZRZ4Hz4ZpqFHDTW4i42T6yGlikzCOh8BiIvguKVYLHVgEmc7Ii0Sj8JCyL1OGfAIiUx5h&#10;8drDgmrzFj0n0oRPQPvCVpESOIy7kupFr3IOMCG42gNmK8j3LhstbYyqEDaMaLaJFhsjwca1A6YD&#10;+ooUEAmBKEEw2mWCIyPMQsQY5oe/xWhuCrkVb+bcoIPIAx7HmaP0aZdR9hO7v2CbjoDY9bhhlslh&#10;bRp0GC5NmWUCkMnYZ0gghkfOR1+ZP4UtMZ8nNnPlRDUV7jOTSqaHPN7Tb1iVaxSrtIzkT2i/8EP4&#10;TOdhzs64px/H05JPQbeJxNhjpktkKn8CaadEYZ7YIZrgMvguptWHT9rYfs9wOtvy1NXOPLK+yc8H&#10;9tDzhDotRDdm4Dox45hsMgBMbWyZ0c4u4N+FW9jDYV5oh0XI3WK+ZZ3uoyDuWY97aqh+W5ZrN4PZ&#10;RiXX1M62TTmTwKStI+P/DNeHV9MHAgBgNyevqIgegTADhARyiSEvQ5PgI2FFIYAMmSIIhBGSkPnb&#10;O4NhW7UFBavcQ+8cJyfQWimOc76i4jy1Lujhs1rcaLVqT+++/+KLanxD3ExXNrOIeys3mEuJV4oL&#10;LX1kYBLP9phUJQ44E8iGuI1AHrkxsgsqJXtDXyEs8lCpoXbQMyt/h2HIfTjrp4ZRd2X6oqb3zPOV&#10;q03rmE2KU5aLjCpJbEumpxJHHTvpr+MGXJO0PPIY+Ik6ww6Hx6ja0pgaV/uK/JK63raKrB31V1ux&#10;tKdNgb7ulfLmTd4LiiMWjnd+ktw64ElJvOsQue1xY65WZmfkPfAQfZidDG+ifiuZoF7m8tcwVFdB&#10;wOpCSlY8K7WMvFQeoC4mD6xnyzzkvhqpqJM8UV/Eu04+NTIcH5VgORy2m8LsE6z51GVgvPgMPquo&#10;Mm8nHlRydFUnzq6QaP+JB68fVV3Es2vWybh4t+GDqA6fbtrPu0EUmRs4g8SPtriwKTLLeY5lIM9A&#10;2rUjcEf5ztwb8L8rO3TvEH41o41EvqxtV5WjrPrt0ttof9OISIOlm17wbmEPrBLOTbzdYQnnEmrg&#10;K9YwcQduK7oGOKsP5CYAb2uTdE7wS8OIph/KaNSp/OBFxnHpbnjSjIoSkR+sibwJtNN+n/M71uLa&#10;Gl6GZ0OqkJlEADJU+MHx9/q/5vicjY3fZX50aY2jmhxghWlCeRpUWz5ICSjVFiGKg9c49Ly3SLXL&#10;G8NDm8GR8B7MBk+G5OKF6M+FIluBSaZ/YU8zT2ZuduhbfJrZTqeNr9zi2mO/Im0Axp2USAAFAxp+&#10;GJwL+cfUIAx8Pvw+OohCIX3Yd/i8gqGWNNsJPWmttD/JlNo2O5emnLQ/dKmVDc40wCotdO0CD4ok&#10;4Fx4Jl8J1SKlMV3wUXRvRBS6AHsYMoUJifkFWjMMxuvZliHwPxmT1jnQtpQOGwTrlTrHDCRQqnO2&#10;IvdEaiAIHeGXgtuwHTFn4SW4M6IQoYkVoXHoCPEk/2zzNFaSfcisws5lbLX04vyUKms8blZKbFfx&#10;k9I0h4cIF2W5VATFh4Ap4kHMNOQhlRFuZCHpCl2LlpEH85uMW2kqu675Pe3JKDW30EBKcosfnafk&#10;WK/QcqnWvp+OEZU6vfQifidQSr2NDYaCqEsR++GDVHsogX5GFeSLm1p8RLbA+NT7PINvgrzrUjgW&#10;tmdMucQ6w6OTamzv3GOiWscb9yr+AdcvzLFYKfg9ExtxHq6hLaG9yBh1O2+0VZPbs7rAt75ge+ob&#10;L13clzzg6S8fUBg8rPVnk4rc39Q8EijdCQ1LufnMqebVUZcYcwvI7mKkDl/wZsYfrMh96MaLkFU7&#10;mXelc1LrGLCiM1nOzKySKhbQwzU3kqJpdz0pENB6o4ZbT0daAqJn0TNtP7LHqf+6SoIfU5+g/lw/&#10;all5le4DeafSrZ0ie6v71BdIb+2w/F9kW/24+DXZZQwURJE95nVciOyzDkULyR8cv4WFkY9Af9Zy&#10;Kgi+nyPAxdVCXRkeVPNY68BZhh61CV/dqJRj+Ebjr+LL+HVznyCYWGQ1cTsIvWNldBHR5foUlk+8&#10;graxMDIV+aBHEZfhUuZ1pLORq12M3DQ2qWPRVNM2uR49ZrkmPoIpbX8WRGJ7HA3cfnyJ61h0B94O&#10;zQ77mghCuKxzhA9bmv0LFNocnLkBspsXaE5Av1qeqp7DuLVfLkZ4dkj8PXLNmSOQoo2AlHsX/QRF&#10;RI9h2+HpsHE8G90Vwsbv44nZKLDAmpPpD3TaLmlgUOpYoToBvnRulLOg067H4iF4G7hGkImshcbi&#10;56ALER1nLnoZHQwPw3Zh70PW42uJiOxQZ56rLmPY+QJANWrXHpBQdQMUVC+fByJwmfhbCEIKBevg&#10;SrQq/i+IGjNyVqDReHV4AbaEkIV0Yz8Tr/7/qbvImox6B4zGaOY51ehVFeJKwIpkfwAZ2IT4CNiM&#10;NwtACCVmxxfDDLGFY0LayM/CPWg3WRlyHkPI/VkFNg8pzIixy8itKTcdfuR91QbnbGqu7LVrJcUT&#10;nwZaqSzBJvA4ZY5HoSnKw+lGFlLe8IOojKoKmcYSqdSsP1kL3LfSp2wc93DKgH2+e6MqxxHkzpM9&#10;c9a7A8XnXZeZK4JdIJfxxfdAZmYZ5xj8D/pM+BXkAS0LXYxOUSd0d7+4nvskVf95ceGC5FMdz0sE&#10;yyXtvRWpkr+1+aoMwqJWT20nP9AHNFyLneG1mgIj1R6vVRG6233cmRDMc0eAl3XsDkWRW3uq3a90&#10;eXJ167OKR4rnvtdVWySEL7o2Xaj3ljfM4cd42oy3Y3nuo5aBSMAdYG8MfcaQrslgjFkML8w0+z6W&#10;h2nTfLMqLcl+3sTqQcU+D117T1Lknm4IFaa4G411fBEzZh6L1TEymzRyPz3ihNhC2gBCwaN0HCLJ&#10;2OMJqNqrGXSvqtmq3sEMGUyKCia3kSuJoz8aXwoFdL95lC+htdZvY2up244dkbeoz4E6dh3VDE2z&#10;/KlCVJkRQ1fV/a7RUbcavlDnUqBxjoJHZZmyJf7UMsteYQK11LaQv4r8yeGN3UT2uN5HLSVhKIu9&#10;l/QhBlYh2Ymlp58kZzT9kfKJGDbJ1WFEhyVL4U9QVrFkJvGVPVYoJ/Y5o/gmohMQxo4SOCSLKiM8&#10;SDj7NXEUvcjaRTzBs9JN2FvLg5Tj2IR1UPUcu/M/9so8HOp9j+OiTvvewSBrKGq6mWoUkYr2ZM++&#10;lCWRZIbZfvuMXWhzS6dDTlqOYgwz9tEwEokoHIrKnshBxBjdXzrPc+89z/3nPv71eZ73H9//Xq/X&#10;P1+KK3kI/JP61mAS2hLmR9wPnadJNsVBECNlwwQUw9qrngTlAkKV7fAqaLliD+wCb7NYD+ymZpph&#10;gGGYivFT4BjNh9wKAPRwg3GgnZFBtAYPMxs3ZYIIsFJbH+SC+9TrwWnIViUQYsA7CGrQe3jC/AWz&#10;jGFjdoRZyISM05iNLJD8jKUC7DeYYKWCC4i+wDawclMTcAWK1/YEBuAjGitAd7hT5Q44iRwlWEJM&#10;JN0cY/iBHWaKjACIa8xhXIdtyYWMQbjMQMJMQDYQGax9CLppklWFtGgnAodRDY19QCt6UKUWTESN&#10;CaGQLrrTfD+diJnuHaBbYnHGAfQETEzOon/F3hlIGTysmxjFRLAuPXnWRuyVNp8lxrI0AoBg7ILK&#10;CLgHkyVcBTvR382qkxZY6e1RvNpt527ofrndMZ6UlDDmWkhsijf2HNWzj7vus0t7NKbBP1ajNFrx&#10;/Ov1JZHRF0cIogiD0KfyT8OVGMZ7P1xJsr9snJJ418necEd8i5s8Kf6SiWczsS9W5P2bHhxjexbQ&#10;2RhVExigIYm0DrZRnRchR12ktIwzSPNVIHBWMM/tZSTYOH81tr700N3SUCZOx+s2iRJT491L7ImO&#10;PWuhdy3KPoCrczxS7sJOzc3hxSE5qsac9FCJ0gn2C3qPgidbnQWadsdZe5KNmmLGz5DId6ILfFVJ&#10;u6NSzo4Tn0XeCujVS4i4HdSl4xEedvGLphXHkTqpGsQOplUrRWJ1zEMKKZglQDONjU732WUUGxXp&#10;10MOiMTO0UnrI24E9hHLw6svBOmlhsuFyOhwOIuoqZqR7DU0kioXs2NcUapBu1npCr3oJZBiahtJ&#10;8f9m5BcRFmhNPhWeGBRFInDEwbeI9RydEKGeiJ1I7dPJw4Q0Tc0qdIhxXFWKOrEslAmoPDCmuAN5&#10;B50z1Q33DbpldJiTHBxFPsR+G+JGkmdvoSoQ27C80Ca9Nuwk7aZOJ5rGCNKSQ8ZYO9T2IGzgubIT&#10;cgZSVwxFjsH7TabZKGWNERF7T80g78LMw7aQ1qJZtHhiP+pJH9SToprME7prkWRWoZYpsg5UUAPh&#10;CshC+RpcBW9XfAzXwt9MXqOVNDejtagZvZKsj5Qyl5BW4X+ZMnESUQRU9dVgKaisewhOhZS0YPgA&#10;LKsmgtfDxco1sDliqPgG9kZSTXoRE9Z9o5VwE5BPVoODwfuk5fAy6NzWhZAU/ll/DywHZ+uGQs+R&#10;A1r50DWkSE0KJaJLlKVQI0ogyMIr0Y2m6tAQXGakDGUg9mR5yBNpJy2FVqDOW1dDimimvh1kiI7o&#10;JkPqmIZWD7QYM1DfDGlgaipaEIjWE9ShavS6jMy3b/9eoA9lmwx+cvM1ZGTmyfz3/a/3PFm5+Qt+&#10;Wrho8ZKly5avWLlq9Zq1636WV1AkKCmrrFdVU9fQ1NqgraO7cZOe/uYtxK3/2GZA2r5jJ9lw124j&#10;4z0mpnvN9u0/YG5x8NDhI0ePHT9hedLK2sbWzt7hlKOTs4urm7uHp9fpM94+vn5n/c8FBJ4PuhB8&#10;MYRCDQ2j0RlMFgBCMIJibE54RGRUdExs3KX4hMTLV65eu570zxs3k2/9cvvXlNQ7ab/dTb93/8HD&#10;3zMePc7M4mbzcnL5grz8gsKi4hJh6RNRWbm44mnls6rq5zUvaute1je8et3Y1PxHS+ubt23t795/&#10;6Ojs6u7p7fvY/2lg8PPQn8Mjo1/Gxr9OTEqmpNPfZObNk5WVk5uPN/hp4cJFixbjHZYuW7YcT7Fy&#10;1arVeI216/Ae8gp4EYIS3gSPglfBs+Bd8DDfy8yk+dHmb3Fm2uBpjh23PGltY+dwysnFzcPrjI+f&#10;f2BQMCWUzgIRLDwq5lLC5WtJN5J/+TU17e69+w8zHmVmZfNwyRnHvyn+cJyR/G6Ja+KeuChuiqvi&#10;rl3duG1vH+7b/wk3Hvz8eQiXHh4ZGcW9x8bHv36dwN0lU1NS6fScvzTngKY095jxNM/GYTrLlTKZ&#10;6RU9zD2d3J/t/bCL55PXzvMTt/DO177OpjTXc+nttVlAZ00m3Ff1mD1Y+ShitOJRzMRsN8cwxzDH&#10;MMcwxzDHMMcwx/D/M5jPMEhxBinOIMnyjBrJ9rr5iXf6QVfuGf47vk9Zq8C/pkkQ9PoVn9L6kk97&#10;VydgdTzPBfsruOzh4scR47PdXwxGPxhcKBKuR+QIz/PGQK7nvW6BV877gtOlb4u9n/0h9K9rfBLU&#10;WFcc0laVT++qyIU+lWVz/uRnsb/MdlO55ppTfJwhB2fg4gzZ7hGjOe5JAwKP9N4Cj+wOoWdRu9ir&#10;vLnCp6au9HxzVRGlvSKf2VXGRz6W8jifuVxkZLb7wXAUZ7CeYZjkuYZ/4bte/1zgltYndHvcVeHO&#10;b612E9WJfWurSoOaxUWh7aJ8VucTAdKXnwMPZGRDQ7PdVK7FfzA4UyZyXNhjec5XhoqdUz6Vuzxo&#10;r3HKaXjuWl4t9qsTlwY3i4ppbaUFQIcwD+3J5gP993JYg7OdhG+h8Z1hKtfKYSobZ+A7oaOFjgmD&#10;Isfk7mqntOYGK35NtZu4QuxfJ3oS0iQsob8pKQTfC/KBrgwBo/cOn9E/20n4BzUkgr8YeI4Xx/Mc&#10;4GGhfezHSoer7Q2Wd182WOc9rfYQi8QBtUIRpbFYyGgpLAbasgrpH9Lzw7puC8J6Z7tJwQzD7in+&#10;SXtJrsOFL4V2rMFym/COWuvExjcH7lXV2+aJqr3EJRWBL4rKqK8KSxnNvBLam4dF1PaUAsqHG/nU&#10;ztluUmChPpl3ZLcEZ5gQ2AYOC63CequtgJaWf7FLX0FpJwgAxt/v6eZu7vZ2c7tX5mZuZu9uADIg&#10;zd93U3bXZJMYY2JBsHexgoq9YOxiYsxqjBsTGyqJxo4FkCJFioBUAUGaggiIBWuKnBrr/9zkZm4f&#10;b/DVh9/79/DdbpwyeQwI1KF0thw+wRRnycYE+dMUfr5uiJs3283JNWHYOeYmVq71rPbppw0M0NVD&#10;ml/oHtMfsSXyzbJoPUqnbW7NwjnvAbYmgsZQJPFo0mwJUZSjGBRkT3fzs7QveJkzTeOZxmfjWXNn&#10;tc+4+6f3Y95XDxiQkG0eOG5R5R2vWbhRLl5xR7NNECxNB6WMqhBsvDxN0CdNlXaIU+WtwhRlgyBF&#10;XTeRqn3CT9ed1d7YnS/2mF4ueyyfgLVJjwC92SVJuu5awVnxQlPNAb3E2ZiRQQ2M3qmEcVoVMH6D&#10;DCZ6KoVJaiRw2Y/iRHmlKFlxVrus25/vsD2+ey24624wXvKRrV1LHd92r6CuQhoJ1tDOvrnIwRf6&#10;SGKjJor2dBrKfKyEciqnorkPFDF8lDxuolSeIDgrB+fWhW3unStWjctFhf2yP89xM43m8ConbATW&#10;9SwFtbVYArvr5oIGq2eD8RX6EBJKG0op0YRRizQR9Hx1JCNPDR07q7e8G5/aZVf/qlr65/cT298H&#10;0g/cU0Z2IcU9b3yr0auQhtolMOahFdxZZvbtLTT5Ye/N+Q/mGgOGsw1BuExDCD59NuzMNoUuv9da&#10;/vKF8O3X1xgH1wOIgBe858AL2ezwLH/y2vNxxZrn86LTN5CL3i+ybKD29AXwq1SrbxfC4t+dZAns&#10;STQHnxkw/MMfAYLntwA+0BcYgqYAw7DSfVxi7TYegdnEp2HtuCyKbRjJMQ8Wi40D95Uz/ZVa7atH&#10;BnVLtXn62U8LqrrmRWkDZlHQ/MLmrPOG84bzhvOG84bzhv+rAfeh4cqHhuHoFACXUHKAhz9xEJLb&#10;tgip/XZCBtmGz2abcQWiuaFSxexghUbXf9rQUWVWNdXalM/Qy4LmtuXxFud9bPC6AhBOG3DRKSf4&#10;+JIDAqzGMZLYukVE9K0S04iLxEymZQQpMBGKZAYcalo/9HBGg60yqV7U2KbqW+yc1hY74ww+NIz8&#10;siGu+HAk4fG/SXD0a3JSzxo5hbBESWdYKVm8eUq+xEgumZolPdDqCI8M072PF7jNz9eobeh1Uht6&#10;zVkA/r8NI0EfGwixRYfE+OodMqz5DSWxa52ajFuhp1JtY5kcCwspmGcXSY3scqVu7P6MhFBpJXXU&#10;rA9gmjYH2po2nAXgr/+vAR+dcjwSU3hIiq3aocQ3vqXCXm0wkgbtrBTSEi+DYZPksucnCwV6UcmU&#10;glem5zDKLdiByjVMT+NWe7vzPjQQf9FAjC44IMc82qXGNbxjJLRvseH9a3wEfnkyg2RW3aPp5AUT&#10;ClGJQshH6elslLmdglptHG3caMM2rzvrY4P3FYD4cwMUcUSC5u+PRlfu0mOebbPiMG/4sO5VKQJr&#10;1WYOz2pyaUpFIV8sLpFz+SgdmV1mbqUX25vptfZmaovTAMIvGghRyUfkqHvvqVEVO2PQp2+5MegN&#10;CezlkhrRZdAjCMrpLKZYdk/IExVPsfhlOhy7eL6FUbjUwqhaahmrX3TWacMFgOR9+UPDSGTSISUC&#10;uUePKHdwImu2hNH1K0p4k8kY0zutg5MlygwObxIpYQkLlXReqb6PUzDfPJZva2JW2NDMnxacBYzc&#10;OG0AXQZIgZATYkTiwWh4zi4zrPQtP/zRqiy6xqKPatGaIrFSLWyUP5XOZUmRUrqwUEXgF+hfcfLm&#10;Glh51noWytrIqrI46+eGE/LHhmNSGGyfHpLp4IQUbojDUDZNeJXeEoCRGcOH+BoYjaVI59FPG0jC&#10;fCWWj9RhxnMMz9m583XskvlnnAqTswDizQsnFJ/LADkAckQJjttjBqa+EQTlLKlCkbNmnycKm1/7&#10;hCEcx1LD6TRFBo8szZUMiLKnOiayNE28zJmn49mG2vECYy23zOAsgHTzs+NRn0snZH/IAS0A6hj3&#10;h6/K/JMNJo9C5TKoTmD162QaIvFUTSKdNJXBxU6mizvEaXK0ME31bCJNU8PP1FXzkfpqfpHOWSdk&#10;18+ORkGXjil+4D2mb+imCBwxP+ORoFq+UypcAz1nWgM6KQYojqhJpvYrkzkv5UkTTdIkSZ04SfZY&#10;lDz1SJiqeijMOoV02hHl1qeHNNDFQxrE+x0PBF5Qe4DUi64I0dbdctYquJ5sDe7EG2OHenRxZMx0&#10;/FiDMn68Vh4/USVLEFVIYZJyaZIUJUmdLJNkOu2AdvsPB3Svb3bY3q4rcvcftAsu/uKtW2ksh9d9&#10;ypr/c5wtvL1zPrwfPRtBqNNFUqrVUYyHKiirXBnNKZmK5RYp4nkFikR+gQLhtPcM90/ej3l+tSly&#10;+1o/f9FFunk1hL3rnkFxgMtxG8FPO5YDWxutAV1PTEHYSkMwDqUPIRbrQskF2vDRPE0kNVcDpeWo&#10;Y+nZ6gSn7TLdfveO6/a3uZl//Fm2fukGZ/d62OiRZzpux6+k4zWkumEV3FC9BMbct0I6i82+vfdM&#10;/ticuYDBLGPQUIYxZDjNEIZLMUScguKd5eDc+O2i8ptfK+xf/p278+2t0WO3UBwAQrTve+bXb3s+&#10;qNryrEGtedbnr3ihs5e8Mek2n5cpC5CO5AXfV0lW/064NbALZgnuSrCEOm1ddPlXqsXPf8N3fPUl&#10;7fiaKw64E9gBuCXUH7tl/rjnVlS67fYg7417VcbmnVrE+t06+GlPwqpXQ5wd1BhrBzdF232boSv+&#10;pwLRzgL6Ln0C9Lv+C+gDeQDdIbFAb3QOMAAv3x9M/Q/7dBqUdn6AcXz6oi8605lO92hnO/uinU7b&#10;7SbZ2U7T5jZrojGbGKMmgieeqKgYFQ88o6CCBx6oMQoo4AEKIuAF3iIoKl6AiCKXGq94xmO94q//&#10;dX3Tl+yrfeGL7/vPPDNP3oe6cMoGO4q1UhUtWKyIbzeVpvTp83FyHZEwOoMnTWpxxUotjqLSplcp&#10;VQSWUpHDmhzOZVvcpeHScGm4NPziDWzIwIIM1ZCB5RUBOMiUI04waZcTVr5RF1GzyormLzLjxWZq&#10;cp++GDLkZo7NZOYqtfgi9XQ6RT2dWaMey65Vy/NqVQM/o58M310D7Ke254Y6xCvADUg+bgjK2eOG&#10;vN3khFev1Ufx3rFi28xVST0GStqgrihjVJuTo9RkkDWaDKpmMqtaM5RXM9VXUKPpKai2OMD69x9B&#10;3YWhBjJwEOGgwS/phIfM2ucFv9nihTHXuBHcpfrolnl2QpeR+VqmK09XaAuzlRoieXoqs0I7klul&#10;lRRUaTsKq7TinxFk+MO5oQ4y1EIGrjf6jOebeNIYQNznB5Vs80Po7xvD65d5UcJFbly7qS5ZMsfE&#10;D8+8zZpU5RZMjxIpun4SQ9dRyJhtITNmm8gMnaX9vwHmDRoQYWeNPvGnAj/CgQBZtCNEVWwIw1ir&#10;wgj+O2F023xjYreBkzagoWeODxfnTveQiufE+ZX6JjJdz4NqINPnLA2wIUP9hYEFQwCeV+hHvjf2&#10;ROib8UNTQOGH5iDqZmtozVrbK+6yGNO0KI5v1wmSZWMs/LiESpxuJufpeYU0Y31RhZENxSqqMFja&#10;Twbra6AeMrBhXqDRK+SjABF33OSDP2zxy99tCyzbag9hrHeFs1clGJ6pN0asbouXDja8HmuvztBw&#10;y7INzOI38/RiqpleRDP9nC4MV88NdT8aPENOhV6xx80I3A9tvqT99oA3O92oinVpeNW7oUiubjBS&#10;NNoVK+1tThpt4qRNVdMz9G/e5i2UvKUslJZQ59+WUM2Wdm7gXBjqYZ5nfA/UaZNHzFGrV+qB2Cd7&#10;t9u/aLMfVbY2GkE1T6I56jG0aECK6Re3xyu4wuQpGjtNn1tJXMhhUBYKyqnzhWWWB+ouDBzIwIV5&#10;nAncg06a3TGHIs+UvU4EYVvin/d+OIT8ToWmzM6g6kdVYW09IxESoSRGUdMery7hJ88R6jPMGTya&#10;ObeKZiLRLQ/UXb8w2NuCBrj7R6Fr4HGrW+RBu3viTi8Cvy73Jyypw4gGfVC5UoeqH1CjW8WjEX0c&#10;edQITRKjIomxs/hWvCGtk6rPbqTrszmVFndu4D64CriQoRHu9rEJHnAkgofvdrnFbci8kpYmAlKM&#10;c8gszQKybHgupK5HHd7SPBbVy5ZHDZdJo5RZvZgZXE+qLr2HPJvZzZwhiCwP1F///NzQYG8D+DD4&#10;SYuL70EHLHRb4hq5ovCMNs4gkjTzXnmKed+KPl0wR6QOb+VDBuZQ5FCxLGKCKInSZPYla4iSnKms&#10;/nI1QVIxZWmAAxkaHlwBPMggfPnySPQC8aHnJXJNDgs2Tbmhp8wuOMWyW5HE5MUUzSB5AlWYqHYM&#10;3Vc+FCbPGwgbz+x/pUzvx6oypOlKgqxwkiArmbA0wPnP54D38ApofGbzsdnJ6aDDyXVD6uw5r3Tx&#10;0JgcMIoV50zJEqxUZPCsEWgDGuuUKBFtLLiXPBw8mDUYrMBDjjQZZjxtIHkMN0AcxQ/mWBzg/vcz&#10;0GhzBfAdbI7bntvv9Do4Lo06PNca7HxHV57GSTYcs8WLsHK+3quWrfXjV6j8RUXj/t3ZigApfhgp&#10;fy0PHk6Wh48ky2OHU4ZSh1KG8BYHeJBBYPv1WZPDd/ud9jZr8icPZ+buPxtbsQ3q336aKF53IvEX&#10;4RS23rOWNuPFK1IjWnImvTvwYz49KaO+kgQFUoodCZFhRyJkWAVWGq9IsDjAv/HpWZPdP4/bnt7a&#10;7Le7qdfcvzG+ZPVCumMbKt6zTxG8f0FiL8LLqUZYNXkWzsnSuApwavfWJKWHGDuB6IyZ8O3CjCO7&#10;MeMhUJFdmAmMxQHhrU9OW7//arf70TcL4/f+Nrl4w0q6Y+XafmiHFuw9T2Gvv8ilLDmV5psd6QS9&#10;c+3r2ReceK1LY4wGLoyacmt6pfZsCVd7t6DVAS1hahRUqMWdttz5/aH40V9X5Xe/VJmvfTWwdfNh&#10;+5G1u+DsCZq175BYvmlPzF+1J6cv2pcnmZ/RYw3PqyP1TqzwOee6UJ1LPQraJnjWnRs0i+AGzvpB&#10;+Vvcocjqd1uSu59q5v782eDmv77pOLptKwS2bizwfUjZoV1c3gc7HH7DLidx9TEZs/S4FL34hIKa&#10;t6cFmh0qkdA2/iZnup/JheFrcmX4mDyYPtCHLW2v895v56b+9Ouh9//4ouvw+rdNwMqGBR7AyoA1&#10;knRqHYk7sE6I//AAF7n5kBiybpsbuPYo32/1caHPypMixIp9sdeyQ7HnsmOJx7Jzifuyyxv3ZZjF&#10;vRv5y68UK1/8pufg6pfN4Ma3LHDHugzcdiSB2wgcuBOMPbkb+erwHjZ4/36y/651qvfOA7zntk26&#10;+/ajTLetx5muW08I8K2nRNimA5Qj0WXTKcvSQOXXnwD6zb+DShsrQHnuAmjwQMBARJ8x/dMOGaj8&#10;XRq6fLM0smYtP5a3RExqWUjDdZoTsvqMcQX9xrhSqTGuQmbE1kiNCVypLokvVaUK+8fxlnVpuDRc&#10;Gn7hBjpkoEKGSjgSVCEwoDog9agaRdploMs2KRHVa8UxDUukxJaFjLROUzKhzxifLzNgSwcM2MoB&#10;Q0LtgCGRN6B5zZeN4/mykQzLAnTIwLj1o+EeoEEGJjwA1CIiATsg5ZiNytmrRZduMSOY/2OXToOa&#10;zu84jveYaad16taZ7qPtA+vuTmd72ILupegqKoKCIZzhSoAQbggQjhxyRgIJkTMBOQRyEXKQhIRA&#10;CAJBhBCSCCQQDgG5D0EQBAQ5fv2vs7OdfdY864N98H78fc18vmuVONEyg6iYz8tomyFTnk7ff6id&#10;IpTqpoi1uimSQDeaLukbeCDp68uR9HVb2QcDGzKwIEM1ZOB6o4EAGQdEmNRDUTh1VxjNfMOPr11n&#10;4wQrFXj5QnGaeob6oGs6g66dJJXqJ0ks/USqSD9Ibujvy23o76KK9e1WBhnOfDCwfzDUeQcDEQoL&#10;xGjSkTg0Z08cWbIlxD5+zcfxV1nJ0sXyVNVsAVkznU3TTqQyDWOpbKMpU2Tso4iMXVSRUU0TGlvy&#10;rAuw/n4GcH4w1MI8QL13EGhAxZxIggnHEkz2O0lE0XZDTOWGKJ77ip8kXqolKufKstrHH1J7B8mF&#10;Rn1m5aCOLBjU5AoG1XmCgSa6YLDRyn40cCADC+YOBIhAIEFGn0gD8UcyNHlfFpa/I4t69EaKZa2L&#10;cYLFekLjVG1m2xCD0qOl0Y2a7FJTB4VjUtH4JgWdb5I85JvEVvZfw60rgA0ZhAgUkAZEHctQyUeN&#10;wZnv5Rj6riKCuamIrV6V43izEoLEwktT6ysfPNMUUY0ttCKzgvZ4WEavGxbn1w0LoPj5dWZrAmzI&#10;wL30+QcDF+YGxAgkkPlHHjcikw4VgekHyhDqdnNE8boqtmKpFceaUiQ3DAlJrT2szO7WMopBWkA3&#10;C+hlFn4+18It4FrYBbwRlpX9aOBCBh4MDhoQAScyv/AjRQDuQBmYutcSQnmjDs9/1R7LnOuMqx1T&#10;JTQYpHhVZ11at6KabKhnUodrCovGqopYY5WFnO8brYQs1vQTQx1kkCD8T+S+YYdN/vH7LSjijhpN&#10;ft0RTl3pwRZM90TXmNrjxL3K5JZWMelpAzdDz6rKNjMZeeOFjPKJohLWRHERe5xRxBmzJsCBDDzI&#10;wIMMfJgrkCL8jhU+mINmP+yuGpmy1RGctvYsnLzQH5U/YQivNnTHiDRqXItCju/ii1L7KziZZnol&#10;ZZxSXjJJqWC9oDHZE3QGe9yafmIQwGBA5u1z2IRAv1P5Rr9tD8BtdAfjVwwRpBkz5qHZhHncq4sU&#10;tnbFNYtbEzW1coKuWJRqyuZmjqVzCiYyeOxxSjVnLKfCuiDDH0EdZKiDDEKYy4nc0/t9s3fgbptP&#10;+GaXf+xqf3D83DAGP/ESSTeOB1d1DoUJ5LpoJa8rrvOROrGPpsAPpkvTLCRZvoXYxB0hC3nDZC5v&#10;xJoA9x+Q4fL3BjsgdnU+Vnh47qu8ArY7EOg1rX/ovBmNeTGDTBlaQNF6ZoIqW8ZD6gVDYYqq/qiO&#10;gmex2qyOhAHCE5IppZNuSu5mD6WpBIPpsvohawI8yMC//BngO9gBqavTodIdvtvmgXjd7eW/OODn&#10;92LKN9S0iMTrXgVR2xeCy2VTIXyOJUzOHAx/kqOP6LmvjTGk9KY8T+mlGPHaMgOhT6AnakQGa/pg&#10;qIcM9ZBBDnfYV7m5bGnc4Mt6D/jkhDvCtOAZrVvzSetY889XzKOqBJMh9VUWjLxwKLTtgSG0m9Qf&#10;pSXoEvuI/Rlakj6/977+cQ9Bz+u1JlD3z4+AwO4zIHSwO2pytd99AnNY08Icpi33bpvnXZC6dbeE&#10;zi0vctOqb7FwNqCmZhIlKLEEyqmmIHX6c7QGbwjrTjZgnyUbCN0pxgdP8cbCLsLzco01gXrIILzy&#10;KZA4fnOgume3+fSu3dzQna+HZ2+56NbuhnTuwFKUmx454mUfZu2sTy1z0k9AG/WXZZkDWoiDqLak&#10;gZAO3EBkZ8JAQidugNSROJjdnjj48Ik1AcH500B89dyxwtl2p/3OhSX9rfMjL69c7l+76a7ZcQpv&#10;3oMRGzY8qexlLyZz1qMmb8qLnzXu3UCy+MiThv2b402BKqwJ0xprioLCqbDm+y1Yc5ZVAdG/TgPp&#10;d+cOVE5frPfc+Hxs8sJf9at21zU7NxDNh3eiJHtwEmfDLbd0Bc7Im3etynrpxiFOugsSxz0bsGMI&#10;afSoX2MktE0E9CMRlqjGCEtCY8QoXmZNQPLvPwD59bNbnfZ/nhq2+di4fPF819srDi1HN/0kJ87R&#10;7D0XYummMyXvlXNh5qLzI8KcS3XCSxg7ZhrOi5jy4IdNetdjoH1CXqCgQgQhk5FQsVYFGm1P7ant&#10;/7RgtDk1sPjFJ0+3v7rQcvSdoxQ4+rHB7UjmvkMKbdshM+P1bRp+1bEobsmpNHLhbkXovEsVes61&#10;OnjWvSZw1qsGBf0KajagFjkbDIWpsaYj5cXfr/XY/mZo9pNTz7bOn1UdfvulFNg7ssB1Hya4Fko9&#10;vJ6QvmdPSt6+kRW7cTM3fP0WHf3qdkHgqlMRcsW5xH/lXonfMpzhu+zO8Fn2Zvos+0EFWNV2p82v&#10;RiZ+98uezU8/Ur+3PScDl79kgUu3GOBbDyq4FJgG7CKTDq8kRL+7SgjduZYatG2fGbB1k+z7xiHb&#10;540jxXvzTo7XpjPUvVzPDXiux4YHlJdVjQ799hfa9Y9/3XbwtzMyYPsXFrCxZQCba7nggksquIhI&#10;BF8FRYFvwkOOL8UiD+0SfN9fTfTev5bsuW+f4vHuJt79nQPB7Z0jEb7nRHTdc4a6R4LtuVoVKD13&#10;GpTZnAWlV78GxU4ugAH3B2WICFCGTD5horP2C8Pz3+bGlG9mJrHXiPeFqziybBmbp1iKKVEuxVQ0&#10;L8WympewAuVSnFS5FN+snElsbZpIaWsaIbYr/td+Nvxs+L83MCHDI8hQDhlK0VkHxZCBBhnIiew1&#10;Ekm4mvi9gda0FFsM3f8PJXQa1HR+x3G8ndmZbXe305nudKbb1t12dI/uTqfbqlsV64oHEkEIlwlH&#10;QMIRIAFCAkIIkBDu+4ZAEgIJgdwhIXeAQCBCIBICgggtKPetIguiyK9/reP0YXzwns/34Wu+rw2c&#10;1wb1Mr5dvZygUc0l6VRTKZ3KcbLjgTrIQIcMdRd+AFUwd0D3CgBMBAawUImAEUZ9QY8q3q3E1T0p&#10;IDRvZpIEayRq+zIxX7WEr9AuxjfoFvEc3WKCSLdE6NDOJWm0UyS9xp6u11gzHA/QIUM9ZKBDhmrI&#10;wPDyB2xEJGhGEUATOuMlC1P4Ex1X87Qcz97MT+avUTJky8m56kVCmX4BX29YSOAaFggSw8MklWGK&#10;pNXb07X6IYpWb6ZqDY4G6Md/BRr+8SdQDxlqYW6gEY4AHEQ4aEHhQQs67ZCDydtrxFbu1MWztkqT&#10;Wtdy0qTLadmqhcQSw3xCfdc8gdc9T5R3PUhRd9nTNZ1DVE1nX6a6q5um6nY0UP9/BjrsOmiC3wQ8&#10;BBq0oeIAH536qhWT85yLLX/GimvYriFy14vJ4hValvIRqcjw78Ra43QSt+dBcrvRTlYaLRSlsY+m&#10;MnZmKXu02Y73xsCADA2QoQEycOB+oA0RCoTBOCAKSzkSYmgHfGzJLjeubptJaF6tShU+KsxUPKAW&#10;GMZIlb22lEbT3VShyZKuMJkyFabO7A6TOkdhUuQo+hwNNLwxfPHGwIDBABfuCwSIECAOxgIJOulQ&#10;HEndE8UUPhHEV69ziawFJql1ppLaPpaXq7dQSkzmNLq5L51n7qG2m/VZ8n5Vrry/PVdulrxH7wwM&#10;yMCCuQIe3AeIkMFAGhx9JAslHsgi0p9Jo/O2JHHlKwJC/RyXxJ2gZ8iGS7N1vTmFJgO1akCb2TSg&#10;oUkGFDmyAWmebECYLxvgv0dvDMy3hkbYNdAG9wYSZNCRDIU5bL+VsC8PT30ij8pal8cWL7YTqqf5&#10;tzmjjWlSc02mVl+UB/28dFCa3TAkzuUPCfMkQ20FEksLFKdA6nCA8dbAhAxsmAvgw+FA6h/4Sh4U&#10;8UIRErerDEveUmEoK2pc3kNlfNWEmNg81EKSGBkUrbIyu1dYWGjh5ddYOQUca3OhyMqGYhWKh5nv&#10;0RsD6+Rrw2nQ7HoVCL08Qbu//6EiKOxAGYJ9qkETN3SY1KVOXOaMDls5Kk9oMguSxfrmNI20ntbD&#10;Lc+1MIrLRujFTFttidBWWywcgbpbWySyOto7AwsycFyvAJGXx5EciXihDLy1pwmOeqxHx68aMYmP&#10;TFHUye6oimF1HNsoTRQp21LVfHZGD6suy1JZUWArKau1F1Xw7MVlfHtJqcBWWiIccTTAPP4JaHxr&#10;aHG9DCTe7ocKpN9zdQBqV4cK3zSGRi/fwcT+x4Km2Psiy80GXKNOmSCUSm6rOK1kY20jZbCgLsdG&#10;qykbp9ayx2g1bWM5lfzRvHKBzdHeGRp/PA1aXS8Bmc/1l0qE957W3/9pV1DIev8t9II1DDtlR2VY&#10;LWFlxt5oVoc+TtDWQVQyJMldpa3kAVoTdYTcWDRGamLYyWzBKKVeYKPWOh5gQQb2yc8BGzLwYReP&#10;5L6uB2o/z10DwnfLFIBctoYiZycDY8buB6SbbaEl2sFIptiE5TcZ4hXVKmJnnvS2mSxMsyYJ8kcS&#10;RfV3EyUiK5knHk5ji6yOBlgn/mdoggzC6xcOO3yu7mt9rz8x+nmsWvw9Hk6gvCYfIqKGZ/3J3fdR&#10;xfJRNKNlCNNG74+RF3XHGjK0CX2JqhQLXp1rwWvrBuMNooHbCtmdFJF00NFAI2RoOvU5aIYMErfz&#10;L1Tezs86va9smH2uzo8hnaceIjxHlgMi+xYDSeq5oEL+dEg94x6aVzYSLqNZMLokM7Ynrj+pH3sn&#10;ux87WNMXMyww4fuVPQSdwuRogH3iY9AMGVoungTyG2f2tXCnx72e5xdHvM5MzXpcsi373jRvIaMN&#10;64Ek2Qoqv3kBVVc1h+LmPgiWkO6FquNHIzuxNkI3dpTShRst6Yy1swyxdqkeZ9UYHA00QQbu6WOA&#10;7/y3l0qPk8+63E+tWty+n565esq25Aa7s+2FMuz4xcsfIzJ4mwHFdUvI+qI5fy51OlCcNIHqiBsP&#10;0+DGY7W48RRos9Wx9ypUcRNsZdyEuMPRAOfLjwEPMogvf/tc6/bdVt+1b2YnnI+PLl4+d2cb5tm5&#10;5xGm2Pcm8ndu0ho2fEtLl3zrs+b8OKQZhAA/FSDDToYooiYwHVGTeEXUJEkRfT9bHjNV0R4zxZA5&#10;Gmj58iPQ9sMfjxQux3e6Xf68YLvwu7H5s38Z2Lp0sWvP1a/j1Q2M8MD7NvMpPKt8A16aswSnkx95&#10;sYmzPjwc5MBA/4iYRkvCp6Oh8NBNEkXMZIkiZ4qFjgZav/olEJz5w77O5ferg06/uTf3188GN899&#10;37V36WrHkStSCG5Es567JVfsuNFyN92K01bcq4mLNxi4R/AmzJwPN3wWwUPPonihs+jW0NkoaOOh&#10;UlpC5yhcRwOCr38B5Oc+3e51+uT+zLGPLBt//6J7z+m08uiyACEg3t+rELgGsIBLdMWBS1LuMxdK&#10;2va1fOKGaxl25Xp1xJI7Hb3o2RCy4MMMXkCwUPNBrKD5UFbQQiRULDNoIdHhgOSbD3cN5z6cHf/s&#10;58NrJ35t/OnUcdXRhTNC4Axjgov+5eBiZO5L54S0vUupxJ3LmdjHV/IitlyKbm3ASlHr7uWBa54V&#10;/ms+lcjVm1XI1YAqxGowVHglYi3a4V51fP3B0tCxn91d/u0HPbvffap69c+vhMDpDBOcvVYOzvrl&#10;AKdQMjiPJbz8FzFm/0dS2K7zf9md06cmDzyA477YWbfdt7szW2unx862q11bbdcqtVYFFDmEhBvk&#10;NiRAOAKBQMIZCCFIAiRAAoQzkBOSJxchITcJh1XULsi4alW2HtwUVPBAfvuM4+xMZ/ZF/oC++L7+&#10;fkoTnvjQz6+fror+5Swj8pdAZsRaMDN8DVsTthaOFlUTuhaHluRxi853d12b3b3L+eTD3w+/Pvhn&#10;OXz1NyEcOtwAh3wY8HUIDQ7HkuBIShp4pSe/PpYd9+p4XvSLEwURz70Lw7Z8i0K3/KjYLX8qZjOI&#10;FrIZjIalBW9G0M5tRnvclcnf7XI+2r3L8Pqj3XL49E9C+OyTevj7wSrYf5wKB/xy4EsMHr6KToR/&#10;JsTANykR4JUaCsfSMHA8PRhOZpwDb2LQjm9m0M6ZzMAd/8yAncAs/51gNIzHAXvvH4Gzby/UHTkI&#10;TN/TcDEoFDihicCOzgRWQuFOJa7qRXEm52l+vmA9q6RrjVDdt4rjiFdwfMkKrkuykipGU0pW8HrJ&#10;KsEiXshwiB9kjYrvktz9t/ImPOo3w2+G/2N4/42hBjWwA0OhITQBGqKJUJdA2am+UPmijMh5Vkjm&#10;r+cUd62mV/Wt4Nnov0W6jOuSLaeKZSt4lXSFMCRdTrNJHxEdkrmcUcntvDHxbP6ERwEHNdTvfx/Y&#10;qKHW1xcaAzHQhI2Dpqg04MbnAzul4iUjre5ZKallvYDauZpF719OuyhbwjcrlvCdaBLFEgFRLKeZ&#10;FI8zbfL7OQ75rTyXbKZgTHaN4pZ7EtTvfRcaUAMHNdT5+EBTYDAIsLEgiMIDPz4PeCmlr+oItZuV&#10;2U0bNErHal55/zKRJV8k8AYXCZ3KRYJUuZiuHVwgWgbncuwDt8ijAzMUl2KqaHRgkjo66EnQgBoa&#10;UUM9aqj38YaWgHPQjo0BYRQO2uNIIEgu3ubimVusTO6TinzhWmFp31I2U7GY3qhaIHQg82kyZD5D&#10;p/o526K6nedQzlCcyimqUzlOc6hGix2IJ/3P0HD0S2j0OQWtAYHQiYmC7sgU6IrLBmEydVuAZ2w1&#10;EOs3qvNaV0qKRfPkKvmDLA4yR2zT3MsSa+7laNQ/5VrV0wV2ZIrqQMaL7WpHiU1j8TBoRA3c/Xug&#10;ETXwvE9Ce0AAdGMiQBSVBKI44k5PMuV5B57+hE+sW+GQ+I+rqd1zxXTZHfJF5CapRXuD1KubyVPq&#10;pskjusuFVt1YsVVrL7XqRsqsOkOZRe9Jbwy8t4Zm7xPQ4e8PImwYiKMTQBKf/kqcQn4qwpeudRJZ&#10;Cy0k3n84RR23GRWSaVoNMlXQqL+cLzRcKpAaJgr1BhfNbLCWmoeM5WaDrsJsUHsYcN8auKiB7/09&#10;dAf4QT8WC7LouB15Av65/AJpXUqgLfURGQ87SfV3+UWtN+rK+q/Qq5AxWp3BUcQ32qgik5WGmEZK&#10;TMahcpNRQzcZlXSTSVHpWW8MTZ/vAR5qaPU+Dr0BZ0AaGgKKmJhtZeKFZ0pc5upgGuWxPLN8Tkxi&#10;3RRSBNd4JX1jLLrKWlFjGC7hmvUlnRZtmdyiKR82K+nDZkXVsFmC1u9hvzK0e38HfYG+IA87B8rY&#10;qBdIYtIGciF9CcHnPlARqT/Js2ume8n8S600kb2hXGmoYRhUdLZFUSGwyej9Nmml1tbPGLKJ0Hqq&#10;DdYuDwPe3negGTU0oQah9zHoD/SBgfDA18j58C1NQvyaNjl1Xo/PnNOnF9xUZjCvSnKb3V2FvSP8&#10;0kGEQx+S1LCsvQyes5vR7exkDjqFTJ2zHa2NqXe0MvV2T/qVodP7W5AEnQJluP8rTSz2qS4+ZtmQ&#10;lPTIlIq/a8TlT2vTGJcUOU32voIefQdtQNFcPtTDYVhbWWxXc02bm8eSurm1GncjS+PisrSjXJbO&#10;6UnQhBpaUEMzauj2PgqyoJM7SITfS11M8LohLmJxJDH2Zxsu8ZY1iXzNgK9yI1k8k5zcjYiKFP3C&#10;Un1bE93awKlx19bxJmrYvRNMDjJeU6ceZ13UuGtrtS5Pemt4D1qOfgE9PkdAce77bU2k79ZQdMCa&#10;KRbz2J4Qdt+dmHDDFZ/7gxlXaddncPUqUpdcViDv6qXqeO1lFmZTpbu8kT1ZyhVeKuYNTJY2IhMV&#10;9erxSrZmzJOg+YN3gP/WIPI5DIPB373URZx6Zow8s2yN8X84lhBwZyoq/vrkeZLbkVJhGklrUOmz&#10;OvpUedJWGUVTJ6KZy4VlLkorazK/TTBJFkonKG3qcWqLeqyYp3F70huD4B/vgeDoARD7fg1IiNfz&#10;obDjG+aIkwuuqFNzU7GnZ29gz/9wNSbbNpFYrnOm1kvN6cKOoWxJozpPzVAUmIrENCepr9qdI25x&#10;Z0vELpJEN5rfrXNS2rWjngQtqKEVNbR7fQ7S04e2tZjDm0bs0VVHqNejy5Hf3Pk3xuf6bUyMeyYy&#10;a/hqXOnAZDK7x4Vva7al97OMWaoSHWk4V02xZSJVDqKmyZ6h67dl6A0W0qDBkisxWD0J+B/8AdpQ&#10;Q6fXPhg4c+DFEObghiXk0MJEyBd3Z8P2Tc9hTl2aC42y3AnPQGaji/t+jL8ouJIsYE/iROUuwiDZ&#10;TtRnWMkmgo0+grdzTXinyJjqMhiIZrMhUzdi9CQQoIb2A3+B3m8/BZXfvk3juf0ro4Gfzf0Y+NGN&#10;+wFfXHkcenJ0PjLc8CAqTXYviiq8HcOqv3m+pXI6vodyLUmeMZWqxk3l6FKulumSrzdok//Vo0ma&#10;0alTrzoQvNuu8SRoQw0dqEF87JNtnf9fN6xnP3542XfP7N0TH1+ZP3t4dDXEz7gSFvtfduo0qOnE&#10;jOM47uXVF3ZacTvtumPXrevueOKqLLcQDgn3HRISEo5AQiBAgEAIJCSEAIIIOQiEQEICCSCH4oFI&#10;EZBLRBx3tSuCRwQRRDCAQVGe/sfp9C152Rd98Xn7zHfmN/M0zQZSql8EMs9NBQj4+oBS5pNAOXUi&#10;RBMxTtCFP6Q2hI+nNxDH83TER2It6ZG6njRxuS789756U4Dsm81QdWAXNFj/zXjF9a+zNx12/mv8&#10;6J9uv7Db17voYnV1Ge3ZvORDUL3xiRcteLPyXnvlZc54l9L1vhXkJ4FK4iRWjZ+I0uAn6Br8JEtN&#10;mBTUEh6XqcKfKJXhT87XmALkuzdD9UHz9VabnYv/tN8xee/QltGpY3/pXbQ7eHXV2aHlvbuf+p0H&#10;SbLqTi9YOZ2ZveAuYMyiz1KmPSURet9K/NNgBe4pvhr7lIygK7BPMxTYZ/wqnL5EjtNXVJoCFLu/&#10;gvpDO95etd3+/NaBL8b03/+hb+H4tx2r9hat4IxSg0ugFFCRhWsoOuetc0bqogsv7pVbYeRL9xL8&#10;Cy8RdtpfgpnCSEOmwsuDp8jS4KkEafB0miRkmisOeZEvMgWodn+53npw81zfoc/uPfnz5zdf//TH&#10;jlXLva3gcEINp1ykYB9UCPYR3I8O8Wmrp9JoS45ZUYsoPuG1qzD0FbowZM67KGg2oDhwFlMcMEtA&#10;RBX7z1ERjCL/OdYZU0Dd7i8MnXvMfv11i1n//O6vrq0e3tkG1vvUYHVSApYuBWAZwAErQipYx9LW&#10;bOlRq/Zp+JVTLMwSKjvI4MoNeIPO8Vv05vku+vN9FkMQOL73IpHn/SaG5/UmPscUK23bze4NfWk2&#10;OLPdrNP4j62tcGRXLVj8IIGjJwrgqFM2HPNOgeOYODhJioRfYsI+WtNC1uwSA945MPxWnVJ8Vl3T&#10;vIzuaZ5GL6an0ZfpYQxkoo0YBJ7pboxIM8Xdzk1m/Xc+N+t4t2NTC/x9mwr27RLD/u/zYb9FFvxk&#10;x4CDbhQ47EsCixAs/IwPQlr8wCrKG2zInmAf6wGOFHdwpp5ed6O6raOpruteCN84l/VAqvM6xiQD&#10;/Z+ZdTzYZNa0tm2TEr7eKoZvdgrh2z1s2HMgCfaeiIF99uHwoysGDnj6Iy3eYBHoAceD3cES4wZW&#10;oS5gi3UGexwKHMOcwDnMEVzDToF7mAN4InxMApxd2yD7u68h8+iPkGZvC2wXN+B4BECWPxHSkQmS&#10;iGnrcRTu+8jkAiOBXfIWKyhbwZwVr2BkCKV4JVSLaBOvYDtEK7he0RvCQNkcaahsOupW6dOY0dJJ&#10;ytiG/t/wv9Rgvg043+0CNtKQbmcDHGdXyPHwB64fAdghVEhFXkNCLOd9TFK+kcgqWcHxRcuhxZJl&#10;TLl0OVSJ0EmXsRcky7hrkuWwPvE8cUA8Ezkk1pNHRBOUO2UPqXdFGwEu0sBFGrKQBratNfBRLpCH&#10;9gWBbxjwgmMhE8+AlOjsNVqC0BjFLFkm5EiWcGfKl7BS2RK2RraE0yHaZUthXeULxJvlM5ED0mcx&#10;w9IJ6m3JA9qY9J4JIMd8K+QgDdlIA8fWCvJQKCh094ZCHywIg8iQg0uCjAj2WlJcnpGSWrJMypYa&#10;8AUVBpxYbsDVyA1hDXID/nKlgdBTORt5s0IfM1gxQR2RPYi/IxtLGK0Yod+u3AjwkAYe0sBBGng2&#10;llDo5AjF7p5w1gcDRUGRIMTRgUNkfWBSclcTks8uR7OlhnChfAFfpniNVyjmCTrFK+LFqrmIG1XP&#10;yf3yCeqw/EH87cox+oh8OHGkqj/plmIjnxr4SAMXaRBYn4Rix1NQ6o6GMp8gKA0iQTGO9iGPyDRm&#10;xfCWUhOLXtMyJLNRfPkM6Wz1NKmiZipSU/M8qrVaT+6qnqQMKu7H31KMJd5SDCcNV/cxhmu6GUPK&#10;jQAfacj9zhxyju4HofUJOOdkD2L0aZD6BoA0mPBRhKMYi4kpBkE0Z56dUDDDYIr0cVz5Y3KhcoIs&#10;VY3HqFQPY8+rfqdcU92PG1KOJg4pB5G7PSmDquupA7UdJoBc8y2Qu9cceEhDodXPIHKyBRnaFSp9&#10;faEyGPdOhiMviYmJ88XRmTO58XnP2KnnHjGyKu/T8lT3qKWaMWqV5g5NqxmNv6QZSejT9Cf3a7pT&#10;+zXX0vo1l5g36y6Y4FODAGngIw1FVsdAgrIBOdoZqv28PtQEh7xV4CIWKom0l+Jopr6YljMhSC36&#10;LTNTNsrgqYboZ+r7E6TaPnqtrjepRXsjuUt7PaVPe4XZp72Y3qdtzujVNZkABEhDHtKQizSUWFmA&#10;DGUF1R6OoPJDv1OHBBpqwwivlMTYKXl08mNpPPt+EaNwlJ9R3s/iqLpThLrO5NLGDoai6UqKruly&#10;6pXGi8yexpaMnsZGVk+jNvNGU11mT+NG/tsgQBpKrY9AJcoSlB4OoPF3M9ZjfBe0+NCX9aTIZ7XR&#10;tIdyKutuWVL+YCFT2s1jK6+w+LoLzKLmFmZ5y/l0dUtTRltzA6u7uZ7d3axGKLO6m2tMAHlIg/A/&#10;DSLrw1DlfALUnnYftP4uy40Yz/kmQtB0UwR+UhcV+5syNn1ERhf2nksVd+SzalpzODodW9hSl1nW&#10;ps6svqBiN7UpszrbFNldbXJOV1sFp6tVZoJPDfl7d4LwyA8gsT4E1c7Hoc7T5n1jgKOhGXt6thXv&#10;o28lBY+fJ5LvasjMAUW8oEvKEF0sSa9uEGbpVDn81qrs4vYKTsWlck59u5R7uV2cc61dxO1sL+N2&#10;XizjXr+wERCab/7UUHBkH5TbHACV8zHQef2y2vxv9uvrq+kEC+B41FHXo3vW2QHXsuM4g+A4YkEQ&#10;6RECkhBCOiFAQoAIMZEeAiggJQkJvYpKdSiCNOlJMCKwWAaUVbEA6jAeEUEFFxRBEu7+zp49+2j+&#10;gX34nPt4vw/35bofm23xPD7ZxnId7+DQHrf4BA7WBUT1VgZJlaUReU2F0WVV2bG1xfLE5gKxvDNH&#10;XKDIElcoMiTNinSJUpEuVikyxF0diHZd/tOQhjRkmBjBRVtjqDp+GOqJRz+1MGzftTPtJ5TeTs+7&#10;PCkPOlgnbjdxRepagaStIjT3SomotPzc6ZqCrPjmdLlYkZKS1SWWlXQly+u7kuSdXckpCpU4RamU&#10;SFWdukAq0pCONGSZGEKJ7S9w2fmQtolkNt9Gt5hWMqxfdnvZjvTQyPdUXty+Nr9IRSMvubE2OKeq&#10;IqL4YknU5axzZ66KsxOUsely9en0wuvRGdXqqMwOdUx657XYVIUqXq5U6vK/hhwTAyiz/Rlqnfcv&#10;t5APfeikmk6q6Wa/99Othm+SiXe6mX7XlZyI1taApNpGQVZZbWhRfqWwSl4S3RRXGKcQ5kvUYfl5&#10;6tCCCnVIYdu18HyFSpitUIkyFUpdIA1pyEAa8g//BJfsjKAeu/dzG9n4fRfZ+NU/qPvG7uEthgaI&#10;hL5+BkfRzQprUPonVLTzMs5fPXUhoy60MqlK2CAqj+kIKk1SCcpyVPzyS0r+pRZFUJmqM+SCqjP0&#10;nG6QvmUdZBrqQeHhXVBpZ7DShDP8qHAznLrhtnt8kLjr0RNH8zv3CXj1II3dfNMzpLqHE198jZuW&#10;o+AVSltP/Xq6MaQupC6yhXcloT2wLqs9oL6sLaDhaktg/fVmQdX1llOX1K26QIb+OshCGi6afg81&#10;dj98aXXZNXvNZefEbey20dFjO4eeO5r1juCxHQ/J3lfuMYLK7njH5vdz5PIe/4I4dUBZmJJfw+sI&#10;a/TviGvyU2Q0+ilLGnxVjfW+Xb11Aa299YGNPQ26QCbSkIM0lJpuh3r09gUFbut0n6Pe82H0pvt/&#10;OO649crFpGuc4NT0jMj89SmVX/iQEZM25ClNGGTlCm9zik/e5Fb69gfV+Nw8U8O+lXaZdae4mvVb&#10;fZX3YG8lp+9WpZ/6ZrUukK2/FvIMv4MKU31NM1rvg9ph88t7FhsejB/dfHsa82P3lKtp2yTZqXaC&#10;5l70ByUw8wVVlDxGTxaNMLL4j5nnOY98Sr0f8cs9n8SUe47IypijF0qZz2pLmM/VxV5P7hZ7Dw2W&#10;6AK5SEOh0bdQa7p5QYHe9ObWkXXDL4zW35m22NI9i/m5fdbFqm7GDV/61s0rd5rAl7whREVPuiWd&#10;miCm+05Q8jwnmOcZE9wL7hPhiITzjNeZ5xiTJQWMyfp8xpsbeR4TAzpB/pZvoNRw48pVkw0zN8y/&#10;eTr67arfpvZt7J63+nvHAuZAwwIOXf4RS8qbx/qkzDsLzsxhRSFz2ATujIuM9ZaY6TFFz6G/YefS&#10;3vByaVNCxNkc2nRaNu3t+Sza2+oM2rtmnaAQabhssPaT8pfVv9//M2pgcvuaG/OHNncs2/zYoMWY&#10;lmswmHyNA0WmcfCJ0zgIwr84CAM/Ocb6zDknMWddpfQZspz63iOV8p6TSn5/MpU8Ey4nzcQipDLS&#10;bG4KabZIqgsUbVmzcnUb6umt9ai7I+tRPXO713UuH9FvAGvDcrAxzwcbRxlYU+LAmhUOtoEnNegQ&#10;zpK9yHPB8TT9IzaeMk9IIM1RE4lzzES3OU4iYS4wkTAfkuA6H3XW9WPiWfxHWbwuS9UbUI9Ua1AD&#10;g2uR/X9FdS7v3VAHJlvLwGxPHpiZy8AMEwtmxHAwZ54ESz9fsOZ5au2C6Mv2YeQvTkLiEi6SsOgm&#10;cl2kRuEXPaJcFllRuEV/EW6JL8IuhUc6L0Xr9LgZhRroW43qfrgG1bait/oKGGwshb3bcmHfnhQw&#10;NouF/egwOOjCAxOKD5gxmXDUhwZW/iSwDSCAPQ8PTnwXwPGxQBA4A1lwHOgCJ/AUOIKPAAMn+Bjg&#10;6zR4DYW6Mbga1Ta2CnUZ/rK6BHZszIFdf5OCgcEZ2H0wBIwsA2CvAxuMcQw4SKTAYSoBjjDwYMnE&#10;go2XM6C9nQDDcoTjbAdwYdsDgX0MyGw00Nl24Ilg6dTbvwrVPoxC1bxGoYrgT2uyYPMGMeh/FwNb&#10;vw+GHXu48MMhL/jJgg5GdkTYi8GD8XFnOIRzAlM8Bsxd7cGSgAYbNztAE23BgWgDTkQrwBItAU+y&#10;ABLRAqg6QaTeJgjbqQ9BB4xAYG0OYQ72EIEjQBjZAwQeXDjhFwxsQRQwIuNXqGeTtGS5WEvKE2uJ&#10;JcisRjSIteQO8Qq5J3mFMpC86D6UPM+8nzTjPZw05fM48ZXfaOJL/7GEr/l/w38bREhDONIQjDQE&#10;W5mD0OEYiHB4EJIYEIL8mzxOEPjyo4ApjF+hxSdrKTKJhpwr1ZCKpRpyFaJRqqUoJFpKn0RDHZR8&#10;8hgSf/B6IJ5mDye/9n2aPM4dS3rBffZVEKW3ESJ26kHoAUMItzSDmGN2cMYZBzFudIik+0IQ6xQE&#10;BIqAHRavZZwRa2jSlGVKtmyZUiRfplQhGmXLVJVMQ+1P+cwYTPmX15D0LfuBdMLvkWScOyIZDXgm&#10;faoDRCMNQqQhbL8hRFqYQizaFs4ipx9PoMJpGhsivPgg4ArBPzhO6xUjXnZPln+hZqZ9oV5MW6JV&#10;pi3SG9I+uytSFxh9qfOed+Xv2P+Uv/Z7KBs/8UQ2FjgqG+aNyR/wxlK/BmKQhkikIRxpiDlqAgl2&#10;/yZ0zqOSzhMAgLfTa2vaV2/LmdqaGbd22l7R1kxTUj1fajUqZWqFR3jgfeCBKAooIoiICCiHIHIK&#10;giAoKFjqmCflkbeSrh2WqWVjZdf06jXTfve3/bF/0h+f/z/ugOHjDYr8LwAaMgLkhiWBzNisj5i0&#10;/A/RBMa7sEL221BO2ZtQSdnrUE3ZK5Sp7GXYVe6L8B7uauQoZzlmkjOfMM2+m3ybfQtzhzOWcps7&#10;kjpb5gx02AgI0AEPHfLhPwKGxwnA8jkDWP4BgIlEARoq4Q9SNO49DpP3WxK+6GU0hbMawSp/Fl7B&#10;fxqh5P8aaeA9QVt5y9Gd5csxw2UPExxld5L/zXWkzJaPps7wBtJn+H3p006BPOhAcnUBOdCB6nYI&#10;sDyPAa7PKVDm7we4yJCPJaiYd7SotNfEJOIqFle4kpjHfhzD4C9F8YQL0TLhwxidcD7OIngQ386f&#10;S7jJv510iz+VOsMfTp8W9GNvVfRkOERdOOcAGTrkQgfCwT2gyO0g4Hq6Ab6vBxD6I4AAeel9OSry&#10;DQuNeV6QkP2EiC1YxBJZ95Np/LvxHNFsfKV4JkEjnk6sF99KahFPJd8QT6RMiW5ip0TXcVPirszJ&#10;yl+yJiVtnwHyoUMedCD963vAdDsAeJ5HgMjXHVQGeP9eiQz4TYRCrfLQ8U9K4jMWaOl590g5xTMZ&#10;FN5kCrNyLJlfNYKRS4dS9NKbqVbpQFqXtD99XNqDm5BeyxqXtuDHZbbsMZk1xzlA+epLQIYO5AP/&#10;AKVu+4HQ8zCo8j0B5AGn3suDzr2SoYJWKtFRS/y4lLnStJwZGp4+TszjDeLokhvpHHlvuljZg1Ur&#10;uzLqlZ24NuW1zEFFK35U0ZwzqmwkjCjriSNK02f8/0CB7QYc+D4g9vwByH3hH1UBHm/VQT7Pq1GB&#10;jxVo1HxVfPwsPzVroiSTNkgllfUSCyTX8ExlWyZffTVLrr6C16tt2Ta1NadXbSEMqetJQ+o6SG3u&#10;kFr3GaAAOuS7bgU02C5QDt8LJF4Hgcr3yIeaAPfXuqDTKzrUuUUtGnlPFRftqMTghsozCuzMHE47&#10;lSxpzqWrGgmcmgZCpc5E0OiMRLOujtSh1ecOarV5g1o1eVCrgijznQNU6ECBDnTY3wEf/k8g8zoA&#10;NIjD72oDjr2oC/JYNqK8543o87M10egxeTK2rwJL6eTi2VeKc8UNVGq1gczUaXMFek2ewlBNNhpU&#10;5BaDMr/fIKP0G6SUfr3kk4FaZwDV5UtQAB0YMFcghH8PFF77gBZx6G1d4NFnDcEnHlnCPOfMYWcd&#10;BnTEkDoxvVeaRm4TZrEauUSRoThfVU2j18ooHGMVRWKqLNCZRAVWUwXVbhJQb/yPkU/tq/scQHPZ&#10;8OnAhH0HRPDdQOW196MeceBNfeCPK03BRxdsqOO3rcGIcVNEeJ8uPrVDlZLbXIUrMQlzKjScXGVV&#10;MbVWWMisL6cJzFyayswubDCX0jvMrMJeiL2htPC66XM+HajQgQX7BlTCdwGN154PRsS+l42BB5ab&#10;gw/Nt4b8NH3lks+wJRzVa4zFtGqTSRYltri2Ci9QCIkKISe/tpRJb2AwuE10hrSJxjA0UYtbmwoY&#10;3Y00Ro+lsKjXTC+yNzgDCqEDDTpwYDuBFO4KtF6739cj9jy3Xdj7qPXSvnsdgYcn2y7+PNCMCu0w&#10;Ryc31yUSjNq0IrUqkyepypFxhbk6OrfAnMdi2oisimZCaY0tm22FdFkJrO6mXGaPJY/Z6xSgQ4dC&#10;1y2gDLYDyOHfAr2X61sLYtfK1cBdCx2Bu2btPj+MdgaesbeGBrfa0Ilmc3yOzoihy3TYckF1lpQp&#10;JWjJFXkNWXy6DcvjNafzVbY0gcWaJuxuwvK6GzO5PY1ZnB6LM58OdOjAh20HKviO/xi9dr62Ib5Z&#10;bvfbcf/62b85Bn4+OGj3P9XZGYy0tYXH1zXH4FWNiTRRfSqXrc+Q0DR4TbaCaEqVUhuTpWVNSTJF&#10;Y5LcbElUdDdgpPaGVBFE6BwoclkPiqBDBexroIFv+93suW21BfH1Yo/3lttjJ7aNjZ6G2Qf9PFqv&#10;X7rY0I2KrWlH4yQtcZQyWxK7yJIiJpmw1el6vCFRR6mPq+XUx+nlxlhDfV1sXZchobZfn1jdV5ek&#10;dA4UQwcGdJDAtoJat63vrJ5bfu04venBkPsGx/SRrwYcnvs6JhDuTcOBAbUDwVFyexiW34UmM9tj&#10;S8itiUJcM0aRaMXVxDSRa6Ospboom1SLbjbVoK90aKJtw+rY+ps1sUbnABM6lLpuBgrYZmA6uul1&#10;y8mNSzeOrZu9s3vtyNzRLT13PfZcnfU+bnSc91ONX4qoGAlJZQ2GkQr6IhlZ9mheUne8JKorTRHR&#10;RQAbIOTfUoZ3lyjDeyTysN46GcreLg2zT1RF/jIui2wZkzsDWC5/BuWufwGa/Rv/aPppw9Mu+Np7&#10;ju1rxub3r7u+5P7X9kXv3Y0Pz7pp5s75Vt4JuMyZuZhEcwRlZ0+G0DBjKHbUaJQgbDRZdHmMIA4d&#10;LxaFTIiFIVN6QbCjjR98a4oXOjzNvzwwLXAGsLeuA+Lv1gPD3nVvWmBfLA5tXzO+4LLmxvKhDe0r&#10;J7dZV3z26p+cOy57fA5RvuQXSl84n0CYD8hMvX8hP3oOyUDNhZWG3E/gBD/As4PmC0uDFgSsoEV1&#10;CXKpiYl81FeMnJ8tRt67w3QGcKGDYufajxbXP630bl4z4Vi/pm/F9YtrL45ssr3y/Nbw6sxB+Yuf&#10;T/JXvf0Yz71RpGc+CWnPfHExT8+SUE/9qchnQUUXnqMZAasYhv8LYtH5l/9lvs6imj7zMI7/rfZM&#10;Z3R66jrWtR5BRa2AoKwCYQ0ECEjYQoCEBEJIIDvZCBCQVEAEQQkCbrjgWEXRcV+qdXdUYFAsCljW&#10;UetCkU1Anvmfnl7nei4+N+/N+738PXk5gf07DbTfD2bTBs5kBQz+W08baDYLJTOn4tA3ROuFaUTD&#10;vS+J28//QlweWPnl6ZENs2pHXZZVjW6yLRl188gbdQ/SjnhEp4148LgjniLmiLc8bISqpg/TdYFD&#10;kRm0IXaG/5AwgzqcrqMO52j9Roo1fiPVat/R4yrf0TNmoWo60Vo3hXh8bSpx6/E04tLILKJ+fNVf&#10;j0zazqvCBssSONjlwdFDC6dAMZwjeHCJj4FrEmPSQxQy4SMOGqfJAsZC5dSxKLnfGFvuOy6Q+4zL&#10;Zd7jeqnXxA8Sz4ldYs+JSrPaagmi4fwU4tbdL4iLLdOIOsz94jAspldizfxirLPcAhs7LWzd0rCe&#10;yoNdaAw2RDHgFEeHa0IgKIn+8OX7gZbsg1CBNyIFnogTUJCY7IHUZHek892QnbQJeWY11RPE7etT&#10;iEuNU4gT7V8QNZg1tQKLZ2zH8vm5WGGhhpV1KlY7c7HWk4nv/RmwpQfDnhEAx0g/bIr2ASXGCz4s&#10;CgJi3UGPdQMjdhOYsa5gs5zBZzlBHONEDiVz7l4miCsPCOJkC0HUvJtKlGPG1ELMmW7AgrkqLF4q&#10;wndWCVi+PgoWzpuxyj0Qa7ypsKb6wC7AEw6BHnAJcoN7sCu86C7wozuBFuKIkBAHhNM3gkm3B5vE&#10;NevqLYKobyKIgy8IoryfmJKPadMy8dVXCnz9jQCzv2Vj3rIIfLuKjsXW/lhm74MVDhRYObthrasr&#10;bNycYe/uCAcPB7h4bIAbxQ6elPXwpdgigGKDYMo6hJHCzYJg7tdIWDIXMeRdzXKwBtfdGTxfb3Do&#10;IWBFMRGewANdJESASgK/HBl8i+TwqSAdIB0jnSHfrpIeyODXIgWtVTpGfyEZCuuQ9Id3Sn6L6hb3&#10;xfSlmfN/0ZDyZwOLbIjfuA5J5N7k+3iBF0RHfAQTUWweQlOECFRKQDXI4btNAR8T6YACvsdIZxTw&#10;uyYH9b4c/k/kn4NaZaOhL2QDjA7pu8hO6Stmt6Sb1SfpMgNCsoG3eC5iyQYuufVSXB0g8vaEgBYE&#10;HiMKsXFchCcLQZdJEZCpBDU/HX67VPDbpwL1aDr8T6WDdikdgbeVk0GNyrGQVsUgo03xPvKl/BWz&#10;S94d2yNrj+tTmAPRnL8jkWyIW7MMfLu1SHPZCKmXB8Q0GgSbI8CN4SAmUYgwiQzBOvI/o3oyYIfm&#10;M61aMxF4WDMedEI9Fnxe/Yl+Q/Up9JFqOKw1/UNkW/pr5ktld2yXsj2+V/mM3acy54+GpEVzwCZ3&#10;lnD9asid7ZHu5QZlgD8koQwIouPB4QoQnSqbCFOrxui52tHg7boReoVuOKRGNxR6TDu4+V/aj2HX&#10;NAPhDzS/R7Sq3zDb1T1xnap2do/qGadX05TQpzUHqWQDn2xIIBvEtlZQO6+HztMFOn9fqEJCIYlk&#10;fU7m8D+xU6TDUUr1ICMrYyCsQN8ftivzA2Ov/n14rf5dRH3G26jLGb9F39O9YT7T9sS91LZxurQt&#10;Cd26Rl6P/kFid6Y5SJs9A8mLZiPJaikUNiuR4WyNbE8nGPy9oA8J/qyKiB4Vx/EG+cni/niZ6h0z&#10;Q/8m0pj9KnJH9n+jqrJ7mYeyemLqsrpZFzK74m7rO+Of6ts4nRlPeF2ZjxO7su4ndRpuJv+aYw7E&#10;ZINg4WykrFwCtY0lDM7fI89zI4z+7pNb6AGjWeHhH1Us9ntxoug1X6zsZav1XbE5hpesotyOWFNO&#10;W1xNzov4Hw3P2ecMv3BuGp5xnhiaeZ2Gh/xfc+4kv9xyQ9CRdyXFPEjIBiHZkLpiETJsliPPaTUK&#10;PO2wzd91rIDuO2gMD3mfHcN6pebyuyUiWXuyMqOVm5XzlJOf18wpMzYl7DE2cmuNDdx64yPeNePD&#10;xEfG+/x2482UduM1YdvWi6IX+WdTzYN01nSIFsyC1HIhsq2XId9pFbZTbCZ3UB2HS+iU/iIG7fVW&#10;ZkS3ISGhXStMa5HKNY0putyHSbn59xOLCu4mVRTe5tcU3uIfL/w5+ULhDcGdwusprYWXUp8Xnktr&#10;3XZa3LqtTvJLkTmQkQ2pZIPCcgFyrZdim5MlSilrx3dR7T+W013f7mT49pYwQzoKEljPcgQpDRqJ&#10;6p5MlXtTlFXwU8rW7VdTSosvC6uLLwpriy+IThefT71efDbtP8WnJS3FddKWkmOylpJa+VOzICcb&#10;0sgGtcV8GK0Xo8RpOcopVqO7qTYfqoIdX1UyPDpN0QHPd3Aim/L5/PuGNOXPGoXhslxXeE6cW3Im&#10;raisXmwqOyWuKauTnCg7Ib1Udlz6sOyf8uayI4rmsoPK5p37lc1l5kA+czrEC2ZCa/EP5FsvRKnT&#10;d9hNWTG0h7r27b5gu979Yc4de6O9npbHhz8sTkq8tVUkv5Ityz6rVRecVGaV/ijfWn5UVmo6It9j&#10;Oqw4ajqoOGuqUd4x7U9vMu1VNZmqSZWqpnJzoJj5tz8a9BbzUGi9ALuclkxUU5YPHPBb9eZQ0Lqu&#10;w2H2z2siKI1VsWH3diZyfyoSSs//IMk8mZ2ef1SXUXpQlVuxL72oco+qoqpadaiqUn2qarf6epVJ&#10;87iqXPO4cqemobJM07DbHCjJBgnZkGUx5398zldUE3YfxvE/S8WBQAVBbUtFLENACHskhDCCIRAI&#10;AmFlAMqWPcMmgJSNLCUJCQkgBBUEFHAWyxIH+kqlWLWO14H1KFSrlvprjvfm4nP5nOcL1aZa0GKz&#10;4xPfSeeNyH3Xs26y/oMeX+P5Tiputj3EZ7w1nDnaEH1ooCqB3VOWWi4szKo/xs5vbc4u5x7JbuDV&#10;Z/N5ddkSXk3OGK86Z5ZX9cU1bmXOtTZZvjQkaatB0a5voNZEE47aaH8QOu34s8tN54nEU/feCbLh&#10;reO+jlOiIO+LPCZ9uCUqoa8+PltclVzKLUuvayxit9bkFfN/yq0WHM49KizL7RKW5g0LOXnTgpK8&#10;GQEn92o7J3eWJwukSxuStVWhRFcd6k00gGuz9Z0Yp73U67b90SnSjoUBd/3rfRT7K92B5DEhI3SA&#10;eyDueEtcVntDYklLVWpNTVlWa1lxfntRQbkov6BRnFcoFLML+8U5ReOinMIpUW7BtDAvf0YgC2RI&#10;G1KkDaW6atBo8g3wrbesdGM1np900Xww5KH5vyHXH2f6vewuSQJIw11hwX3CiBgRNzqjrTWhuKEh&#10;ufpwdXpLQXmOIJNT3JlWUtOdwuF2JZdKuhJLL3QmcSY6U0smRenF00JZIFNNGdK1N8Nh3c3QbKy6&#10;2mGl9qbXUe3paWfVxVEn9ZsjBL2JIbLNWP9+jwFJCK27mxXF7ziY1sSPK6w6mlhZ3JjanFWb2Z5Y&#10;md8Z+1NFd0xla3d01fGuqOrRzuiqSXFsxaQooXyqQ5YvDVnam6By5yY4ZqzysdNS5dVJ+41/nMWu&#10;n79sqXr1An7n5VGS5fAw1V0yQAvoOEE/cLQnIqVWHJ1fJoivyG1LakxuSeNFN7JFkUfKxRGNLeKI&#10;pu6O8OYRYUTzjCCyYVpwsEY2yJY25GpvhNqdG4BntOFdD0b5+aD12t8vWSjOTZirTFzB6YxdImL6&#10;z1Fcus4G+HEHQ8KPnGImVkgi2YXHo8vSxfH1sYLkYxH8bD6TX9bOaG/iMwSdPLrwDJfece0Yk3et&#10;LbxllisL5Kitg0Kt9dDwwzoQGqx9e9JU6dGYifz8zA65q7OmGy/NOHw7NOm2t3ecjG+/6OfTfI7G&#10;qDobmlA8yMzK6o8oSTgRVR0pSWii92a2hvZyWkMkjS0hfeLm4L7hpuATV4+E9NxqDBPNNcsCuarr&#10;oFRrHbToKP3TpafwclBP7t6EKroxtxVduW20fuSW7bYTN5z3iGb3YVunKF41v+wP5VymxbAvhKQn&#10;jdELD4yEV4SdiakNOpNeTztbXBc40lAbONJREzA6WBUwNlMZcHahktY/XyML5KuuhUpNJeBtl/+r&#10;bwd6eH4DmptdgybuqqFziwZrBxatNLsWcPptd9zs6m957iu7QaHlzlIPpMz4J0dN0thhE2Elgb8c&#10;LPefSCnfP1FY7jdVV+o3LeBQZwZKfGemiqnTD4v8Lt3nyAKFqmugYYv8Z5E6Whhcg26OK6HJuTXo&#10;/MPtckOPzdf1PnbUEDwi6DU9dLOsuE90LVgk+aUukFnRv1Li6Xeo6QF3gtjUOxF5vvNJeT5383Mp&#10;C9Vsym+8bMriySzve+OZXr/fz/C+/SRbFihTUYRjKug3iQK6OaqIJqYU0Llf16LB57oKvUuYTcIl&#10;u+3NL3GGlS/wtoXPCe7pz1z8Yp660elPPaL9n5ATfZ76pXo9DUsj/z8mzfNZRqrn89IU0ovGZNJL&#10;URJpaShx36vpQ6SlxwmyQN16uT9ECM2dlkeTl+XR+RuKaOBPFdTzdvcawcpe9eYVK53KFTuTohUH&#10;h4xlR2LcMo7KfIsPCXxLiPBZJkZ7LnvHeawEJLj/xUhwexcX7/I+K47wviyW8HdjjPMHcbTzh8Eo&#10;/MdrB/Efr3/V6zaEbksQmhqTQxem5dHpeUXU/V5Drv3TLuWmf/ZoVK6a7SxatdibsWplH7dq7cZa&#10;tfWm/Wvv7/MvNsTzM4FJ/OwR7gKUSGcIiHQCRiQWYiMcICPcDkpYtlDHsgE+0wZOM2SZ70RoZgih&#10;i1fk0OCcHOq6r4C4sEXhCHy/oQJ2by0Aw53pYGwSB6Y2LDDD0wBD9AErLxLYUt0B608AQqATeAQ5&#10;gneQPfgH2UFYkA1E0awgmWYB7EAMlAeYQbNMV08hdPkCQkOzCHXPI9T2WgnVgapiOWhtyIPvNNJA&#10;VycGdhsyQB8TCEZ2FDB22gd7XV3BgogHGxIWHD0dwJlsC+5e1kD2sgSqlwUEeZkDy8sMYsimkEI2&#10;gTxPE8j/qp9HEToziVDPLYS4iwjVLsvJcUBZMQdU1ieDhnoUaG8Pg291/UHH0At0zYiw25IAhrZY&#10;MHawBzOsLVjhrMHOyQJweHNwwZuBB94UvPEmsB+/B4LxRsByMoBYmUbGEZJcR4h/F6G6BwiVLCO5&#10;LEBKh0BJORKUNwfDpi1UUN9GAk0dV9imh4PvDOzghz3WoGdiAQZ7zcHYzAzMzE3B0twYbDFGgMUY&#10;AAGjD0TMbiBj9MAXows0mSB4qxpQdbSAaKQjneiDn705+Lk4gi/ZHcgBPuDOCgTn+FDAZTHAkcME&#10;h1qpo1IdTHCUMAF7mgm48wzATTHA6TYD8A/oQHhGX3V/GfY36VXYMvl16GvKm9Aln7chXwMhW1WB&#10;+r0WeEgbKOb64C9t8Cc4gJ+0wdufAkRGIBDiwsApU/pXzALHGqlWFmCFLMD1ssBpQGqMCfgJJjjP&#10;MYFwnwGuzxifPF7Q33m+or/5j+/6jGr6UOM43t7b4QDEBYoK1lFxVCoVq5YqIntvElb2JgnhT0gC&#10;BAiQkAQIAUJIwlJA4AAqUkBxXooLqQKiXJSiKCh7qC1WLva5Offct/HF5zxvv8/Ln+9s1LT/fNR4&#10;4BuDINLMFIKtzMFD3xB0YBeEHTkA4frNi/Z0hqAgX/COQoErTf8bFw8nRERwyCaBg5oEJ8qJ4FhL&#10;hJONRHBqI4BTBwGcHxDAZRC/5DaGX/CawL3xncZNB8xix4LmsSPBb3CGQNT/G7z2WEGozU7AHLYB&#10;3IkjEOXuBOhAHwiMQIEXBQOuCBGck8ngJKPAyQIKOJWSwbma/LfLWfJH11bSktu/SEvuXaRFjyfE&#10;vzxfE976ThCmA6bxY8Gz+Bch84RnofNEQwBjtgpCLM3Bz9oSIvbvAOKP3wHZ4UcgujkCxt8LUOGh&#10;4E/EgCebBG6J1I+uEtqSq5L2HzcdbdG9kvrBo576l0cz9b3nNcqC913Knz795He+o6SZgEnSWPAM&#10;8UXoLOl39BxlIMwwwK5fBShLMwjSb17cvm1AO7QXoo/bAcP1OJB8PQCDCgYUPmrJP5r8wZtHf++Z&#10;xljwzGH84VXEeOd9ivHWp5b+xvcCfd7vMm3O/xZtNqCPOh04Qh0LmaIMo2YoT8NmaY8iZuk9kXMM&#10;QwCnb0DrG1D6zUvetxXYdrsBOWYLsS72wPR2/ZscEvABg4lYQNFI7wLiGPN+KcxZXxlrxq+ANeVf&#10;wpwMOMOcCDwXPR50MXospIPxOrSXMYp6QR8Om6YPRExHP4ycYf6GmWV3YmcMAsI6Ewjbsh4it2+E&#10;6L2WwLX7FgQ/24DA+QhwvU5+YAX6/EGJQM9hyIQpdAxjPDiR/TpIzBkNzuWMhGhjXoRWxAyj6tnP&#10;0S2sZ2HtrKHwHtbTiGFWf+QUqxszHdOJnY69iZ9C2vGTBgFR3xChb8B/Yw6cPZsh4eB2SP55L6Q4&#10;2S0KPY//wQtwn2WjgycoBOwolkkfDufFDKFFyCA6C3kSVogMhJcj/eG1yOOIJqQv8hryMKoL6cEM&#10;IfdxU8ht/AS3nTgef5U0zmv7BCDpGyI3rwfyVjPg7rGAlINbIcPe+qPY6fuFDI+jcyn+ThN8lO8I&#10;Bxc+RKdTBghITB9GyO2NkvAeRCn59zFafhemkn8P28C/i7vIv4O/xb+F7+d3EMf418ivBZcorxKa&#10;qa8Smz4ByGuNIWrzOmBYrQPB7g2Q/sMWkNrvWJSf3PdW7mE3mel3bFQU6j6UiA3uR6j4HkYM+x6J&#10;z7tDECXexMuTfiWohO2EMuENYo3wOqlJeJV0Q3iF3C1so7wUNtNGkhvpI8lnGS9T6j4BKPoG7KZ1&#10;wLZaA8LdZpBpuwlyftq6kOu4a1bpbvNa4Xv4uTzEcSAd49eTSMZ2IkxmBzOOd52aJLxMEadeouSK&#10;WikaUQu1QvQL7ayoidYmukDvFJ1nDKXVRw+n1TKH08+whtMrPwGo+gacviHWajWIrNeB3HbDR+XR&#10;Le9UjtsnC932jKh8bAfzQuz75JHeXWnEyI5EBuNqHCe+lc1PbopOTT/PkInPMgok9dGlkrroWkkt&#10;s1lSw+qQVLP6JZXsIcmpmCFJGWdIUvoJQFtjBESLNcC11O9e6zWQc8BsUXXUYl5zwnJM57rjuc57&#10;77/VQUcf5EZ43pYSwq6n0aitiey481xuch0nSVzDFkur2Ap5RYxWfjqmSl7OOS8v41yXl8b2yotj&#10;n8q1yFN5ETIoVyODMkP+10DZuBr4liYg2WUKygNr3xcdMZspcbAYLXex+r3cY2efLuDwPVWYW7sC&#10;h2qTUsgXREykLilWWMUTSMrjUrNKEFmODlEpNEi5oiiuXlEY16ZQcbsU+dwBRZ6ekjuQk8t9km0I&#10;0PUNtA2mkGBpDLJdJlDw/eo/dYfXTp46Zvai0mnjk0rX7d1l/odua9Eu1wqwIc05ZGJDJoNzJi0m&#10;qUwYL9YIkrJVPLEyLz43Pzdel5/Dq8nP5jXnZ/Fu58t4j/Qe58l4/Uoprz/XEGDoG6LNV4HQ0giy&#10;vjUGtY3J27JDpuOV9mue155Y+7jGeVtXhe/BX0tRTm0aTFBjPglfm0Nnn5KyEzTpSEZesiAnOyG1&#10;QCqQF0oEheoMQYU6PaFRLUpoV6cmPNTfPpVeQZrgUb4hwFhtBCxzE0jZshIUO1cuafcbzZ+2M35V&#10;c9R4sMF+VW+d09Y71T6210+HOLaURAY0FBGwVQVUZomCyS+QctKz0uNzMlKSVClCsUaYpNQmCku1&#10;AmG9li+8qo1P7tbfniJB0kN1QtLDQkMgevVK4JgbQ9qW5aDcuXyxeN/ymSrb5S/rDy0faLQzuX/O&#10;0bKjzsvmcnWQQ+PpcL/aUnxUuYbCKCpgxCsUbJFEhmQLxfzC+LRUHSLKKuGINCXstJoSVtrFYmb6&#10;b8UsUbeWk9qjiU3pLTIEmPqGODMjEG9eBgU7vn5fvufridr9Xz1rtPmir/kHo84mh803znl811IX&#10;cKyhGu1dWYGJKC4j0fJ1tDhZITMlVcmR87K5KpY0qZiWmVlKyVSVUqRVJWRZczFJdldHlnZrqeIe&#10;DT3DMGCZrgS+2QqQbfoK1Nu+fFex64tXDdb/eNq67fPuSwdW3Gw9tvHyL257G8/7/VTTEOpZVhuJ&#10;LqzCk3NOUWIzShjCRA1bGqNC8ih5Ag1BmVGMUxbocHkVWmx+UxE2/44am9erxuf0qglZhgHbdAUk&#10;rV8G2RZfgs7qn3PV33w+fGHTZ4+uWHzWeW3/shtX7M1b2lys61v+S3ed/jV1ZnEAf0BciuO+gags&#10;ShAZkE0IS8hCEpLc5Ca5N7lJCElAEEVFFK2IWpWiFhccYHSw4ApFVKyISEc/UgSsuyjiMgoOilK1&#10;yKIoBIh4ev8A8+L79nl+5/xeHTyk6LxKdPBsNJVTZkr4qTQ+ZUvx0o3rjq3Ysfzw6n2LCzbsNxVs&#10;P2AszNtvOHT834ZDFbkxh6/nxBx6kmPMf5xr3P8ozxpYM8Eetk0dDbkOI4aOONp0lE1D/7s4BjXU&#10;TkNX671GXaoPmVp+JdK9pBpbVHhJKcir0pC7zutjt5XHrkw7E5+WfGppRnxp8i5DyfpsfcmP+6JP&#10;5GTrSo/t0ZWe2609+ccu7cnnWbrilt3RR5v3WAOp47+DnVPs4D/TbD7/MhE9OTcK3a8eia5fn4Cq&#10;bzHszt9aNOnkDbbrkWsi/wN1OHdvDSnPvKwxpF/UJ6VUGdcuqYzfbKhIytRWrN2pqdi2gzq/bztV&#10;eSRTXXk2Q3WhfpvqQstWdXlbBlX2MtMaSBs3GvZOsrUUjkfPTtuhxio7dKPOFv3eMIa+P11sy5p8&#10;xx9vDJudf4/vs++OhLX9Jo5tukZo11ylEhLrdKsMV4zrNTVLNqlqVm8mr2zZTNTu3UTUHkpX1p3Z&#10;oKivTVPUP1uvqHmXprz0Jt0a2DrWDvLGopYiG/SgfAS6edkW1dwYgS48HI3ONDvZFD/3tv+5hemY&#10;84ztufOJgLn5kViY2iQllzYqTMZ75DKqQZdCNCxOVdxblSq/v2kN3rh7Nf6gIEXWVJYsfVizUvrw&#10;6QqsqWul9G73Kmsga4xNR4EtengKoVtVNqi23gZV3bNDZc/GoOJ2txGF7b7j8tqZM7Nes+ZvecUJ&#10;WtsWGbnshRA3top1VCsep2xVL8FbjUulL5Yvlb5MS8TadiRgrw7EY69LFkvaq2Ilf942id60m4Rt&#10;H+KsGci1QU+KELpzDqG6aoT+e8sWnXlkh4o6pqCC7rmjcru9J2V1B87Z0s30WtcVFpzUyeKZOtlS&#10;6j1PJe8URWOduFHUpTEJu+NMgp6VJn7PRmPkh6wY3sd8Pa/3RDSv9zcd99NtLedzq8aalkKEGsoQ&#10;unoRoUvXEPq10QYdb7ZDBz9Ns80xu37304Dn1B8GfJzXDfh7JQ0sCjKZg9magdAo+QBLJhnkKYWD&#10;IhVvSE5xLBoqwhJHsb6sVId9SVeFDO8kQ74eIJhfi5VMqFQGQ63CmsYTCF27gNDlWoTK7yJU9Bih&#10;/L9GouzhKSO2wyz7zTB3airMd14GXp4m8PGnwC9EDoFsMTD5AmCJuMCTsECEhQIuZQIlDQITFghJ&#10;WAB8L/GDDPFCyBYthEKRD5yIsuZGOULVdAcVNxH6pYn+vxmhvR/tbH6EcSPTYZp9CjhNTgRnJwPM&#10;nacGDy8cFviJwCeIB/6hERAUHgZhEUzg0EeRgOMPUo4vkBwf0HO8IYHtBavYnrAhwgMyIxiQzbKm&#10;hu6gku7gxH2EDj5BaE8rQts+IZv1MGpkMvzDPh4mT4yG6dMJmDlLCnPcBODmwQGGVxgs8AkGH99A&#10;8Pfzh2D/hRAe8E/gBiyAqMD5IAtggDpgHsQEuEGCvwsk+zvDOquq6hA6SXdQ8IievwWhra8QWvcZ&#10;2S4HNDIObO21MHqCAsZOEcFEBx5MdQqHGXOCYZZrALi4+dK78QaPeV7g5e4Jvu4MCHSfCyEMV2Az&#10;nEHAmA0YwwmU7o70EecARqtA5jAF+G4zIdzbBbi+biBk0qPw6NVKI4BL0ZXHYRC6CgfmRgUE76Dl&#10;0H5WAPO4AkJO0c7JIfSiHMLq5RDegEP4UxxY7TKI6JEB2ywd4g1K+/kW7GPUMPbBCsDpDAI6A9uL&#10;ju7jBuKgBYBxAkGCsUCgFgLXJAXWCgWEbVBCaCYBofto+QSEHSUgvJR2Vgms35QQcUUB7Nu0xwrg&#10;vJYPc7vlFp4Z7xcMynqjLLIu8Rf8vRUgnzEZhK6OwPOcAyJvV8Dpm1fBDgBczAIxKQCBQQrcJPqP&#10;70lgZaiAtYd2QAURh1XALiGBfYYEzgUSuL8TwLtBDPMeKi2RbcpBfpfCLOhX9IoG5d0Si/wdZlG+&#10;kX4bKOkMUXQGwfw5IKV3QQZ6gDrCD8ioMJATAhDrZSBIpN9PVQN3CwWcLFoe9ZVbSA3zitVfIk+r&#10;LZHn1Rb+ZdWQ4A/VoPABaY56QfaJOoleUb+yGxtUvpMOEa/wIVWb/NuAoDOIXBxBzJgFSnoXugB3&#10;0LMWgk4YAmp5JMh1UhDHkyBM0QzzN2ot/B26If6/dAOCg1qz8Ji2P6pU0xdVrukTXaQ+i+upT5L7&#10;6o/Y/9Xd0g5Vp6xP9RYfULcAJSDa3ykGqRZiUNtsBZAzJoHExQHweU6gmT8LYv3nQnyYN8TxgyFG&#10;xgVKg31RxJKD2AqtWZym7xNlxHwS7dF/FO/Xf5Ac1vdgJdHd0l+ju2RVuk68VvteflfbIX+ueavo&#10;0LQr+zSthFn3VGXWN6kHYh5Q3wbq6ZMAc3YAku7D4OEIiX4usDzUE5IiAyABYw0ZVaJ+jYHoVS7T&#10;9eCphi7ZD8b3sizjX3iu8Z28wPBWUWR4ozwd8ydRGdNO1Ohfk3ei21Qt0a3qDl2Lqi/mEdVvvK81&#10;m27pzHE3o78NKDqDjM6gdZ4BCYwZkOw7G9aEMGA1d6ElWRzSl6jk95j08vfaBO1bMsXYTqTHvSK2&#10;x70ksuNekPmxraqjsc/VJ00tVIWpmar+m+76jGvyTgA4/mcIoijIUIpIC47W/fGcreXcpYqyFAKE&#10;7DwhZG/yAE9IyCBkARJmFJANYSigbJGKCCpVXAcOPLfWWk9Pvbte7/7H517Di+/739sfaRI3SrqL&#10;u0e6Hf+aNB73kXIl4RPtEv4T/QLhIzIwC4hb7AkjApdAQqAvTF7pC0Ub/WHKjuD/yHev+SwN3fKO&#10;H7HrdVLcoWcUSswjPJt4HyelTcYq6Xdx2chtXD5yK86GjMdVIzfim5GfEzqRsYQh5Br+FjKa+BwZ&#10;Tvw7Y5D4gdlH+pDcRX7P6qTMDMZNNxwN8IXUZd6Qv8ILyjcsgdj2wH8p/rzyffoPG3+RH/n2mSh2&#10;/0M2KXKCzsTfJArpP+NTmdfwGtYVvJk1kljIGk4sZ10i1LOGiG2sn4jnWYOkMdYA+RGrj/yO3Ul9&#10;x22nveOepv/Ga50FTPD1hDh/H5i0bBEUL/eE2HofmLnV/5MmJOitev/q58rDm6fSYkImpIRDNzhI&#10;/BUGl36JImX/RFbwLpCz+OfJefw+cim/h1LF76Y287uoXfxztMuCs7RJQRv9jaAF+VVoZ/wqqk96&#10;I6qbBcT7ekD8F16QHeABU5YvhKq1i/6dtWXxe8P3Aa8N+5Y/1h9ad09zbPt4Oj70ipQWe5HHovUz&#10;hZxuJFV4jp4p7qAbJW30AskZpEzSitRLWhjtkibGoMSedEvawHwhrU1+La1Kfi2rYM0OJvp4QKLf&#10;IsgPWAjTgqd/a43HP42bvX6zfLfkec6eZQ8tB1fczo7eck2dsH8onXK0X5pEPsfnsc+wpaLmZExm&#10;Z+rkDcwctC65BK1NrkKrWS1oFasPPcUeQyvYj9GTnBeptmkl3BfobP7fQF3iCUVL3aEieD7Ur3b/&#10;lLPJ45f8Hd5PCnYtmbSGfnXDErnpcnbcnoFMUmRXOoN4RsZh2YUicS0PRas4qrQKjhEr41ixk9xy&#10;zMZtxEq5nVgxbwQr4j1QFPCeKqz8p9hx/rNZQYLPQoj4LoTSpfOhKsgNGr+Z9+H4RveXRdsWTpWG&#10;eN0pPhB4LT9i40ULblevnhjenklPbMJYzJoUvqhcLENtQkxRLNApC/m5KqugVJUvqFXlCdpUuYKL&#10;mRbhRKZZ+FhlmmYUPlYahU9mBInTDUk+C6Dcfx7UfDX3D8uque8K17s9s22ed79sx4Jx2/6AkaLw&#10;9QPHY0POmRPDWvTU+LpMJqMC4wpKUDFqlaLKXLFKbRYZtSZRodYgPqXVi1t0WeLzOp34pk4rntJq&#10;xY80GvEjtUb81xlBkvdCyPJxh2n+c2HWly6/5610eVuy1uVx+UbXicqt88fK9/oP2Q6v7S2K2dl+&#10;HH+w0UzBVekZdJuazbcqBHJzqlSpT8F0WqlOr5bmZatkJw1KWaNBIes2YLIxQ7rsfjYme5CFSR/q&#10;FLOA5OkGrs98iH3hCg2Bc/5hDXZ+feJr56mqNU63azbPG63a7XehPOybTtvRHa2FCaF1x8kx5RaE&#10;UpTN4uZoeCn6DLFSlYZmYajKlIqazHK02CxDa81S9KxZnDoybdIkQe8ZZPL72TL5A/1MIMV7ARR4&#10;T3+vnws0Bzh/LPzS8UV5sOP9uiCHG/Wb3C7V7lrcV3VwVXt59Da7Lf5AZREpujSfTsq3MNlGA0eq&#10;1goy0lRSvUSBWQRYVi4Ps+ZxFZW5bMWZXJZiKCc54y8WDjZp5qXfM84GUr0WQLH3XKheMgfmLnX8&#10;W2mAw9Mqf3DXvhRcbdroOtgY4tNVH7qitTpyS+0p3N6yk4TIwhIqwWJlJOtyWWLMxMMkelEWR4Na&#10;ktTqPESdm0fXlOXRNC25VO0FC0U7YaGpJ8yIatLEUM4M0qYbUrxcYdZip//m+zm8LfMFU/XzwXiL&#10;Hxg+vc6lv3WnV3vTgaDGhvBNlbUxu0uq8EfyyskJ2TY6Q1XEFMrzOWm8HIEWMclMFKMyh2Sy5BBN&#10;J8xEc5OJYB4wJlruGgjGewaSflrWzGCSx3yYtmgONPg4/l7kDZ5UuoHbdhdwtc0bDHasdu7s2OHZ&#10;0rYvsKY1bMOJpugQa0PcIVMNAaeppNDSyhGeyMaSM4t5KnKhNCuxQJmNLzBn4wtPZCUUNekSis5r&#10;44vvqOMLpjQJeVPahNwp3Uwgx90NZng4wRxP8MY2D9ypnQPGWp3BUOcC0NuzyqmtZ+uChq7dSyvO&#10;/bi2qD3iW8vpmFBdc/wxrJFIltRRWexqhoRayU7HV4hV8RWKzLgKkwp3yqbEVTYqYiv7sZjK2+kx&#10;Fc+wWNuTDFzpzKDQzRVq3R0/Wd3ARIUTuG53AsMdjqC/zxV0XAhysA9umlc58L1fSf+Br3N7w7bp&#10;u6L2ZZyNiZS1xSdyTxMYtBYqP7GJKcPZhWiMHUs91mRAjzWXpBxtbpBFN/dKo1tuiqOaX0mi617J&#10;omtfpcwEyuc6Q+Nc8KAEgPEaBzBy2gEMdAPQcdEBNI34g+rRta62kR0+x4f3BGcPhW5SDR7eJR+I&#10;CuP1H8MhvXGUxG5CcmwXnR/dxRNEdaUKIrv1/MjuIl5ETx0nvKebHd47zjrS85J15Ow77pGOmUGl&#10;i+ObPADulANw1Q7A4FkAOgcAaBp1AlU3PMGJWyvn5N/8k6dxfGdg5vW969Cx0O/4V8N+QEYjogiX&#10;jybEDMdRoobJSPgwm3Hkshw5PKKjHx4poIWN1lDCrnSSD129Tjp05SUxdOQz5cdLn6kz+UMPwGQx&#10;AGO1AFw8A0BPHwCtww6g+rozKJl0A9apICfT1AZ39cPtfqkP/kd3fT5HdZ1hAD8QyNiKMSAk1LUI&#10;NRBCvWzfvXfL3d602l1JuyqrSotwTDeQYIIpicOAGXCCgzGEGgFG9GYzwjTJJCAjQIAoRhUEqEss&#10;kp7cP2Dz4Tfn25nnnPedM+8RxSx8SKeWNSokrvtqTfY9vcV4z2rX3XPlaO5X5KofLM5RN661qx9u&#10;take7clmHp+wMk03LcqmX83yh71W2cOBbG+esndw5ztCrh0h5OJZQo5fIWT/z2PIzoZxZGvLFLKp&#10;ffpv17bHT1rRnhKysC0ztqyVn+JsFQmtLZRc38Jo1a0Gg7LVZlK0FZrk7fNNso7lBvrlej39coeO&#10;frVfS3We1VCv69TSN60q6etOxpuGnYTcOETID2wNTl4m5GAtId/UjyFbHv2GbOzyG7umh/PB8t5Y&#10;38re2aFlvckxrp60JGsPl6vvFYpVvZRM3scoqT4jI+63q0QDRYxgYD7DH1yu5A1tUHCHtsu47/bT&#10;me9O0JmeWirTc1vqTd0+Qi5XE3L6EiGHrxOy6zYhWx4Qsr5jPFnt8R23ZDjYZ8HItMklI9HBzpG4&#10;SOtIQpx+NCWZGc3IoCHgiUEJBWBEXBjEGbCJ01AgSsVcUTKWChPxZ0ECtvATsIs3G0dZ1Vxvao4R&#10;cvY8IUeuErL7FiFf3SXki8eErOwaO2YRPho/D1N83AialIOwAAsiwrSIiVQgboYUCfECpCZywUtO&#10;hzglBfKUJGhTE2BJjUdeShxKU2ZgYXIMViZFY31SJLYlRmKHV+fPsD1YQ8ieOkK21bPnbyRkxTNC&#10;PukjYyswbnwBfHzsmDTRCD8/FQKDaISGihDB4SJ6ehpmRiYjISoBqdHx4MbMhDgmFoqYaOhiImGN&#10;iYArmoOy6DB2YA/BCtaqSG+Osz2w7yYhO9gabLxPyGdPCKlsJqR0gIx1goy3gvjoMP5jBT70FWOC&#10;Pxe+gWmYGpyE4NB4hIfNxPTwWMRyojCLE4EkDgfpnFAIwoNAs58WdZg/zKF+cIT6ojDEF8VeQRrs&#10;j8zoEKTHh4OXOA2C9CiIpLMg0KaBZ+Mjwy1CeqUEqZ9JkbqOtZn1tRRp30qRfoB1RIKMU6xLEmRe&#10;FyOzXgzuEzF4L0Uj/D7hMH9Y6BFAMCSEoE8IoTeggvzBZa+JGxcGYTwH4tRIUOJZkKjTILTywStk&#10;955PIWMZjfS1rC9pZGynkbmLtY8Ct4p1ggLvghT8q6z/SkYFTZJhYYfYI+wVD4neiwbEEPWJIOqS&#10;QOINaDYDLyoYghlhkMZxIEuZDoVoFuSqNEgtAohcUgjm0uAtkYO3Rg7uX9h1mxz8nTLw98ogOMw6&#10;To8Kz9EjohpqWHSL8ogfSYck7dIBaY+kT/pe0iOF5K0U0lc0KG8gC/IDPzIYkuhQyNkcquQIaAQz&#10;oVamQmkSgM6jICmXQ/SpEsLVrA3KEdEW5bDo74r34u8UHskBxTvJMfmQ9Ix8iLosG6TqZP10I90r&#10;a6W75N3UG7mH6pSB7pBD3qyEwhvIA/0gYDPIWOrYUBgTOTDzYmGUJ0Nn4INxsDmLlSNUpcojXaF+&#10;J12nHqT+phqgt6v66V2qPtk+pldexfTITyq7FZeUXcqbirfMPUUn0yLvUHXL2lQeRQsD5rkKqsca&#10;qL2Bgs0gjggCExEIc3QQbAmhyOFGw04lIEvLHTFkU+/UBcyAcp6mV7FE161Yo+tSbNK+UX6lfc3s&#10;1HSq9mheqQ6rX6qr1R2aC6p27TVVm66BadY1K5/rupinOo+mSQvtfT309QYYvAETOAUyTiD04VNh&#10;jwqAa3YwijIiUCCZNZynSh/Mtoh7TE7mja5M90rzB0OHZpWxTfOFoVW72dCs26F/of9W/6v+gO65&#10;4Zj2mfGc9qnpqqbJdFfz0NyseWDu0jWYPMY7Jph/tsByIwtZ3kAVMAVM6FRkhfghP9IPpbMCUJEW&#10;NlohihksUSZ15Rv5r+wOeavFrXthXGB6ZlxmeWL83PLY9FfzI/M2U6P5n6YH5n2me5YjpgbLadMv&#10;WTWm+qw7ptvW5+Zb2W8ttVaP9Vr2qK3GNmr/wT7q8AaaAF9og/2Qwz4XJdN9MS9uCipTgt4tFER0&#10;L5DFvSzXpTcX2aRP8wo0D21zzPesi6x3ratt9db1ttvWzbb/ZH9tu5W921ZnO2irtR233bBftF+3&#10;19qvOh7ba3I6HZcdQ7kXc4bzzua+d57K8w5aNoOJrUdByCTMjZiIT2ZMGl2S7N+/lBfauZiKalmo&#10;Tnwyz8p/UOJS3MkvNd/KrXTUOpblXXescV51bHJeydnqrMnZ6bycu9f5Y26V61LeGdfFvJ9c550N&#10;rrOuNtdpV39BtWuo8Fj+UFFVwaBX0E/1RXbAZJQEf4zKaeycHzvBszJxctfqzID2VZLwZ8tVsY2L&#10;Lal3FuTStWVu409Fc3Mu53+af8m1suiCa537nOtL91nXdvfp/F3uU/kH3ScKqt3VBT+6vy+8XXy0&#10;8EVxVWFPyaGi/tL97r7SfxV7B8PUycjxn4iKoI+wiMPO+TG/G1gTP6Fzbbrvi7WiwEefM9N+WWlK&#10;qlvskFz5faH+UkW5gx0fC0+6l5ZWF/2x7PuiDeVHi7aUV7n/Uf5v997yQ8VHKg4Wn684UFxbsa+k&#10;qWJvyZs5u0u75+wq657zzf8BI5vByf455wf6YFn4h/hT1Ae96+J82jemTHi66X9013s41PkeB/DP&#10;YIRulIrdaiN0QeQuWpcQk0vuDCEal7kYM8yYGQwzRjM0Mi5DmFmXXNdKbklXpE53oTyd09kVSqct&#10;lbPt03bb7/k9e/6d/eP1fP78fp/n/f7nvW/djNhr831hoMX13AjXK+w4wlDGsYheCiXhp5TMlM7k&#10;HHI7qZDSSpJSTyfLqc3JDdTG5E5qQ8ogTZkyTlOkPKbVpb6inUp9S6vGyP8GOoz9IQHbWhkG2ihn&#10;y4qvhcaa74p3rnheaqX9pMxx1ZT0wDe3xAG7R4XhzsO5sQf7shPDuhip8W00ekozhU1tSOPTFWni&#10;jPo0GaM2rY5Rk9bKqCb3MuTkEUYleZpZQX7BlFFeM8owJymvM1RBwRv0sL23EmVu0kL8zfhPYiON&#10;pVJTjblyc/zjSjudezIPg+vSQzsuiUMdBoREr+68hOA2TvKRxkxqSn1GZnoNjcesogqzKqhSVjm1&#10;mlVGbWKVUrtZUupFdgntPruYtsCW0F6yJLRfs8R/A4Xpr0XJejqIvVETCb7V+FCyVf2lzFjtF7mZ&#10;+nSNrfbtKveNozKC6XlpiN1ZcbRnpzA+qJlPiqnnkknyLHq6jMHOKqXzs0voYo6EXs4V0xXcInon&#10;T0Qf4gnpt3gC+ixPkPGCK6C/4Ajo/8lWBUVgXUjT1UacDXgkMlR/X7oZt1i5Ffev2m24B3V7V9w4&#10;5aZ/ucrPeFAWbNMtjXJvlcQFKAuTomv4qUkyHo1WwmZmFWVyuUKmMLeAIc3jM0/l5TFb+TnMfj6X&#10;Oc7nMJ9g91kul/k8h8dc5KmCovVWI6quFsrR10DiTWrLZQawUL0JZhSb4a7SSnNMsX/d8Cnfbb3y&#10;w1ad5ZH7m0pjCXXFiREVouTEE/kUqiiHnsXPZufwWPz8bJZEwGJVCTJZjQIm64wggz0ioLNnsDuf&#10;z2At8JlZz3JVQbG6qxB9zQrEX6+Oijfg3lSsh9m61TDVYAg3myzxVxpddAeVPlu7a4MsW6vDXZQV&#10;Mb7VJxPCTpaQ4sVFaeR8AS2Tk8fMZfK4gnRuoYjCLSsi8xSiVF6XKIV3qTCZN1WYwnsqSOXOFZA5&#10;8/mqoPjVKxFzDR4J9NQ+S/XghXwlzChXwL3mDXCtdbfGhRbnNb1NXps7fwjY3VQf5lRbQ/Qur4wP&#10;LpElHRFKU1J5EgqTKaLnkAVsISk/vygp/8TxowW1RQkFHaL4guHCeMGEML5gTnCUP1eQmDevEkpa&#10;qY3YqzSQaA3unUwHHtfiYbIRDzfb9OBK5061wQ7HVd1tnoatpw/tUDSFOMiVUZ6ltUeCiqqPEvkV&#10;JBKrLI1OPUHjHJNk5seJ8wpjxcWFsZIaYYykTUAsHsonFt/jR0sW+MSiBX5soWooRUsL8VaqfZbo&#10;wL8r1WBaoQ53WtRh7MdVMNxtgjvbbafT0eW2sbHT16SmLchGdjrcTdJIPFSgjI/k1CUl0mtSqMlV&#10;FFZcOTOHKMvlR5dL8qLKa3KjKtpyIiuGuBEVdznhFQuciLJFbqR0kacKompqIr4W7rVUHWZqcHC/&#10;SQ2ud+DgYo8m9Pd9B1191lrNva7r63q8jSq6/a1KfgxxFbZH+vJaY0OZzQlxaQ3HUhOUaRnEegYr&#10;sj4nO7xewg5XVLPCFa2ZYYpzzFDlXUaIYoERUvuKGVr9a6YqiInX+CLSgCflAJMKbHti2+9KN7Y9&#10;BwB+Ov8NtAxb4BXnnXSrznlukQ74mYv6Ap1ye0K9MrujgshdsdGJnQlJxPZkcnhbenpoGzc9pP04&#10;LaRdTg3uaKEc7hhMO9xxOzWoYz41oG2ZHNj8jqIK4qjjXhYDPKoGuNMMMNqFbT9sf3YPA7RcWQfK&#10;UTN1+Yjd6tKr+w2LLnub5V0k2GYNB7lRhkIJSYORYTH9sbHhfYmJwX1UUlBfNimwT3QssL8yMWCg&#10;+WjAQH+8/8DNOP+BuSOEvuV4v54PR1X5swDgiQxgQgkw3gFw8SxA73mAtqsA9f/QAvntrbjS25ba&#10;x2856fNvuhmxbnjvoY77OSeNBXjFjIYEhI1EhgVdjY/yv5pGPDSSFU0YEUYRRmWRhLHGcL+x3jDf&#10;azdCfcdmQ3xGl0O9rn6JUGVeAjBdg2XQgmVwBssA25+d2Ps/3MBB5X08lDzUh6JHpvi8R3vXsh46&#10;f0uddtuRNHnANuaB7/6wCX/vwIlQAmEiJsB3ghRw8AEj4OBkvr/PZCnBe0rp5z195qDXw3Efr4e/&#10;eB+YeuPjMfnRT5V/Yj240/D/DIYGsQ5cBmi6DiC/i8Pex4Pw6TrInTPCZ82br6HM2RgkPnXcTnzq&#10;ahk66+HgP+vj6jsb4O79NMLTay7B88AcxcNznuPuuXDczWOher/HszZX9+dDLu6L9/a5LT53dl34&#10;3UWViTqAa1gGF/oBei5hHRgHqLkDcGIKoOCJBvBe6atlLm3VIi+ZrU1csjCIXtprFLJkv+vQ0j5r&#10;7yU3e483Pk7fvwl0dn0bsc/lXYLzvmWqs/My18npv2JHx9+q7R1/a7dzeH/O1uH9LVv733+2UeUG&#10;lsElrAN9F7AOXAOovQ1QOgkgeAyQ/UIDMj7oaaT+Yaid8Md3ulEfTTYGf9y1hfBxz3avT7Y73T45&#10;Wbh8/n6P02dva4cv/tZ2X8Otbb7GWe/9k2xl9Wf2nj2oyNISVVpYoiZzC9Rjbo4u7Vblrw5gHewc&#10;BVDcAjg5ASCcAWD/DEB7i8ORkA4+Dq3TiUAGa4PQFn1fZGToicy2uKLd25yQlbE9sjexQS6mVsjD&#10;1BL5mppjQ2kXIpruRCQTM8TYboL4241RibERkhsZoUaVhs4BdP2P7vqMairb4gB+xYIogiItBBBF&#10;FBTCTXLTGyRAElpoCRACSQjEhNAUxVFEUWRQBF1g78OIgwULz65PVJ466MOOPsURFOsoIIKA4MB+&#10;930d8z78vp79P+vss9beV/EebEKQyrsIUtyC3/85gpheIUhqH2KhBIvxsTDRKhxsbIJhuh0fnBxY&#10;4OqMgQcRBS9XP5jnNh/83b0Bc/cCtvssCHT3AKmbO8S4uoKK6AJ6F2dYSHCCFc4OUGLW8Qa8B28i&#10;yOY7CFLyCK/fitd/iSCadwgSP4BYyAAZLwHEKhDGWrNh4lQaWNuhMM3eFxwcvYHgNAfcnT1hFsED&#10;5hLcYD7BBcgER2DgC6QAH9bFTjb4sGgNCQ6TQGs/EYxmAdXNEeb5uIDfPCKgfm6AYh5AFswGNMwb&#10;0Hhf8Nf5AykHBb8CMviWkMFvI24bGUj7cDUo+B/F1aOAXvAHciOu2R8oz0hAeUsaofb4fce++Q5h&#10;4DuIG6CCXz8VSH8H2P8yeLsA6k0E6nw3wKgeQOPNBkzqA1Q5fpaWDOQsCqDLqOBfTAW0HLeFAuQ9&#10;FKAcwB2mAPUkGajnyIBdRQG7jY7Q/oN+p73xH6J/Jg0yvpH6GeDXRwdSLx1Qc4CG75q+c12AOocI&#10;DG9XYJNnAIc7G1hiH2DG+AM9hQq0DAywfBpQV+PKaIBVYUDbhY3SqrFRei11hH6c+hfjDPU7o4Ey&#10;zGyiDLEekwdZHeR+djfayxlEezij6Gc2kLtZQO0yA+h4BnQ2AZieLsD1IkIAyR0CWZ4QEDQPeDIU&#10;OEkYsBbQgZnHGGWuZPzFLGV8Z25iDLO204fY++jf2Afpg5yjtAHOKVo/9xL2lXsD+8p7SP3Cf0n9&#10;zO+idAoGKB/5o9ifPKB94AHjvRnAJDoCbaYz8DycQYRnEfu5goQ+E0ICfUAUjkJAPH2Er2MN83LY&#10;33jL2QO8teyvvHJWH38Lq1ewm/lF8CuzJ+Aw83PASUZ34AVGl/Bf9E7hfdpHUTvtfVAn9kY0QO8Q&#10;jjJfCYH9MhA47cIfAcvFAf9STiDE+yLU0wlk810gCnOHSP4cCJP6D4tj6QNBKZw+YQavJzCf1y0s&#10;4nUK13M/iSq5H4N2cP4M2s95H1zLfhdynPU25Bzrjfga87XkLvOVpI3RJulkPhcPcJ6JR3lPQ0Dw&#10;OAQCHol/BBw8g4DoAGIXe4iZaQ/xPo6QQCFCPMdzKCbYty8yitYdquR+FOsFH0IWBrwVrwh4LS4R&#10;dEgq+C+lW/ntoXt5baE1vBdhddw/ws5wW8Oucp+F3+E+CX/BbYn4xH8QPhBwN2xUeCcMgm6FQ3CT&#10;GcAlOIAI/84ygh0kekwDtfd00KBOw2qWe59KOLdTEU55F61gd0RoA9rCM0V/hC8VtUasFj6NKBM+&#10;iagStkTuFD6KrBY+jDwkvC+rF96TXRLdkTWJmqOeim5FfxDdjOoPuR4FksYokDZEQ+hlM4CH15c4&#10;2oGCYAuaGfjONWfqqIE0vd9AJ3SlC2a9VUt925VxjFZ5suBxjCH4QfQi8b3oAsmd6LWSf0eXS27F&#10;bJE2xeyR3oytkd6IrZNejz0rbYxrlF6LeyhtkL8JvSTvDb8QNxJxPg4iT8tBdkrxIxDgGSLtp4LK&#10;eQro3a0h08t6KGe+bU8udfr7bC6xPUPs9TQtGn2QouQ1J+pCmhSZ4Tfk+ZGN8pWRVxWlsiuKTbLL&#10;iu2yf8bvl12Mr5VdiK+XnUu4LDub0Bx1OrE9qj6xO/pE4nDssUSIPaKEuMNmgMjJDmLsbEDrNBlM&#10;blawyNNqIN9n8qelZJuOfJZDa16w28Msme/tBfHs61p1yBWVIfKSMjfmvHJZ3Fnl6rgzyvXyU8oq&#10;eX3SLvnJpAPyE0l18mOq8/I61e+KI6pnikPJn+J/S/6WUJM8klCdMpL4ixkgdpgGCnzX0jtaQS7R&#10;cnTpTMsvBXMt3xX6TXpRyLBtWS5yaV4S4XM9R864bEwOOqfDx0VNpvykenHCsZQVyqMpa5VHUiqU&#10;h9RblbXqfUkH1YeSajSnkn7VXEuq1rSo9mvfq/Zq+5N3a4eTd/4fEIq/g9JmMmTYW8JiwvjvBTPG&#10;dRXNHt+xZt6EZ8XYpHtFgU6/F4TNubIkFjufqwysN2kj6vQG+aG03KSDup9SDqQWqatT16n36yo1&#10;+3S7NHt0NZrduhOanbrL2h26e9ptaa+1W9N6tZvTBrVVuEozIMLOFlJsrCBr+gRY6jxucJWrxce1&#10;HhZtpV5jW0opE2+XCOwbV0s9L66IJp/KT+DXLVSH/paVHldtzFTtXZCn2a0v0O3UF6dt15enbdVv&#10;S9+i/yW9Sn80vVJ/Pn2T/rZ+o75dX6Hv0W9Y8DW9bEG/WRA1dQqkTpkIuQAZIObfduNguaPF1zWE&#10;Me9KiWNaN8xA7m9ALW+u59s1lEg8zq6OIh1fEc+t/SlZUp2ni92dY1Rtz8xJ3Wxcqq80rjJsMqwz&#10;VhgqjRsMe4xlxtqMdcbTGaXGGxklxue4roy1xl5jsbHXYA7E2lhDurUl5E0bC4X2Y3pKHJCOMnvk&#10;yUYi0ryJNL6xgjv1YlmI+z9+lvkeWSNnHShUBe9Zpo3etlivrMzNTC3PyjOsz1xuKjUVZ5WYKrKK&#10;TTuy15gOZBeZTmavMl3LLjQ9ySnM/JRdmPk5q9DUk4kz/R0orCeDYfIEyLe1GC2ahnSV2iJtFZOQ&#10;h5UEpGmz77iGSo7N2Y3BxONlET61pXGM/cVK0Y6V6siq5WmJ5UuMqT8vyjGuycnP/i/Z9RoN9b7G&#10;AfyZCCm7EKbCXJhhzDCEklsR4zaZbRiNXEMu0WAwZsilECWXyOWQhOgiopZKuuxu+yQ5e+92a59I&#10;nUv7HDul9j7pfnnOr3XenMWLz5o3s9Z35nme/1r/b6GsMD1fVi7Pk9XJVbI2uVLWK1fILsuzZfcy&#10;s9KmMrJlM+nZshfkmy9kc6FUWxtTFi9EpQ7lbfESMgMt+KVGE/5y0BBuNnDVhuvX6Zyp9VrRUy20&#10;6KwIdjhUHrahvjhKWFUYt7ksLzFmV05qcl6WPC1HnpuVlVGSLc+oVqRntCjS5CcUO+RDihT5GPFr&#10;dqr8WaYs47mcyJgLw7UWoUxbHfMWU2ZKtWC8Uh3u1S2EkUZ9+O5PlgvON61dfLrB0+hYXYB5W414&#10;dVOl1P3A3ki/faVbQ4p3bYvemb89KVuVlp6Wo1CkKAqVydn7VImKRtU2RZcqXjGojFOMKGMV/8iJ&#10;VzzN3pY9nZWQNZ05F0ZraGKG1oIPBVrwqJwC92vUYKxBDW42L4XhVjblbKvjop4WD4POJj9mS30Q&#10;/2BtqEtlVbjPnooYcWFZfEROcVJCWlFqWmJ+piIuL08Vk1eWG513MDdqZ6cqcucZZUT+9znh+Y8V&#10;EXlPs6NU019lzYWx6hqYrUH5fZcajFcA/Fi3AG43U+DqYW04186EvvbVmt1t7nptrT60xhYRr6ZR&#10;4lR+cIvXrgNRotyq2DD5voS45LLtqVtL0rMiilU5W4pLlWHFtTlhJe0KaclA1ubSW5mhJY/kocXP&#10;MqVFROF8mKimjio1+FspwP1q0vtI97xxGGCocyEMdJnCiW7+wo4ul2XNnd7Gte1CTsVhsWNJi9Rj&#10;Z1NEQHZ9TGhqbXxMfHVyckRlWpp0v1Ieur9EHlpZmyGpPJIuqeyXhVTd3BFcNZkq3v9iR/DeF7Lg&#10;8vkwlaL2Jh9gYi/AD3UA3x8CuNwBcPYY6R0nV8DRHq76oR4nnfoTnisqj/mx9nSJ7Ao6JG45R8J8&#10;Za1R4oSW2PCopsR4aaMsWdKgTAluKEkJbjywXdx4JEnc2J8Y1HRzW1DjZLyoYSZBVPcqUVT7Kmku&#10;lAPlyW4ygyqAO00A19oBzpP8U6dI9+zXg9Yz7AUNAw7a1f3uBmV9AkbRKaG18mTQuvTjko1J3Vs2&#10;xRyNCg3riI8MaU+NDWpXxH3bvjtW1FGzVdTRFh3YcToqsPN6xKbOh+HC9plI/7b30QGt831SATws&#10;IzM4CHCL7GC4G2Cgl3TPM6T7nVsEDUN0qB7ia5ZfcNYtOu9hrBr0tcw4K3RIGghyj+mX+IT1bREF&#10;98ZIRL3J0k29WWHC3iKpsLcqNKCvVRLQ1xvs3/ed2L9vPMiv97lY0PMhRNDzWTLXvwr/N4ORZoCr&#10;RwEGyf/vIflHSAetu0KBymtGUHbdUr3ouoOO6porNeOqp1nyFR+bmEtCp7Dhbz3EF0N9AocihQFD&#10;CYF+QxmBvhcLhL4XKwJ8hpv9fYZ7fAXDV3wEl/4q8L74TLDxwns/zwuf/ef6OoOxeoDrZAdDPQCn&#10;Sf7RIYAm0gH336LA7lFtKBijUZRjPK30MUe9pLuuJjGjHhbSEYGdeCTASXg7yN33dpiH4Hasp/eI&#10;zMNrJHeD153y9RvvNLl7jh539bw77OJx976zx+i08/qRd67utz+6zXWvhtwh2cGlE+QOBwCOk/xD&#10;VwFqbgGUjFIg92cNkE/og+yhmXrihPWS6AlHQ+m4My1ofL2l/wNvG8EDof3G8RBHz4koR4+JZIcN&#10;DxX26ydLVq+frLN1f9TJd388aOP2+K616+Nfec6Tr/jrHr61nevrDq6QGzjXT3ZA5t9G8utIftko&#10;QN49gIwJdUj5tz4lfspUM3KKrSOZ4hkETtkZ+0ytYXpOuVm4/+Zl5fKbkOf8VMJbNx3Nc3qWwl37&#10;TGm15vkezpqZekvHmS62w4vzLIeXd1j2L5+Y2798Os81cgMX+gD6zgN0kPx6kl9O8nf+RPIfACQ9&#10;UYPYV8vUwl9RtUJmad9smjXXF8xyqBte801cXjvSnd64MB3feJrZv/U3s3sXbGb7PpLJf5/EtP6g&#10;YPA+lNC5H+toVh87TDmfBkw4n24QI/NcJM/AwDmALrL/JpJfcQeg4EcA+S8AiY8AomaAIv28SD0I&#10;dbX80UjHC4113ZFh4IRsqgNyV9qhnbENrjXmopsJB72NLTDQmIWbV5lj3EomplPpWGBEw/2Gpthk&#10;YILdxMl5zg6SG7gM0HIToJLkF5L8zK/5kwAR/wQI+QMom76Aug9qam3AJUucUW+pIxrq2uKq5dZI&#10;N7BCliEbrYzM0NaIjmuMTNDNaBUKDKkoMjDELcuXY4K+LsrJS3OBrg7uIy9MlfOcvARw+Aa5wRGA&#10;3T8AZP1fvngKwP81LNiIsNAVQXMNUrTtUEOHh9pLLXHpMnNcrstAqh4NTfVXIVOfihb6y9GaZDro&#10;LUFXvUXorauBomVqKF1KwdhvAFOJtHmQzTBEBoeKLM4KtOCtRJa9CbLdTZEdQEPWZiKegax0Jprn&#10;EaVMZFUS9UxktxAdDGQfZ6BFHwMtB4nLdOT8mfiZ9sXq77RP3OemH7izpu+4n0zecNHktRXSZq2Q&#10;PhdakN9gZkFFS/YKtOKsRK6dMXJdaWjlx0COhNhqhhyZOVqqiGKiwhw5dUSzGVodIbrNkHuKidyz&#10;TOQNM79Y32J8tv6J8dHmMf0df5r+hj9Lm+V/pP3HBul/2CDjd2tkzoWWdEO0YFGRZ0ZFG/ZKtOMb&#10;o50zDW0FTOSLzdAmioXWKWy0VrCRV0Q+97LRpob9X7brPZ7p/Q/g+NctqXQjdHFSGOYyxhg2zYaZ&#10;aTO2drHZbHZnmNIWuZ9FbsXBj6KSEx1ddXEqlXO6HHXyO6qjnyOne3QXjgrV5/d9/P7crz+ef3/e&#10;j/fn+/k+Hq+vPg2uX1Atrp9Rba5zvj+5zPqedJnxO+c843fF+RP6D+cP/n+vn/J/sW4iYGrdO/+5&#10;dW/RwPkNGri+RgOEMeCx1g54rrMHfk72IACeA+u9GmCxa0EgaT0IoLsC/0Q34C93/4rWenxGb/eY&#10;RRvcZ/yr3D/617l/CNjjNh3Q6jaN6UD8gzmOmArsdp0M6nWdCLrlOo4ddnmLHXN+FTzpPIadcx0N&#10;Am7Pg4DHsyCANAaQ8Ayo7+xA4Bo7gINnISBXAgLGEYQR1oNQKuJrMBs5i5V4fsRqvKaxeq8pbJHn&#10;RPBOz/fBNcjxkEbku5B9Hm9DD3m8CT3q/hp3xv0V7pLbS/xNtxdhQ4hnYaOIx2GTbg/xc8gHeOA1&#10;ggM+93EAZQx4wedjVq0AOAdbEOFkCyju9oDiBz8vnNNnIhnxgRDvORmW5DOOV6He4regXofl+bwM&#10;2+EztqHae5RQ7/Wc0Oz1LPyg59PwTs8nxFPIR8Qe5ENSn8eDiCGP+xGjyCHSpPcgcc73LhH43QkH&#10;/gPhIMAYQK1ZAULtbQDJfhmIXbsMMBA2gIGy/0zHOk7HkFzGyTTPVxFc31GSFP2MlIF+TNrm9zCi&#10;2O9BZLnvSGQt6n5Uk89w1AHUX1EdqP9EnUQNks+j/iRfR90lD6IGKM99+6Mn/W+SP2P6yCDotyiA&#10;vR4Fgo2BgJW2gAB3L9V+CWA5LgZcV7g/vW0+cDAO7xI2OI3RKB5PqCzfvymigOFoNWaIko0ZpORj&#10;7lJ2YG7HVGEGYuow/45pxvRT2wJvUY8E3qSeCbwR2xv4W+wfgdc2Pgr6deN48OXY2dCLsQDXQwX4&#10;C1QQZgwE29mASLg541csAvw1C0Gy86JZMXLJ+2S0zQtB6KpHHLLzMJPh/WdcImaAJgvup2WE3qTp&#10;Q/tohbjrtDLcNfou3BV6A+5X+j5cL70ddznuBO5i3AV8T9wN/HnGfXw343XYGcYnwqk4QOyCnYwD&#10;JGMgDN5BzGJrwLFdAMSr5gP5OqtplduCV0rU4scyrO2wJMLxjoDm8TuHjbnOFOGuJKgIvfFZ4Zfi&#10;c4k98cXE8wnlxHMJNcTuhCbiWWYr8TSzk3SKeZZ0knmVdII1GHGUNRbRyZqOOswC5A5YOwtEGwPE&#10;5UtBHNx7STbw+Q7zvqR9N+99hsu85xmeViPpGOu7aqLD77JYxFUR0/9SIh9/niMlnWVrok6zs8ld&#10;7LzoE2xD9DF2VfRRdl10J6cl+idOO+Uw5ySlnXuZcog7ENPGfRrTyp2k7ud+id3HBbHNvP8HIpcu&#10;BqyFVkAC/9pT7cxntKvNXm9xMnuUjTC/l4226tduWHFNQ3G+pIj37ZbwcF3C5IhjfCWlMzEz9nCi&#10;fmN7YiHtx8QyWlviblorv5F2gH+Qto9/lN7CP0/fK7hJ3yN4ENcoGGc0COYY9QLAqPsGQLG2BtyF&#10;8A6WmoMMW9PpbHuTMf1qk/s5Tia3c3wt+/T45b2bo9f+nB7n3aViBx+RJZHaxVLqQVEafb9wM6NF&#10;mJuwV1iSsEdYkdAorGP+S7iPWS88zKwTnmXVCq+zaoTDrF2iN5uqRTObqkSAVfkNIHbhQiBYMA+o&#10;rM1A1jKT9/rl0JNcW+he/hroVoGPxZU83NIL26IcT2+hIY9msoIOpfLDDyjFMXtlSkajJIPVINax&#10;68QFnFpxKWe3eDd3l3gPt0p8iFsp7uKVi3/h7RQP8krFL2EfeTvEX7iGbwB0qwVAZGUB0haZzmVb&#10;Q29yF0Ej+VbQnaKVUF+Jl/nlopDF3fkRq47nbHTr2JoQ0KrlbdibLqI0qGSMGnkqu1qWxauU5vDL&#10;pSWCMmmloFTakGSQtiZ9Lz2WVCy9KCyS3hYWSkeFBdLppALprOBbQLwl/C3Mh+/BymRSbwWN5FlA&#10;94rmQf0GO+hqKdLsggG76FQxyaGzgOryY268X4uOg2/YnESuyZDEVaYq2WXKdL5BsVVYLM9PLpKX&#10;igvkteI8eYtku6JTkiM/J9km70/RK55K9IopsV7xMVmv+CQyBlgW84HM0uxrliU0lmMODRWaQbcN&#10;FtCNMhuot9zdtHtn4ILjpeErOkpi1h8oZPg0bWeH1Or5kZVbkmmlmTJ2sSZVkJ+aJc5V50i3qUpk&#10;OlW1PFvVJN+sapdnqc4qMlU3FBmqh/IM9YQsUz2dkqn6IDEG2GaWQGlh+nGLObwDuHdKTKH+MjPo&#10;WsUyqKcaYXK6KmD+kQqCTVtZ9NpmA92rvoiF3ZXHI5ZtE8YWZ6ewtmcpk3QZ6SmbNVsVmZoCVbpm&#10;pzpNU69Waw6qVZoutUJzTS3XjKgUmnGlUjMlV6X9IzMGEk3hN2lm8k4HQX8VQtDADhPoRoUJ1Ftt&#10;Df1c4wydqEFbduwKW3agkuzYVE7zqN3BxFSUcAnfFwhi8nPFTJ1eJtBmp0pTs7JUCm1Omkxr0KRo&#10;azQS7X5NsvZ4mkj7S5pQO5Qq1L5RJ2snlOLMSYUxIDQxB+km0KMcCBosgZurHIKuwt3TU2sFnap3&#10;go7U+1q0/YBb0lwTuaq+eiOiuiIeXVrGxhca+OScYhEjKz8lMTVXKZHq01UinU6TtLU4na+rTk/U&#10;NWt4uiNpXN3lVI5+UM3RvVJzt06oeNmTSmNAApnNZEH/u4fbcPf1we3Z+wMEdTdYQMca10DtTT7m&#10;+xtDrBsbSA41dVTn8hoGqqR6U8j2Cl5EdlkSTWP4L9llGhTVmYXhA0ZUsBHofadpupulgaaBZutm&#10;R6DZF4GgqAiCC5ghojFqAi6JUCgx4A6IigQQ4wqu40QEzWSMloAaRqMRBEETFmU1LGc+KvMj1f54&#10;/ty6dZ9733O+qvumJqbvyEhZti1rVVLuhszE3LyshNw9mfF5ZWsX5dWtXpR3Y1Vc3sOM2NzXGbFf&#10;Dq2K2zqUoQtmgH7fRoD27f/PoATg+iHSOUoBao8y4USFjX7pUVfDfeW+9D2lIeZfH4qU5x2Ic91U&#10;8rFv9t7k0NVFKXEphSuTkwoyU+PzczLi8vMyYvP3pMcWlK6MKTiVGl1wY0V0QVtKVH5vSsSu0RWR&#10;O0dTdcFM0JuZQ9vXAD+RGfxwkPS+ctL7jgFUVppBWZVE78BJp7nfVHqZ5h9fyNtWEWa1uTzGaX1p&#10;gmbtocULUw8si1qyLy0xvnhtckxxzvLo4tzlUcW7l0YVlyZHlpxaHFnyz6SIkraPw4t7k0L3ji4O&#10;LZpYost4NsDTPID7MxnsJxmUkQxOkN5FOmhZrSEcqDOHvXUOswtOeRhvr/Vjb6kOEedURdhnVsa6&#10;pR1P8EuuWKJNOLoiOqZsdXxk2fqEiLLchPDy3YvCy4/EhZXXxoSVX48OLW+N1Jb1RoUcGYkJOjwd&#10;q0vXZ+Q8zmTwLcmA5H+J+E9XAxw7DbDvrD4UnWdB/gXrWdvPuxhtOedFyzkbKMw6o7VeeTrSaWld&#10;rDqhNtE/umZpSHhNelhodXa4tmZrmLamIDSk5pA2pLYmOLj2alBQ7YPAoJqewMDvhoMDqqZCdHmW&#10;SzLYDdBEduDacYBzNQDfkQ565ALpfqSHfnXVGPKuW+htvuYwJ+eau0nmVW/2yiuB4uTLWrv4hgiX&#10;qPo4dVh9kk9IfapfUP06v4X1m30X1u/yCWzY7x3QUKUJaLis9m+47+lf/8rD9+Kw2uf8lJcuD8lZ&#10;+JGcgxsVAPXk+0+dAai4CFByBWAX6YFbbs2CjbdZkH1H9tHa245GabfdacnN3vz4pgBJ5K0QO21j&#10;pHJhY7wq4NYyV79ba1R+tza6+DbtdPZpKnbyaT7h6N1cr/Bqvuvg1dRlr2kcUnjenFTq8jPZw0ay&#10;A5fJ/M8Q/8l6gINXAQr/BZBLemjOT/qw5sE8SG/l6i1vlRkktSooca2u9PAWDT+4xV/s36KV+bTE&#10;WHu1LrbRtKZbq9s+tVK35co8HxZJPR4dtfR4dF7s/vhHC/dHL0SubQNiVeu4RJfmw2QGVQAXiL+6&#10;AaD0OkDRDwDbmwE++w/A2gcAKe2zYfELM734DsHsqA6pobZDbhrQ4cTw7vDgenb4Ctw6Q4SuL2OF&#10;qq5koUvXKoFL9wa+c/cOntOrEq6y5yRH2XuJ7dh7j6Xo7WQqXr39gBuVZAZk/qeI/yjxf3uT7MBt&#10;gM/vAmQR/4pfABKf60Fsv7F+RD/LIHhAaOQ3IFmgHrChug46MpwHXVmOb73ZDu+C2HbvotjyoSSW&#10;7XA602Z4PcN6ZDvdaqSYJhutpEpHL5pJx26bSsbaP+AS2f/vSf7HiX9fI9mBOwCbiX9dC0DqjP8Z&#10;QFQPQOj7ObMCJ0wMvCcZhu6TXIrzpMhEMSU1s5uSU22mnWiyaXeaJfrSLFBLM8c4qgCXm/FwnSkH&#10;v1jAxkJjNh4xZmE1hYn183U5R/bvJPEfJP4C4t/6M8AnM/72v/wRnQBBfaDnOwGzPHG2gQsazVOg&#10;qZEcGRQr5C6QoLmJBUpNBGhrwkWlCQvdTejot8AMw4yNMYFihGmUefjp/DmYazQHC8kP2/4PqL5G&#10;ziHx7yb+L4k/uxUgbcb/nPhfAgT0AqiHQE81DbMcEQzkCHNl+JGhGOcZCdF4Pg+pFDayKAzkU8zQ&#10;gmKMVhRDdKAYoNt8ffQzAgwnJBoCps4DzCJsnKsLcqR05FqRR8gINkzkKFnI1bCRqyUksJCTRq79&#10;g46czeS+HYRCOvKKCYcJFXTkV9GQX0dDwXnCFRoKG6lofo86LXpCnRT1mL0XDZqNicZNR0RoOmyO&#10;ZkNCpOmCXAl5joSB5jPImChSsFHkyUHzYMIiNgpTWCjMYqJwE2EbE80LyD17GSg6SCgnVDLQopYx&#10;LT5LnxJfpk9a3qRPSu7S/pS008ak3dQR6QD1nXTcbFCC1AFLpPdbIkMX5JF3EFnQ0VLEQEtLJlrZ&#10;s9DKnYPSQC5Ko7koWcpByRo2SjYQctnTkl3sKWkRa0K6nzUhK2X9KTvOem9VzRy3+p45Zt3AHLW+&#10;wRi1+Tdj2PYx/a3tS/qAbT/tD9sx+hsbZL62QdZra2QTOH8HBWI6SgR0tObTUU7eQ2HLQoWKg/Z+&#10;PJRH8NE2iTdtm86dsM3mvbfdwh2T7+SOygu5I3bFnGG7Q5whuwrOO/sq9lv7OvagwwXWgOI6q9/x&#10;DqvPsY35xrGD2aPsY3Q7jrFfKpDbqUBehwMKdEELIR1tODR0YFHRRUhDN7Ibbko2qrz46KQVTijj&#10;hWPKFYJhZZbgnXKTYFCZJ+h3yuf3OX3D/8P5AO+NcxnvtcsJbq9LLbdHdY7zyvUqp9u1mdPl1sru&#10;cOtgP3fr4/zqOs5/okJhuwpFj1VooQvKuDRUMMxQxTBFb74p+kmo6OvARC8P7nvPQOGQe7RowC1Z&#10;9LvbatFrt/WiHvcvzLs9vjLv8tgt7PQsEXZ4Hha8UB8T/Kau5j/TnOX/qrnCe6pp4j3RtPB/8XrB&#10;f+jVZ96iGRff16Dknhqld9UoI1j9HZQzqaiimaA3fQEG8YwxVGyCWjl1PMiF9dbfR/C7T5jFK69E&#10;y06vNMlv3p9YPvP+XPzUZ5v4v74FFu3/Y7tMo5q+8jB82RFxQXGpy6Ci1iAqMEhEAUkI2UN2kpD1&#10;n4QEAyQIEaEJe8JOkCUkCoKyiuBAFVRcGLHu4l6d0Y71FNs5djydVmZsHRz8z+3pFwb74fn8O/d9&#10;3w/3wR1Y9wTnWPcYd3jdI1znuof4/sAH+KHAe/g/B96NGw8cj3u+/kbc643X4n7ZdAWPBl3Go8Fj&#10;eHTLpVmgYUv80CjovSR/X5S5Yi7KXev7notZ8IYV5v89PWrFBIm09nk8d8PTePmnj+N1mx7GZ2Hu&#10;x5sxd4kWzDixCnObWI+5SXRibpDaMNdJPZirpIGgK6RzQZfJ14PGyH/ZPEp5FXye/HbrCBkNOUNC&#10;Q0+T0LDZoNjFC1GcL7y/aA4qWO6NigO830o2+rwWbZ0/wcf6f8UhrPoygbnhLk20+RZVtfUGNX3b&#10;VWp2yBfU/JAxmjXkEq06ZJTWEHKR3hxynt4eco7eFzpCHw49Qx8LHWY8CDvFeBn2OWMyfIAxHXGC&#10;jmL7f2PHTNCoBTADHx+Uv9ALlS71mFau8vhJtc7zOyTI+yv59nmPxLhltwW0wGtc/pYxlixslKnd&#10;fp6ZETHCzI04wyyMGGaWRQyxbNiTrCbs56xW7ACrG/sn9iC2n31hRx97fEcv58WOHvaPO7vYU7s6&#10;2GhUO+dj0FjfeWjCHPj++R6oarHbO+1y13/sWe36ImW9+2NtmPe4Osb/ipy8ZjSJHTwiSAof5isj&#10;T/JSdw1ws6JO8ExR/bziqOO8yuheXl10D+9gdDe/PbqT3x/dwT8bc5R/PaaN/2z34cTXsS38d7hD&#10;fBR38HdA4+bADXh5onJfN1S7wGUybTH4Nn0peKoPAPf02zyvpUb5jWqJq88omZiTssTwE2LZrl6R&#10;Zne3UI/rFGbjO4R5+KNCK75NWINvFdnjWkStcc2iY3EHRacITtFlQpPoMcEuehXfIPyZWC9EiXW/&#10;A0ry8kEFnjCDOa5TqXPBD4a54EWGL3iUuRLczAp2H8vcOX9ET1hxcg99Y38yL6wbEe9slylxbVId&#10;oUWyl3hIkktyigtJDnE52S6uIzeKD5HrJZ2UOvEApVY8SrWJ71Orxd9Rq8T/plaKP0DQj0Bp7rAH&#10;D3dU6+Xyo94T/C3THTwxeoG7+5eBqzlBbhf27/AdysIvO2GgBfakcrYd1QojW9RynBPREO2KdEq9&#10;3Eirk5nptTILo0ZWzaiWNTEqZUcSKmT9CWWyc8xS2TjTIvsGMskskU1D0ITiWaAJrl6o3N11SucO&#10;JjJcwF/3uYIHOR7g5mf+4FLeJtezpgifwdzYJb37KGs69rKCW9ITsY49kth6jZJkU+2hVykzmBXI&#10;flYZUsAuRco5FqSeU4K0cIuQY9wC5DQvH7nBy0O+5pmRn7hm5D3XhKCc2aBs4Ikirq6TadA5oXc+&#10;ynUBd8xu4Gr+InChcIPLUGG4d3/e7kVdn5H+0JadgHFm8cPrDUkxNalyYkVKMt2anMYuVmfxCtWm&#10;xHyVRWBW2wQm9UFhrrpLuF99SpituiIyqp6JjOofhEb1VKJRjfJng/KAB6oGLt/rAXgKvfO+GfpO&#10;gQsYK5oPzloCwaAlzKu3KHphez5xZbOJ8ak9hxtWaxRGVWRICSXpSnqBLoVjSjEIcrT7k7I1hWKj&#10;plKSqbVL9mrbJQbtgDRdc0mapnkiTdO+Fqdp3yWla6dF6Zpp4UxQAXD/oAXgBXS+x7kAjEPnuVoC&#10;wAXrXDBUtgb0l4V4dJXumt9aQvjEUUhfX5fH3laVK4i07hPjCzIVtFxDMteYlirKSM2S6nVmeaqu&#10;VKHT1SlSdK0Kja5fkay7qFDpHinUuldyte5nabLuvQQingkqBm6/6GAPRgAe/ppBMfQN6H5ny73A&#10;YNVq0Fu1xb29MtK3uSxuaaOVurammBVcls/HFpmSYk05Mopxn4qjz0wR7ckwyJP1OUqVvliF6G0q&#10;ub5ZJdP3qqSGc0qJ4Z5Sov+7QqJ/K5fqp2Sy9CnpTFAZcP0n3MJT6J13C2EG8P7FSvjfr3YDfbYV&#10;oKt2s1urDevjqMb5H6gkB1SWMTElFl54XpEwJjtfSjKYEFZKjkaozE6Ty4xGldiYrxYZq9RCo1Ml&#10;MPYoBcazSOK+Owq+8VvIv+SJmf+RCWaBKoHLRAbswQTAbQvMAN4fsQEwAP2rp34pONK4yeVQw3bv&#10;ADggx9+Gut1+1bWkVaU1jI0FlZzQ3HLBrkyrmKArljNUBWq+NE8nEZoyEb7JrOSZKhCe2aHgmrtl&#10;HPNpKds8LmGbX0pYpkkJK/f9R3zQAPA17OEB3MH1cpgBvD9UD50HOuhRhx9odq4HdmeYp80RvaDc&#10;Hr+8qIEWaKpjbTHa+Nj0alFscqWUIitTsoXWFCHPslfMsZgkbEu5mGVpSmJZu4RM62lBgvU2n2GZ&#10;4NNLJgW04mkBreiDcCaTqQA8g1u8AzO4XA0zaABg0AGdAzpgc4sPsLcGgNrWre4VhyN9S5rxS8yH&#10;KAHZzgSMvon7R22jIEpRLyGIDiB0nk3LZtVk8BJqTLwEWxmXYbNzGLZOFt02zKTbbjFoNRMMSvUb&#10;JrlqmkWuRNkzeQl7+DIfgBsVAIzC9w87Aeg7DEBbGwD2djdg6/wEVHRiXEs6t8/J64jxyz4av9Jw&#10;hLYhpZW1FWnhY5Oak3bzDsqJLKeGynAY6HSHiUZzllGpTjuF6uwkUZzDRIrzFoHs+IZAbHpDjG/8&#10;Lzm+8cP/8fzXLcIMvqgF4Bx8/2Ar3AF00OZuAGqOAVB63A8U9Qe6mPtCPLP7ds4zHMctTTlGWoP0&#10;0DFJ3exQXldiJLNDEkPrUOMoHel4ckcujtRh/R/XdR7V1JUHcPyKQLaX5OXlvSQkJCGEECABAgTC&#10;kmAgQEADVQarbfW0MuN46qjT2o5T67FaO6ODY9WO1latC1K1ohIF5Igs7gurtS4HARGsCwoisgkI&#10;/ub2P/CPz1/vj++7v3vfO+fanQXbpqUVHLClFpRYUwuuJaQWtMc78nutyfvGEpP2vZnkzh8z+C+e&#10;wfd4Brh/7Gd8Do7gGeB76H/cCK0u9kZflCjQ56UhU5eVmjmLSqyiBcXJ8vdPOv1zTrhCstzZERnu&#10;udFpRR9ZUosWx6YUrbA43Otikt1bzcnu/VFJ7pMRdvcVk93dFj7t+IsI27HXUbaj45M04m/xAj4D&#10;5T/hGeD+oUI8A9zeXIzQujKEPsd3waVVJFpcrZnyl+pQrw+ro4m5VVY6uzJZ4ap0+jsrMvUpFTkh&#10;SRXzjfaKRcZplcsNiZVrQmyV3wbZqvborVVFuoSqiwEJla3a+IrnAbHlo/rY8rFJruI9qNyNUAnu&#10;Fx7F5+AEQttOIbThNEKrKhFahu+iudc80PxaMXqvzt9jdp2R9U5dFH96bbw4pdbuY691Km2176gT&#10;auf6xdflquPqlqpi679UWurzfC0NPypiGgrl0Q1nZebGJpm5vlsWWftKHlkzopjoLD6DZXj/i3C/&#10;AK/9B7z2jXjtX1UjtPwiQn+9htC8xiko+5Y3ct2lUEaz2iOlOYhlbzbxEpotwtiWaVR0i5M2t86k&#10;o1rfpyPvLRRHti2nItrWikz3t5Lh7fnCsPZSQWhHncDY8YAf0tYnCGkbEE5UfgChk7h/GPd347Vv&#10;xmv/+hzeg8sIfVyL0PzrCP3pNkLTWzxQaicxxd4pnZrwVMWKearjRj4z8sOfRQmNXQlkSJeDDO52&#10;kfrnc4SBPbkCXc8n/IAXawht7xaef28+V/OyhOP38ipH3dfOVvc9mqQE738h7u/F/e+qEPrmAkIr&#10;riC0uA6hD28glHMH91sRSupAyNrvNcUyxPeMesV4hw8rOIZhDVc/rCcCRsIIzUg0Xz1qI3xfpxHy&#10;1zN50rF5XGZ8MYce/5IjfrORTb3ZxRLBEW8SzmBVkxzH/Xzc345nvx7P/gs8+yUNuP8b7jfh/j3c&#10;f4BQ7BOEooaQRzhM9QwBjncgkCx/YNhqkHN8wY8rg0AuA6FcCqK5AkjkcCGd7Q057KmQy0LwqTeC&#10;tV4IvsV2eSLYM8nPuP8D7ufh/qoafAYbEVpwC6HZzbh/HyH77whZOhEK70FTQkaRhw6QpwaQlxKm&#10;esuBxZIAwRYDxSZByuaBks0CLe4a2AjMuJ2ITcf9d3H7z9jfcXMVtnoSEASJgcZ3TAYTBdEgNNFA&#10;WrEMMQjfFYEglwT+MgEQK/kg+JoAYR4PyK1cEO3AfuICdQA7zAXxcS7QpRygKzlvmCucceYmZ1TS&#10;wR5muthDzCC7nxlj9dHAeUkD921ABYpBqhWDzF8MEh0NkjAsngGJkwYmB7/bRyKgl5AgXiEAZg0f&#10;mA0ESDYTIN1OvJHu4o3L9mMHeWM+R3mvfYp5o/Iz3BH5Ze6w4gZ3UHGf0694xulVDHB65GPc53Lg&#10;dcuBwPgTgQT3FWox+KowfxrURgZUFgaUKQz4zqTBdz5+/rEIFJ+R44rVwjHffwtGlZv4I8r/8YdV&#10;P/Jfqfbyh9QFxJD6CDHod4IY8DtN9Gsu8Pr8r/NeaFp53f5Puc80/dxOzRjxRAOCxxoQPtIAORHI&#10;/cSgVlCg8aFAh98lKJgGvVkCOrsEAjIloH2Pea1dKB7RfkINaVeSgwHryP6APGGfbovwpe57YW/g&#10;bsGLwHxBj/6w4Lm+SNAdVMbvCjrPfxZcT3QGtxAPgzuJB8H9gvagMbItCKh7QSBufQuocD9AIgI9&#10;I4IwXxFE4L0xRTAQZpWOG9Olw4bZ0n7DAqbXsITuMayguo1fUV3G9aKnoZtEnaHbRE9Cd5KPw/aR&#10;j8IOkg/DjwkfmE4JO0xnhe2mOkFbRLOgJaJT2GQaoG6bxumbJpDcCAcpJpsItFIKQmgSImghxCoE&#10;EK8lIc4oHrPESgbNDtmLyJmyrsh5sieRiySPopYzv0etojvM6+j75jxxW/RW8b3oHVRLzB6qOaaA&#10;uhtzlGqKKaHuWKqoW5Za6qblrvh6bCddbxmQ1ljGfa5ZQHE1BnyvxIByIgj+oy8UQAJFQLIPD1L8&#10;iHFHsHDAHiXutiZKH8dN9+mInSNvi8v1aYlfKmtK+Kf0TsIa6a2E9dLfrJukN6zbpL9ad8oarftk&#10;DbbDsjqbW1ZrOy27ZrvkczXxps+lxIfy84l9yrO2MXWVDfwqbaCpsIH/RBAuEoKFS4CD5MB0CRsy&#10;lZxXLh2vOyNM+DAljr6XlCprsmcrbtrnK3+1L1I2JH2qqktaqapJWqu6mrxBdSV5s+pS8nbVxeTd&#10;qvOOA6pzjkJ1taNEXeU4q65wNPqVp7T7laX0aEsdo7piBwSedID+xFvATPDxrwT3+SzIpr3GZ8u9&#10;enM03o9mBXNas8yCWzOSmMZ0l7LGOcf/ctoC7YW0vwWcc34WUO1cpat0rtNVOPN05c4tutPpO3Rl&#10;6Xt0p9IP6UrS3YHF6WcCT2TUBLozWvTHMrqCCzOGDb+kg/EwdigDQieCOA4PUr1ZMIvnCXNJj1cf&#10;MB5PP/D1aJur9bw9J4JTn5MovjwrXXkuKzugwjUv6LRrYUjZjGWGUtc/DMWu1YaTrn8Z3K6NhiLX&#10;d8ZjmTuNRzPzjUcyC42/ZJ4KPZR5KfRg5u2wA1md4fuzBk17syBibyZE7nkL2Ly4MMPLC+aw/092&#10;mUY1daZx/AmbuLQiLsW1ihsDKhCWQCCQQICEhJCb5GaDmEAghIQlIBB2EnaQPSCyBUFEQVAUAalj&#10;LVvrjB1H5YynddrTzrE9M52xne6jtnrn9VtsP/w+P+f5P//7nvuze6FYT/pOtREeq7bAR8o9cFd5&#10;zGlFEeLyrixq53Wcd2BaIPG6jCm9J/lan3G+wXeMb/Q9z68gn8NqySNYM3kY6yQPYQPkQWzUzyq4&#10;4tcvuOXfJ7jn3yP4IqAb+yHwFPaC0oURv4Ng2DsTmL0DkeBI+j7JCR6rneCR2hnup+6A2xovh1sp&#10;QW9cT4p0u5LI2T8hE3pdkCT4juDqgGFcH3gGP0Gx4sWUftwc1IfXB/XgbUGn8Z6gbnw4uAufDO7E&#10;b1A78A+p7fjnIa34dyEtol9DmkXE7yCiwInASXbPlHbwOAX5ltYOVrWOcEe3DRYzPOzf0Qeuv5pG&#10;3zqhZu8dVWGeQwopeSBBSemVaainpVmhp6T5oZ3SUppFWk1rlzbR2qRdYS3SwbBm6Xj4SelceKPk&#10;dni95BN6neQbeq3kOYKg10iIcFsIFjgSUiB9m4ScU4v+8zNIcDfTHt7P3gw3cw6RZgx+zpcyw1zP&#10;p8fsHtLwPPrVuG+3MjHIokgObU9MD29JMDCa5YWMk3JTRIO8PqJe3h5ZK++LrJGPMqvk08xK+XKU&#10;Sf5xVIX8CeIZs1xOvCLSFoIL6A4AX6IMPkLeeQ/5xp9ySbBwwgXm8/eTruT7rhnPDXU5mx21YyCD&#10;e7BbK/TuSJFRWpKVtEZlKqPueAazRnEiukpRElOpqI4xKZpZFYpuVpniLLtUMcUuVrwXW6T4W2yh&#10;4iu2UfE/BMFCxNhC8MH+l+MAn6Uh58wG+BB530oBcr6CDXCtaB9MFnk7jhpD3hzMi3TryeG4WzKx&#10;Iy3pkoAGTSKtWp0cYU7SRperstmlKiOnWGXiFqkauEZVZ1y+ajAuTzXBy1X9kWdQ3o83qP7JM6h+&#10;4hpUBOe3EEKw+/HVHZDz3c9FGSDnWUDuN1+8FqZK98BY2VGH4ZLgDf1FEVu78tl7W3PjPRuzcb9q&#10;vTykQquMKNGksowpem6e+kR8rrqUb1DXYNnqNkGmul+gV48J0tXzAm3yX4Rp6i8EWvWPfK36ZbxW&#10;TfBsIcRA+o8adTEL+VY+yqAYZVCGvLfMCSZMO2HU7GU/WEFZd7qMvrmjmLW7ycg7XJsn9DXlSKkl&#10;mQpGvj6ZlaPV8jLTsgU6TaFIqzHjGk2TOEXTI1ZrRsVJmlmxSvNnsVLzD1yl+V6o0rwQJGkIzBZC&#10;BqTHGoCHOQB30P6LyLvmTch3zHZwocoNhqs97PqqA5y7zGGbWiqid9SXcg9UFmHHygrElIITCXSD&#10;QcnSZaXGp2boRcn6PIlSVy47rmuQJepPSRP0I1K5floq038gkeo+E8t03+Iy3S8imY4Q2vJSAfC5&#10;DuAB6sHtUuR8ZuQbyD8nagBG6raAteEgqbue7NReG/rmyWqmW7WZ415RwfcqLMUDcotlNL1REZ2a&#10;lxynzNWKEgwGqdRQLJMYamVig0WKG4YkIsMVsdCwIhYYPsUFhv+KBNnPRcJsQmjLzyrUBXSHvxYC&#10;LKP9b6DZVxuQbyAGT7pAT7M7WJp9HJpPUjfUNkRsNdWx9xTX8DzyqoS+mSYJVVOeGKkqUXHkRRoM&#10;L8zChcZCicBYLcYKO3B+4RlRfOGUIL5wGeMVfsKPM36DxRU8w+Lyidf46tU3ibp4B2WwgPafa0TO&#10;1Qww3ALQ27YOOjv2QEvHEfv6dsrayla6a2lLzM6CJu6B7EbsmLZeTEmukYcnVCmjcXMqFzNl8uNN&#10;RoxnquLHmdrj40yDcVzzZS7XvMThmP4eG1vxNYdd/ozLKiNe43E6wCr6Fj5AN7iJdr+G/HO8A6Df&#10;gpyjywGau92g/rQHqarbf03ZKdpGYyfTzWCJ3adrj/dUt4rIic1SqrhJwcAaU6J5DRlsboORzWmo&#10;YnEa22JiGwej2I2XmezGxUhW46OImPqvI6PrnkZF1RKv8Sl6E+6iDBbrUBfR7lOdAKPIQU/3ADT3&#10;Ie8ZcIVK634os/o4GAeo63P6GVt0vaxdKT1xBxXdgqOSU+IAQVdiSFynOjzWomewLQUMlqWSzrK0&#10;hcV0WmnRnZdCoi2L1CjLo2BmxxNqRNvT0IjWlzRbHqL36HYl6iLKfwbNn+hF3mVFGQyi+chFK0bW&#10;QvG5XZA/6mlnOBfgrBuhbVSfjXxLMcx+WzLEO4ydER7jDsr82NakwGirjhJlzacwreZAprUlINI6&#10;4BdpnSRHWN/zYVg/9mb0P/EJ731KDut96W/LPfQWLKEbzKPsp9De58+gO4wAtI4CVI4h95wAMExu&#10;hoxL+yHtkrdj8iRlfeJEmKt4grmdfzF2L2c8/lDMmNiTOaY4GjGWdpQxlnuEPl7uFT7e5Bk+3usR&#10;Nn7xMG383UOhYw8PhF7490Hq6M+Hg0df/MGW2+g7uNmOeoD2n0B7D59H7jcO0DgJUDYFkD0NoJld&#10;A0lz20Exd9hONuezRjgX9AZvNmwze5a5nTkTu5s+g+0Nm5G7h86o3UNmsvZRZ0v2Umfr3w6e7d4d&#10;NHthV9DsjZ2U2dUdgdf+tSNg+qdd/ld/3W3LAurAdXT7KTT//AWAPjS7Fc2uQrMLZgF07wAobiH/&#10;XFwP2NJO4C0dsmMvea+JWgrcQF+iuYQuMbcEL3G3UZZE2wKXj28LWE7f5r9csNVvpWqz34rFlbwy&#10;ssl3Zc7FZ+XuRu/lLzceW/xh09GF56623ED9mx4CuIhyP3MZ9QDNrkOzi+cBsm4CJC8AiN8H4N4h&#10;QeS9tUB/8BbQHrjbBT/wcgxY9XMmr1LX+az+n+v6Dmoyz+M4/uNp6ckTUyghQAiQEDpIETDeQcSw&#10;GiUQEPvaVs9b1/P0XO/cPV0bKhbEBoIoqKjYsLNW1op1bSA2xANFQaUJGJT93m/m5maQP15/5I/M&#10;ez7P85tn5hcvCHo4TBjwME0YUDlR4F85k+9X9RPP8CiT61u9jauvLuX4PL7GeFfXMl5VHzjayg5u&#10;bydw/xDu78TbtxzH76AMv4OzCM3G26dcRmhUBUIjbiM0+D5CMdUECqvlopD/yB0C69SkX503ra8P&#10;YHzqwzler4xc7WszR/M6mePeMJ5xa/ieUb9ZQLu+XU2p3hZQzo1HSKemCtKx6TmpbGokeivF/T24&#10;n4e3r8XPfdF5hOZcxGcAbx9zE6GkuwglPEQo9jFCYTUIBbwlkKGV76Brk5HadhfKo11Dqz/qGJeP&#10;QYxTRxSj6PgzI+scRks60ylB13cU/9M8kmfPILn2XIJjLyGY7jMOTPf1r+zD/QLcX38GnwG8/R94&#10;+3S8fSzebsXbEx7h/jOEQmsRMtQj5N2MkGc3cnADhlSBiHQCGaUAZ1oKHrQIdDQPgmgGoigCTBSC&#10;JBLBeALBLGyRA4J1WD5W/JVC3N+I+8vLEZp/BZ/BG/gM4u3WStx/ip//C9yvQ8i3ASFNI0Lqj8jB&#10;uQcRCkCEDBApAZoSAJ/iAEuRoMRdNeaNBeF+NJaA+zZsCu7NwRZiGV8BrrcUBFop8D2lQHmzQAax&#10;QMVIgDCLwCFVCGgiH9D3PEA/cgEt5IBDBgPEGhqIDTSQuRRQBdguEugS8g+6lOyhTxFf6HLiM3OL&#10;sDNPiC7mNfGRaSXamG6HVvzPFgbI5v+h/g+EuM96SEHsLgWeJwuCAGwAC/zBYuAmi4AzXgCcGXzg&#10;zOUC92cOcJcxwMtkevjr6S/8LfRnQT7VLSii7MK95CfhIbJLdILsFF0gO0Q3yHZRNdkqqic+iFuI&#10;dyI72SQGqlEMdF8gxX25qxRkKhbkHiwoDPh3BAuyOAn0GyEG6RghsNMEPZLZvM/Sf3Ht0sWcT/1W&#10;crpk65hO2Sa6Q76VbpfvoNsVxVSr4gDVojhGNSvPUR+UFdR7ZSXZqKwjG5TN5CtHO13vCEydI3Be&#10;OgG3N1DgvpMjC85KCajVLLjrWHALlYKrkQWXoZIvziNFdufJwk7nH/jtzj/y2lwWcltUy7nNqtWc&#10;967ZzDvXHKZJXcA0qncxb91K6DduR+kGtzP0K/erdL37Q+qlex1V497MPPOwc594AK/aA/hVHiDo&#10;DVxw300uAQ+ZGHQqMfhqJaDHZ8I7WtqtHcJ+9EyRtHhOEL33nCFs9JzDf6P9idfgtYT3ymslt947&#10;i1vnvYnz0iePU+tTxHmh28up0ZUyz3Snmaf6K8wT/UOmSl/HeaBv4d317Rbc8QXRbT2Ib+pB0hu4&#10;476XWAQGVgghTkII04ggxCD5FBjOtvrHSZsMw9kGw2hJnd9UUa3/LGGN/3zBs4BF/KeBGfzHgWt4&#10;1YEbeFWBubzKoO28B0HF/PvBB/l3g0/xfw++yL8dfJd/M6RWcC3kg/hKiJ29FAzSi8EgK+8DvCRi&#10;8OMJIFzMgxgFF2LVPHuMj6A5Mlj8pn8s+zLULH0emso+DvtWXNn/r+IH4XPF98IXiH+PWCy+HbFC&#10;fCtireRG5EbJ9cg8ybXIIsnVyH2Sy1FHJZeizrG/Rd1kL0Q9Y89GNclOR3UpyqJAeTISnE70AQY+&#10;3o4/LUYBA6Z+9B8JznSbScNp+JOBXxMTLqqOjmfvxyT1uxMzRnYjdqq8IvYH+ZXYefJLA3+WXxy4&#10;RF4+cJXigjFLcc64WXHWuE1x2rhb8avxkOKUsUx50nhVeXxQlfLooAanw8YOl4NGcD1gBPX+PiCY&#10;4UMMyYEEHgXDxESXRU40DlWRL4Z4UVUJIbw7JiNbEfeN8lJcqnN53ASXc3HTXc7E/U31a/x81an4&#10;f6tOxi9THY/PVB2Lz1YdMeWqSk07VIdM+1wPmo677jf9pi4x3VPvHVzvttvU5rHT1KMpMoFnoQm0&#10;vUE4wYU4AvcZotvKQy3JIlSXJEPVI9zQnaRA5urwaMmFoYMdTyeOcD1pHuV+zDzJ44h5huaw+e+a&#10;g+Z/ag6YF2lKzMs1+8xrNHsSN3oWJ+Z77krc7bkz8bC2MPGsdkfiLa+Cb1545Sc2+2xN/KzLTQRd&#10;jhn0vUE04oAZkT1WAr1LJdDzVBI9tnHR3ZEu6Fq6gTqfFiksS4lTHk0aqj443KYtsYzz3muZ6lNs&#10;manbZZmrK7Is0BVaftFtt6zQF1iy9PmWHH2epdA317LfN8dS5rvZUmHYZHnqt8Hy3j/bYvdfb4GA&#10;rGFfAyOiYRhyaEtFqGYUQo/GOqB7Y2l0fZwSlU/QEWXj+vOPjB4k2z/S7FpsS/IqSk7Xb0/+1m+b&#10;dbp/nnVWwFbrvIAc688BW6xLAzdZMwM3WjcGZlu3Ba237g1aZz0evNZ6OXh1UnVIZlJjyMqkT6Er&#10;kyB0RR8QjyiwIvQqHaEnE/C9dxK+a0wi0KXJ/dCZqV4Ox6aEcg9MHCgtHj/YZcdoizY/PdWQkzY2&#10;cHPq5OANthmh2bbZoVm2+WFrbYvC1tgywjJtWf1X2XL7r7DtCs+wlYYvTymPWJryIGJJSkPk4pTO&#10;yF9SIKIvGIJIuw3f98YiVInvO7enIXQVOz9NjE7O0KBDfwli9kyLFhdOiXfKmzhUs3lcsm/2mPSg&#10;daMmhK1O/y5i1ciZkSvS5kZlpC2IWpa2ZMDStNUDFv+X6jINa/LMwvD5EgVBREEQLYtYQARBBFkD&#10;JJCQfUFAIoFAJCwBE9awCIRNCIigASxCVKRqFFyowdGxaqBTO0xdUKzOeLUdl6qj09bRQi/bmSqa&#10;Of0zE3/cv+/rfc55v+99xHujmsWHKI3iUUqD2BStEU/H1ImfxtSKX0XXit8hZoolZh6QZjZj38vG&#10;DAoAriqxb6nwna2yhbFiDzhRHDjviCrSbrAw3rk/n+vRK0/03SVLDerIzAhty5BHtqQXUJolJTFN&#10;kurYBkljrEayg1on6aXWSAZp2yQnaFWSC3EVkqk4teQx8jNNLXlLLZeY38MsAuIZ7sE3mMFN9E9i&#10;5xkvxa5Rag2j5a5wrHwt+eOycFt9MW3pHiXbbXeB0KcjNyWwNTsttEmWFVWfmRtbK1XStknV8VXS&#10;OnqltJWhluoYZdJ9CSXS4YRi6bkElfQKU5nxkKmUzjCU0jd0pdQcb8nvu/AkE+AuZnAd/ZfVmEEF&#10;wJh6HhyvXA5HqtaQDlSGLtirpi7pLmWu2FnE99IWJq1tyhdvqMvNiKqWZ1PVWxT0UlkJs1hWzVLJ&#10;mtlKWSenUNbPUcgMnDzZGU6ubJKbk3WPkyP7iZ0je83MlZkTLJn7fRe2YOfEDK6UA3yGveuP2D9H&#10;kaM1zjBUu5oYqAmx6q2Ose+qYLi0lfM8m0sS/TSqTcFVhZKoMkUWTZWXm1CYo+Tk56h5ufJ6vlze&#10;LsiW7xHI5IcEWfLTAqn8siBD/g1fKn/Bk8p/42TKzWxLXokB7uMcpotxDpUAl2rwrV8HcLwWO5/G&#10;EfY3eEFf/fr5ujqKXUcN3amlmuNeXyFcva08Oai8ZHOESiWl5m/NZsoLCnhZilKhVFEjSle0iiSK&#10;blGa4qBos2JUmKr4TLgp/64gNf85PzX/PzxxvplryY+4C9/iHKYwg8vo/xS73+lGzKABYLDJHvq3&#10;e0LP9kByZ1OkrbYhzrFRw3KtqRV4qbclBRRVpoYq1Okx2aUyhrQ4j5tWVCRMVVUlblJtT0xR7RYl&#10;qw4Ik4pOCjYWTfATi/7KS1T9yEtU/pubqDS/x9MsvJN4D67iDCbQf64ZO18r9p0WgAGtDfS2uUFX&#10;mz+pTRu2oLmVurhuO3N5ZRPPs6Qh0a9QsylYXpsWJa3OjNtcmcNOqVDyNqorBInqJr6oYhdPWLGf&#10;K6w4wRFUmNj8ijssvvoHFq/8VxavzMy25FEO3km8B5OY/SX0n2kDGNmBfQPZ0zEPujpdoL1rNbG9&#10;M8RKszParmoH3am0neO+VSv0yW1JXpfVLA5La8yISa7PpidqCpkCjZrF1zQy+ZquBJ5mH4OrORHP&#10;1ZjiOJrbNHbd93Gs2l/imTVmuiX3CvG7hHvwOeZ/Hv2fdGLn2gXQh+zS4Zu/2xGaez4ETU8Qubo7&#10;0rZMF+eg3M1akdfFXyXr3Ogn6UgNTmlPjxC1bYnhawuoXK2axtE2UDnazlh2mz6a1Xacwmq7FMXU&#10;3o5IaP0+ktHyC4XebI625C7exyuYwTjmfxb9J3sAhpDePejvA2jst4XaATeoGvAnlfWHWSv3xi7K&#10;62M4yz7iukn2iLw39aSsFXWnBfN0sjC2riCcpSsPZ+rqwxJ0O0MTdPoNDN1IMEN3cT1d91VQ/O5/&#10;BtG6XgVTO99tsOQWZvAFzuDCTgAjuo/tBdjXj71vAP0HsPcMkqB8yBmKh7yhcGj9vNyhSNusg7Ql&#10;aYNMl5QDfA/R/o3e3H1iP5Y+KyBBrwik68sC4/X1AfH6Dv84/YAfTT/sS9NfWE3V3/KJ7X/mE7P3&#10;lS+l752fJdc0uIs4+3PoP4Xew/txDoMAHUMAmsMAJUex+w0vhNwRN9gy4kfKGAmxEg9T7JKOxTkK&#10;jrGWs48K3BmGFM84Q7oX1ZDjFWso9oox1K6KMbR7Rh/tW0kxHHWnGM67RRluuEYe+YdrxKGf3cOH&#10;3q605AstZoBzN6J/BL2D6O02ALQewwyOY/c7BZB1GiDN6AipY56QPLaWLBzbACMg3N9gzR2j2CUY&#10;4x3ijGznGKPIhWIUr4g0ylZEGLcujzBWuYQbW5aFGXudQ42Hl24wnnUMMV5zCDn92CF4dGZp0Kk3&#10;TpaM4+6dxexPfYy7iGfuR2/nSZzDJwDlYwB5f0D/eQDhRTJwTE7AMq0ChsmfTDOFWEWbKDYRpni7&#10;UBPHPsSUtDh4PH3x+vE8+6DxskVBEw126yZ2LQycGLQNmDDa+E9M2viNP1iw5tJLG9+Lvy30vfj6&#10;f5xH/2n0Dw8DHMAzd+OZW84AVJ3FDNCdeREgeQKAdRkg+ksyhF2zh9DrrhB83YcIuh5IDpgKn+8/&#10;RZ3vN8W28r2RZLX6RsZ8n5sF871vVs7zmm4lfzjdR/acHiF5TE+Q3G99TXK7+ZzkOvUr2ZIz6D85&#10;gt+kUYCP8Nzt6K79FKAI3dnoTkU37y8AtGsAYTcBAu6QwPtra1h1bwmsvOcKHve8Cbf76wjX+5HE&#10;Bw/oxIqHQsLloYRY9p2CcHpUBUsftYPDYz3YPx4FuyeTYPvkPtg8mgWb7/7PKPoNmPsAZr4Tz12P&#10;7tJxgJzPATZPAgiuAsTfAAi/DRB4F8Dn7wAeDwE+eG4Fy18shmUvXIilL1YSDi98CfuX64mFL6MJ&#10;m59YhNVMCpBn5UDM4o94Fi/+LF64GRz0zCXkznsMY/b78ey78exNJgD1n3AH/gwgQbcQ3fSvACL+&#10;BrDuW/Q/QP9jAJenAE6zAA6vSbBozoawnXMgrOdcCPLcSgLerkFCECrAWwGSgRQBzOEP6A0u/xu8&#10;dK9PvcfBcwA9F3AH8OyVmLviS4D0KQARuunojkB3ILq90e32DMD5BwD7fwEs/BVgwTvABzEQJDOJ&#10;ALM1sghZhnggfkgYAD5YwZyC/Jfteg+LOW3jAH7/5vSbc81Ummp0Pkylw1SqkWaoieY1mRqG0ahJ&#10;dCCUnFcRJelESkVCVBLrtHo3sfTWIstis45rHbIvImSRtHj22fe6XNte1/vHZ37/zfd+7t8z8zw3&#10;PpwRvpgg/GeESv8BURz5iGrPR/AXRx4CLy4CGRvBBCaCKSQCI46ZR0OwhIogm4IgDyskEGwiPsNW&#10;4hNsJ/6AXTAEDTAIB+A9HIV30AZv4Sz8Dt3wGh5CP7zABuEVIHj5fyCGvQkiR/IRTfxXHbgGT1xD&#10;EAeBkoUgBtcwk4EgFdeRietYRf0M6ygfoYAyBCXEBygnBqGaeA+1xDvYi3P349wjOLcV53Xi77+K&#10;0+9DH/58hqvrxXlPsScEIoZDHLEJ4oj4iGnJQ2xbTMJFrAAOIsexET2KiWgzyM/UOfQ/KOm0D9QV&#10;1Pe0NdR3jPWUN2QR5XeyjHhNVhL9ZA3xilFHvGTsgxeMQ9DH+BaeMf4DvYzL8IS8B7+RfdDDeg8P&#10;2Ii4z0GUX3mIcncYZGrJRwJzHuKb8ZCFDReNcOEic18uEoZyPpuqWB/408gB3izGG14avZ+3hPaS&#10;n0XtM82lPBdspPQKSilPBRXEE8E24rFgF/FfQQPxSPg10SNsgYfCdngg/BHumf0Kd8yfE7csBijX&#10;LRH1mgjRui0R7SdLRP8CWZjzkaUJF1mbcpCdFQfZO+LnKM5HcTBnwDqC3W8Vw+wTxTF6RSn0J1aL&#10;aL9ZraT2WOdQH9rkU+7bFFPu2Wyh3BVXUX4R1xJ3xPXEbfEB4ubI48T1kWeIn20vEd22d4krds+o&#10;Fx0G6BccEKPLAZHn7RHz3DDIms9DYiYHOXNZyN2ChTxsWZ8kEvYbF39On5OC/dhRzexx1JP3HWfT&#10;7zotoN12Xkq76ZxNve6SS/3ZZSO127WU+pNrBe2K23baZbc62iVJE+2i5AjtguQkrcv9PO2c+016&#10;p8cTRrvHW+Zpj8/sU+6IcxJrc0fcL5AdC+dTmciHTSJ/AQMFWDHeSh3JZ95erB5PGeuuxwTmLc8p&#10;5DWvePKqdyr5o3cGedFnBXnBZzXZ5ZvHPOdbyDzru5nZKa1kdkhrme3SeuYZ6UHmd37/Zp7y62S1&#10;+XWzWv0esVv8XnO/8fvIPypFJkekyHQ45EJjIR8KAwWTNDSWR/0w1pzSN0ZMfTjalX7b35/sDhjP&#10;ujQ6itMVqOeeDUzkdgSlcduDMrmng1fyTgXn8E4Gr+edCC7itQZv4X0rq+a1yHbzjsua+Mdkx/hH&#10;Zaf5h2WX+V/LHpgckL0S7JcNme2TIfMGGbIYDnkCiYLw3KugUYbCSXgdxoVHCnO4HWpHXJF7M7pC&#10;x3I6QiNNTodqBW2hM4Wt8iRhi3yB8Lh8ifCY/CvhEfla4WH5BuEhRYnZQUWF2QFFjdl+Rb1Zk+KQ&#10;eaOizbxBccF877hfLOrG9VnuVAyKahXIaocCWQ+HfIGB5EAZigB4NhHPGhOocDucCVcnWMP5SA/a&#10;mYlBnBMRYYLjyiiLo+HTLA+FG0UHw1NEzcp0UZNyqWifMkvUoFwnqlcWiPYoN1nVKausdkXsttoZ&#10;0Wy9I6LFuibie5ttETdsqpS94krlgG2FEtmWK5Fdefjf/teDcCBeqHD+ZDzzReN7dhQNuiaPgDMx&#10;bpRWTQDraJRccHBSpGWTKsamQRUr3qtKHFmnmmu7S5VhW6tabrtDlW27XZVnu01VZFetKrerVO2w&#10;26pqtC9XHbXfomp32KzqdihVPXYsiXzrVBz52akoEjkPh8biHuD19+D8Wzo8b03Hs4aOgA6dAE7o&#10;nYhj033JA1NDTBpjlJZ1mihx7WSdfU1UnGN11BynKnWa01Z1pnOFeqXzFvUa5zL1BudN6k0upepq&#10;l2L1Htci9SHXjepTbgXqy2756keS9eo3kjz1J0muGklyJ/0NjQOifxLuAZ47r+Ej7gc883TOBDhl&#10;4MHxOHs4GOdNbzTIeLv1YRY1OpW4akqMY3mM3qUsxui2KTpZUhK9wL1Ys8S9ULPKY6Mm12ODpsgj&#10;P7rCMy96l2eupnnUWk2rV47mB6/Vmgfe2ZrX2EevLA36B6QE4jHuwR08811OADiHZ57TiXjuTWDB&#10;4UQxNCV6UutmBbJr4hVmlYaJNmX6yY4l06a6FU41eBRMSRyVP2WuV542wztXu9xnrXaNT452g+9q&#10;bZlvtrZGukq7T7pS2+K3Qnveb5n2rv8y7Su/pdohDEmHQ/g9PMJH6w28/ov4eO1IAWjDjiXRoTnZ&#10;CupTJJTa5ABm1exQ07KECKviuEn2BbFatzy9ftS66fE+a6bNkWbr0vxX6Rb7f6VbFbBClzt6ua5k&#10;9FJddeBiXX3gIt2xoAxdZ9BC3e3ghboX+PkhcIEOjR5u8F8AD/Ae6MZr70rFPUjDPcAOzaVA47wR&#10;sDvNldg2z48sTw3hlyaFjyhIVNnmGTWua+J0o7IMsdKVMxIClulTApfo04Mz9ctlGfocWbq+cMwC&#10;/dYxafq6kLn6wyGp+vaxyfob2POQZP3gmGQ9kmHBX/RH4b2A98GVJIDvcfZJPHd9gzXjq8+ehWaw&#10;I90JKtN96JsXyLiF88abr0+ZKM6ZE+W8KlHrucw4XZoZFzc6feZs2XxDWsg8w+LQVEOWPNmQL08y&#10;lClmG3YqZhkOKhIM342Lj702zmh4KjcaBkKNsWgsFvJFL/4t3jECXMI96MDZrZn4no01ZgDszDSF&#10;6sX2sGWxF614URA7P10hXDs/wjpr3iSH5SnR7ouSdL7zE2MDU2clhCQZU+SJxvTxCcYVYfHG3LA4&#10;Y2mYwVgTFmtsDpsR3xY2Pf4q9mS8Pv5Prss7KqozjcO/maEMbeigKIIKUqSIFJEOMwhSpIn1AAqo&#10;oNJUBCRUwcJYQEFBjSAawwFMjAX0xNXdWFhrXBXWaAiLiMasq2JJLNG7v/0Djmf/eM7Mvefc73nf&#10;9/vud7/3jf+8xE9+8xOFER7xfejhPFxeCZyju2Mtew3SzGPXnrVaqM0zx7a8yeJNue7S9at9dYty&#10;FKb5WTMtVmVE2WQsj3NaljbPPXlpondiamrAwpSV8vkpuYq5KaXBc1K2KGanNCjiUloUsSmn5DEp&#10;N+QxyYNBMcmvA2OTPwbEJgv+wwzwfbi9lO8Da3CG7uMF7LfIl/nArnVSbC80Q1WhrahinataSYG3&#10;TkFekNGa3NCxmasjrdJyYh1SMue4Jqxc6DVv+WL/+PR0eWzaKkVMWlFwdNpmRVT6bvms9MNBkemd&#10;gRHp1wIi0gYCIpa9Ih/9I5YKI/QlcC0s557AI/hpuo8W8axPGtiH1hRLUFVigspSK5SWTFEpLJ6u&#10;mVsUYJBVOGP08oLw8al50XaJubOnzF89f9rsnCTf6OxlAZHZOUERWV8EhmdvCgjL3uUflv2V38zs&#10;Dt/Q7Ks+oVkDPiGZL31CMv70DckQRrjP/eAqa3Auj/PA43c7j71N5ex3+KtcD1RW6KO00hKFlY6S&#10;tRUe0uz1froryhQmS0rDzJOKZ1nPL4pzmF04zzWqINEzIn+pd1h+lk9ofiHZ6BWSXzd9RsEhzxn5&#10;Jz2C86+4K/IeuMvXvpwWlPvBM2iNMEIP12IX5/4M8z5GZ8sG9nxkG6ncxL6zShPrlGOQq7QTZStd&#10;1VZUeWsv2RxksGhjiNmCDRHj4ytibKLXz3EKL0+YGlq2xG1GWaZ7cNk6N0XZBldFWa2LvOzgFHnZ&#10;CeegsitOgaX9jgElQ87+RR9c/IqEEW5m8n3gHJxi7t/SebCKfa+SPdcW+nn8z6+WYFWNMTJ3WGH5&#10;DmfJkhpPaVK1v+6C7cHG8dvCxkZtjZoQviXeJkS5cLJCmeogV2Y6BCkLHAKVlfYByp12AcqDNv5V&#10;xyf5VV229qvqt/LZNGTjvfG9rdeGT3bDXGENzpYAJ+hvo3M/W6Gd1ew7a4CCOvZ9u4H0eh0saRiH&#10;5D32ooQGV9V59d5acfWBerN2h5iE7YocM6MuzjKobsGEgNrkiX61K0n+BN+6ivE+dTssvWsPjPOu&#10;PWbuVds11mtn3xjPHS/Mp1W/t/Co/mQ5zAXOwWnW/Sjdh3fyfazlPNBdXg+s3Uv/fmBRkwoWNhtj&#10;XvNExDc7iqOb3dUjDvhohRyQ68mbZhr7N0aN8mmca+bVmGQ2vXG5mWdj7mjPxvJR0xqrTTwaG43d&#10;G48auTVeNHTb32vguu+50dS974xd9nw0GeYs29GTzL+dLekBeuv2AJv3AcVNwKpm9p6H2Xu2ANGt&#10;GohsG42wdmuEtDtJ5G0eav5tvprebQodz9ZwXY/WOH231oX6rm1L9aa25ei6tBXLprRt0XFu26ft&#10;3HZEy7H1b5oOrfc0J7c81bL/+g9t+8MfdIY5vZU1oL+Frei+RqD6AFBxiPNAb0Yra3AEiDsKhB4H&#10;/E9qwadjNLw6rDCtw1Hs1uGm4tLho+bcoZA6dkRIHTrjpZM7F0ntO1eo23Xmq9l2blSb1LlL1bqz&#10;RWVi519UJnR2S8affKJieeKNquXxd2rDHKe/nfU+RO9u5qykt4Te1fQuPcYanAAiO4HA7wGPs4Dj&#10;D2qwP28I2wvjMOmCDawuTBFNvOgpHn8xUGx5MVw87tIckfmlxaKxl7JEZl3FGN21DaZdTTDuOgHD&#10;ruswvDgIwwuvYHD+rWiYb+lvofvLNu5J37AG33Ed0JveASScBmLOAMHnAK8fAOdLgM1VYNyPYpje&#10;UofhHT3o3xkDvTtWkHU7Qbt7OrS6g6HZEwONniSo92RCtacEKj01EPcwyZ5TwD9/5O8D8tsIrfQ3&#10;tXMdMO+NdK9jzivpTqI77q+cg/OATxfgQrctH7e8DYzqAfTvARq9IqgOSCF5YABR/xig35q48EDi&#10;CzyMAAb5QR7kh+gRN95HXPSPONGPWdzHHPTx9REOse71vK08CRTRnUV3Mt3xF4CZfwd8rwFTb9JP&#10;t+Vd+n+mvw/Q7AckDwH8h7wQA881gWeGxJzYEnfe52H95RzgFQ9Fr7kJvebm86aBMPE37SPs5Vrb&#10;xtzLON+rWPNUhjiXeYfT7Ue3azdg9xNg0QuY0qtHr/QxIH5CN0uJV+QDeU/eiYgGMSIWvOcA/Mma&#10;fOJhUVhM+GEWSgk3QKFmBAEW2gLMyVgt/tcUMFkqwFNNQLCKgFiJgASxgGUiATmkAB9RSt0GvMUW&#10;/I4avMEuhrEXL9GEIRzGC7ST43iOM3iGyyzTXfKYDOEpn3xK47/Jb59BN/2j/wdjGMcYbBmDu7qA&#10;IFUBUYxhAWNYIvqITNF75NFdTG8FvVUcdTtdtRy/gWPvJ4c4fivH/Q5P8D1+RRft3XiEh+QFBvGO&#10;CLwS8OAzBJVR2oLEiDEYMYaxjMGaMUxlDP6MIZy1mCt+j8WiP7BC9BprmG8hveX0bqRvK1076NlN&#10;xz6O38zxWzCAoxz7NP6Fi+Q2+nj1C5/qZQz36Lz7fwga9Ev1tAQ1fU1By0xD0J4gFaRO6oKqt9oH&#10;SYjK76I48ZAkUfRMkiZ6KsnBE0k+fpWUYFBSiQFJFfrF29EnrsMv4j3oFTfhZ/HXuC/5Bj9JTuGu&#10;5Dx6VG6hW/UBbqsP4abmn7jBTK9rC6JrnyHIZFqCjoamYKCtIZiaSAVTC6lgbKf+Vt9DbUgmV3mq&#10;EyV5LFsgeihLFfXLMtAny0Wv7Avcl5XjnmwT7upsRY9sB7pl9bijux+39b7CP/SO4KZ+J24YnMd1&#10;g1u4YjSAS/+lukyjmjrTOP4mFxKQoEQwLGGXJYthSTAhQUmQIIHAhcgNgQQISyIBwhIIuwn7oqII&#10;KCpSRLS4oKIoUpS64HLEsVrrHOe0VlvP1E47c6xje+y4jXfefsA6H37n+fi/z/t/3vs+f9cXhGtu&#10;7whX3XDiPOSyG44sgrtAfReiHe5tT8b9qCTcz4P0yieQ9JweZvsPt7U2T9wSiY/clISv3bWEB+5F&#10;4L6HCdyj14G7nlZwx7Md3PbaAv7i1QsWvHeBm977wA3vMXDd5xjhqs8ZwrzvJcJl3zuEi37fES74&#10;/4LM+r+xmfHHbc9Bpv1w0iK4O9Ee9wEknGFrg7MpyFuWC/I82Bt5upJp88iXjzzwkxLvrUwl3gnU&#10;EG8F6Yg3g43I9WAzco3RgMwzmpHLzE7kEnMrcpHZh8wxdyMXWCPILGsc+Yx1CjnHumAzzV6wOcN+&#10;aHOK/S/SSfZ/yMfZuN0EG7c/9hFQn4wzgQ0eRiS+5ZEIv4ZTwFMOjfCQ6Uf4ih2G3OZE294ISSTN&#10;hylJl8K0pLnwQtL58DLSbHg1aYbbSJ7mtpDPcrvIZ7jbyKe5A+RTvCHySd4Y+QTvOHmCN2N3jHfd&#10;7ijvgd0476clh3gvKWM83PEAZJSHL10EDwS2eDggvhHAX04kAI9XE8HDUHtwL4IOFvhsZF4gJM8J&#10;4uw/E6QsmY7MdJiKzHM4JSxyOCmscDghrHGYEG5yOCZsdTgi7KYcFvZSxkWDlEOiEcpB0RHKAdEZ&#10;x1HRFccR0VdLh0VPlw2JfnPaI3pP3SPEl+/+CHwVQPA/9NfAvCWBT0gMAPfW2IKFaBq4HBNEnJVE&#10;2J0RiymT0YlLJ6LTnI6Ks5wOi3VOn4pLnA6KTdQxcS11VGyl7he3Uz8Rb6UOS/qpQ5Kh5Xslh5bv&#10;kUwuH5R87rxLcsd5QPzEpU/8grZD/I7WK8Zdt0f/Cc4FxJdQ/0ks1E8A4A7MnwvxBHBl/XIwm+BP&#10;mEoIIx2Pj6IcjoujHpSiLqPS9BUj0pwVw1I9bUhqpO2VVtF2S+tpg9Im2k5pp+uAdLtrv3TQdYd0&#10;1K1XOuG2TTrr3iO95b5F+tijW/qc3hX7lt4Zi/8f8AwIP8P+v5XD/hUw96YBcAXmv/MoBUyl+oCJ&#10;1FW2n6ICh9GkGOpwYgJtT8IG90FZpsdOWS69X1ZI3yEro/fKzJ7bZI2ePbJWz62yLZ6bZQNe3bJh&#10;r07ZEe8O2bR3m+yGT6vsG5/m+Ge+TfGvIbiv9SPewzP4IR4+61D/tgpmHZi75mA9i9mBE+l0MJ7O&#10;REaVEfZDG6KdBlPX0/rRZHpvstKrJ0njs0We77tZXuTbJa/w65TX+rXLrX5t8k7/Fnmvf7N870qr&#10;/NBKi3wqoFE+H9Ag/1tgvfyfgXXyV4G1ifgfBCzyuxiA7+FTfx/q3oSZ65IWgBlYJ9U24IjGFRzI&#10;CiLu03DJgxlRS3coY1f0pCXSuxUKn85UlX9bSk5AC6oLbEZLAq1oZZAFbQhqRFuDG9CtwXXoIKMG&#10;PcCsRieZVeglViV6n2VCf2JVoL8zK1CcWZGMMxZ5tg7OIjyDu3DduAaf1wswd03BeiwHZg2tC/gk&#10;L4CwWxtq25ctpPRoJM5dGfEebemobzOGBVg2qIMbN+Qy6hWFrFpFGbtaUcOuUjStqlR0cyoUA5wy&#10;xUhIqeJ4SIliLrRY8WVokeLHUIPiZYhB8Z5jUOCrFvkZ+vANXDNuw/6v6GHWgevGJKzj+QDsL6CC&#10;vXo/MKDj2GzLFyzpzo2mtmXHuVnVcp+GDEVAbXo6w6zMYpuwAk45VhxailWGGbHG8GKsI9yA9XIL&#10;sX1cPXaUV4DN8vKxLyLysB94edhv3Dzsv2F5afgHfoSz+ADOwALs/yLMfdMlMOsUATC2EYB9hY5g&#10;l8Eb9BpYyOaNEXbtujXLmvJjaQ3aBK+abHSlSYMxSzMzOcUZ2jBDRiFvo6o8QqeqW52vauHnqnr4&#10;WtVeQbZqXJClOidQq25BnvDVql9Xq1XvIjTpOG+Rv6fAWYD+34Cac3D1m4LZ7wisI8Vwzy6xB31G&#10;D7DVyCB0lnBJzUUix8bCGJcaXTzdlJ/kb8xVMAw5qhBddhY3L6uAn6MpiczSmIVqjVWYqdksUmkG&#10;RemaQyKl+qwIU98Upqm/E2LqFwJM/ZaPqfHVi3yPAfAl9P8q1Jwthz6Y4J5fAfNWKQD95bagp8IV&#10;dFUEElrLw2wtZZEOtUYxtbI4zq3UIPc1bEwNKtApOTn5ap46L1eg0hpESq0pKk3buGaDtitKod0Z&#10;laodi0rRTolQ7Q1RsvaxMDnn35FozhsBmo3zF3mUAcAX0P/LUHOmCvoA8+corIPwW7ZXEkC32Rm0&#10;VfsDq5mD1Ffx7apMa5eVVUhpRWUJXgVGNCCnOI2dacgIV27M4Sv0elGKvjwqWVcflaTviJLr+0Vy&#10;/QFhov50ZIL+ukCm/1Yg0z0XyApe82X5+Ae+hj4sQP8/h5pna6EPkGFIXzXMfLC21S0F1npvUF/P&#10;IprrIkjltWsoxTXrnHXmeA9tZZKf2qRgKMvTQ1JLs3jJRp0g0VgamWCsi5QZ2wXxxj5+vHF09Xrj&#10;KV6c8RpXanzIlRb/wosteg3BP/BXOP/X4Rmch5qnG6EPkD0NAPRA2jfBfd9iD+qsHsDcFEwot4bb&#10;FFuFS/SbJE7axjhXdUOil7IuJSC1FmMlVWtCE6rzw9ebjdw4cw1Xam4Ll5p3hMaa94esM09y1pmv&#10;rooxP2RLKp9xxKZXIeIK/AN34V28AlfuGah53ArvI2RnE8w7EGsLALVtCDC1u4DSDn9Q1BGC6Dr4&#10;ZG37Wkd1a6yzskXmntqc7JPUlBYgs2Yy4ix57FhLCXudpYYVY2llSiy9DIllJEhs+R/ZZR4XZZ3H&#10;8c/zPDPPwAyg3Pc5KsoNgwgDoqapbabmmia2am6Wle6y2XoVeY+oKKCAcoiozCiiwCgeyOV9AeWF&#10;q2ZiWrGmlneWwdNnX6/F9fXaPz5/zTy/9+fz/Z3fip7JaUd6JH9+VZ/02b2eifOe9UqcqwR36Qxr&#10;UM+a7yFz22LuxyVAJrVkGfnLgdQVwEer7PF+hi+mZvQRJmXEqCesMtqOXTmw2+gVQ11fT3/da9jy&#10;N/0GL387cJBpin6A6UN9sunToP6mRYFJpjUBSaaNfommXb5G02Ef47Ir3vFL7/r2W/yLX79Fnf5d&#10;OsY1WMPsVSaeCWTmUavSgYVsiWatYd+Zxb5rrYy/rHNDSo4e43IixDHr4uSR6/rrXls7uNur2a+5&#10;DMoe5Z6cNc4rKWuStzFruldC1ixqgUd8VoZ7v6xCt7isna59Mxtd+mZedo5dfcfFkPHULWZVh3uX&#10;Gjn/e5m5fBX7XmotW6DlZH/OFig1h33XemBCAXvPInuMLvLBG0XB+FNRlDS0KF5+pTBZm1z4qkNi&#10;4Yju8QV/dooreMepb8E0p9iCVEdDQVr3mIKV3aIL8h2iC3bYR+XX20Xkt+oi1v9oF573xD4st8Oh&#10;SwdZ9ypyzcy7gVq9Flicy3nYAHxcCEzeBIzdwt6zVMQQsyMGWfwwwNIbSZZoKd4Sr+5rGaAxmIfa&#10;RplHaiPN47UR5ne14ZYZtmGWeTahFpMmxJKr6W22yMHmGnWv0nPqnlvb1T02P5L1Jc81Xapm9p3M&#10;W0JuTh6QzpY0bSN7zxLg/VIgZRswcgcwmO1pfKWEmCpHRFX5INLaC+HWSCHEGif2tiZLvazDpJ7W&#10;0VIPa4oUZJ0mBVo/EQOsC0V/a6bga90seFurBa+qJnhW3oJnxQPBY9evYpeqyN/OvIVFXIvFXIvM&#10;PNcCzCT33V3AW5WswW4gqRqI3g/0PggE1GnhV+8Gn/oAeNf3gWd9DDwaEuHeMASuDaPg0pACp8YP&#10;0L1xNuwbTdA1bIBtww5o6hsh1/2Lug259tELlTPzVnLzmHklMy9g3llVrAG5E8h9Yx8wqAboWweE&#10;NAKBRwDPE4DjKRE2TbaQm1ygbvaDqrk3xGYDhOZkXsJ8ELbwQdLCS6hlNsVF3sJF1VxBcYCmS9T3&#10;L7TdzLXIzNnMvJTsOXu4F8h95wAwuhYY0sA5OAyEHwP0pwCvZsDpK0B7DpAuAmhV8eK150PMHbgc&#10;yIdAKPA1H8nXhvCRzofhdV7IbTwA27jhbtBHG0O2ceC2phfaXA7kst7pZM8newYzT2bmMcw89CiQ&#10;wMwRp8lvAbzPA86t5F8BVFfJ/4Zqo76lbtLLLXr53gNo1wO3I4E7rMm9kcDPfJzc50F4fynwgJP/&#10;gIV/sPOFNjD7Ktb8C+ZOJXsq2WPJHs7MibQZycw9LjD/Zea/BtiSKd4k8xbFUqKduk39SN2lfhLJ&#10;sgMeegJPgoFnrMnz4cDvKUAHHwWdvAAUHnzKuhdS4KNV4GGrwN1Gga+soI9aQZykYLCoYJSgIIX/&#10;mYbn+Bt+wWw8RRqeADggx99gCR4jHY+wGg+RjQfIw30U4meU4CdYcA+7qL20dIjWvsS/Wawf+MsP&#10;+JVS/k/k04MrPTjTg7dGQS96MNDDQHoYIXRiPL+cSu7H5M0iaz5ZC8lYRsZK3EEmOTksRT5ZxSxL&#10;KcctZ4n24DvU4yaacQPX6OIOrnOU6+igFE7j/6TAhR4c6cGRHjzoQU8PkfTQX+zEcOEZxpI9mSmm&#10;c5RUsuaQk0bOEnLSycngtGRzSeSRVUTWFjLKSLXia9TiCk7jEq6ilV+1snIXWdELpL4sRexOD1ry&#10;7TWK5C4rQgA9hEqdiBefYohwH6OZcyJ575E1k6xPyZlP/wvJWUbOSnIycZm1uMRatHI+LmIbzqMS&#10;Z1HDmTiJFv7STNdnOGun6eEUuSdfkiLb2CqSqFG0trJi76RW7H1VHTbB0mOVQbgnDkS7MIL5xuGa&#10;MAVXhQ9xWUxFqzgHF6Q0nJcW46y0HF9JGfhSykazaj2aVMU4rTLjlKoCJ9QHcFw+gaOaSzhi245G&#10;3RPU2ymos1dQ+5IUO9FGcYCsuKlVioedpLi7S4+cA8XbDuHCTV0CrmmH4pLuTZy3m4izDu+hpdsM&#10;NHWfhdOO83DSaQFOOC3FcecVOOqciSPOuTjkUoRGl62od92JOtf9OOh2DDVurdjn0Y5qz8fCbs9O&#10;weqpCFWeitglxYl8L6gUf0HsCNQIT/y6C7e9vIQ215645BKDsx4D0eQ9Aid9xuOY7xQc9puORv+/&#10;o8H/n6gL+Ay1AYtQE2DCgYAM7A9ci72B+agOLMHuoDJUBVULlUGHhQr9OaFcf0ss0z+Utul/l8w9&#10;FNV/VPpfKe7kB0H8jVv5LvWdXo02Xwdc9PNFc1C4cLxnonAoeJhY13uMWNNnori/z1/FvSEfiXtC&#10;/iFaQ+aIVaGfi5Whi8VdoenSztA1UnlYrlQWtlHaHmaRLGFVkjmsXtoa1qLaHH5DtSn8vrwx/Lmm&#10;KEzRFIYpNl1S/CEqITxmwnmsRvPIjQLOh8g4E+KOIxHBQm1UX2lf9CvqPdEj1JUxb8m7YibJ5YZp&#10;cplhhrzd8IlsMcyVzYYv5K2GJfIWw0p5c2y2vCk2X1Mcu0VTFLtTUxhbY5Mfe9pmQ+w3Nrmx97Q5&#10;sb/p1hkU3VqDYtclJRjCQ3K/jeexn8S+kzoVL+JwnBMOJuiFPQlRqoqEJM2OhGG2loTR2tKEt7Vb&#10;EqZoSxI+0BYnzNRuNM7SFhrnaQuMC3QbjCbdeuNqXZ4xV5djLLZbZyyzyzbutcsyHv+D6jINauu8&#10;wvBh3xGLWAQIEDsCIQQGzGJfQCDBBSGBkARCIGSBEQiw2BGYTWwGsQYLGeMaUU/wIpo4bt3xeIud&#10;pnGbtmlj150603bS8TS106RbYtdpbKvHzLjT/nhGmvvn/e4573fPeb2Wch54LeT8hWLMeUaZz7b5&#10;zP0PNnz/R5k4ZvIx6/AA7iC3CnHPJjzhUmE47BYmO+4UZLlu5xd4nibKvDYJsfcGIaeYCRXFRGgo&#10;x4lOyhtEL2WVGKasEBM+S8SczyKx6mMkNn3niTd9jxGX/GaJ237TxH3/KeIx1UA8pU4ctP0fz7D+&#10;D3G03MdP+oc4Xm5j9ruKo/f7fFfYLQ2BN0sTHCwl6a4neQe8zMU8n7WiCr9VrsR/maugLnLV1AVu&#10;K3Weq6POcfups9yRgBnudMAUdzFgkmsOnOB+N3Cc+1bQGPdm8Aj3bvBR7me0Ie4T2lDhS5q+0Bb8&#10;mi8z0AfFAB+j9geY+25IMOtUAnxP4AA7wkCwiGLtTgpTnU2CbM8VstB3sZSkzpdUBs3ya4Jn+A3B&#10;U/xmmoGnpU3wumnjPH3IKH8iZIQ/HzrMPx46xN8KG+Rbw/p51+h9vI/ovbyH4T28r+jdvBeI7b98&#10;jv3/pAxXDNR/rxbgCo63t6W4W+Ho3672g00Jw85UzXJaqcpyN4oIn9kKXsBkuYA2USYOHSPlYSNk&#10;I32YbAnXk53hg2RfRD85EtFHzkT2kCuR3eQpho48z+gkr0R1kD+L0pb+MVpb+o+ottLnjLZS2ysi&#10;X/FZAXpRhHkP9W82YA2QC3W4W+EadKrGG9Zrw2G1NsnBKNvnNiPJoxjEXOpoJUkbForogxXSiH6B&#10;gtErUEd1C9qidYKu6COCoZgOwWSMVrAY2ybYiNMIduIOCy7HNwt+Et9U/od4dfnf49Tl38aqy20x&#10;r3mIHryHNfgAc+d1zH0XVQA7uHJs4TlOKNzhjfpQWKhPsJ9VpLkY5DleIzUF/noJn9YnFtC7q6oY&#10;RyprottFytg20eF4jagzoUXUn9gsGk9sEs0zD4nWmY2iM0lK0aWketGPkxTC3yF/ZSqE/05UCG0J&#10;SPwrPsU+/KoG4EeNmHWa0QdNWAM8yyaeY63RBRZVwXBMFWs32ch2GlXu99ArCN8+eXGQroYMa5cK&#10;GRqJJLa5ui5BLT7EVInbkpXiHlaDeCRFIZ5NkYvXUmrF22yZ+CJbKn6PLal6gHzJklZ9kyytsiUh&#10;zFf8Hr34CwXeB9T+oQbgPObPLVxFzXiO5SYHmGumwlRzFIw1sxyH1JlufaoDFJ2SG6CtLwltqRMw&#10;1HJxnLKmhqmoUbLkshZ2jUzHkcqGOBLZNEcsW+VUybY4lbK3OCLpLY5Q+lvkC7ZQ+ixFJLGxXvMJ&#10;eu9DrMFN1L6kxT60oQ9aMW/hOYz4bFrjC+NtETDcyrTv16S7dB3O9WxvLvBvUfNoh1TlEQ3Kylh5&#10;g5QpVShSxIomTmVdR7qobiC9os6QLqhbTiuv+05aWd0uh6x7l1Nadz+1VP458i82WWtLec1vsA93&#10;cPW9hvpvd2DmRE7g2reEZ5nBZ+MdnjDcGQoDnfF23R0cp472bHeNlvBRtxYHNbSQ9NrDwmhJU3Vi&#10;5SE5q0J1iFOm0qaRqr60UtV4WolqkcNXbabyVFZ2sepGSrHq16yixsesIuVTVlHDS8S2x13sw/vY&#10;gytHMHPqsA/IcWSuEzMf/g53uUJ/dzB098RAR0+Kg6Y7y7Wp64C38giXKu8sCZG0CyJF2qq48tZa&#10;ZmlrI4uvaWUXa3pSijRjyEIyV3MyqVBzgVmguZFYoLmXkN/yOJE4/IRJNL9kEk22PT7Ce3AL3/ty&#10;D8DZXvQisoL/p5CjGAv6+x1AN+gP7fpI0OiT7NWD+5yVA7ke8v4CX0kfL0jUUxZW3l3JKOmSxRXr&#10;lAlcnSaxQNeNjMbn64xxhG4jltCdjzmoux59QHcvKq/zUXRux5OY3PYXsTnttj1+ij2/3gXwzgDe&#10;B8SMLCDjg6g/BHAEV/HWUS9oHgsD1ViCXf0Yx7F2NNtVMkJ4iY4W+ZcPk8H8IWFYkV4aWaCvjyL0&#10;LVEH9V2MA/qRyDz9fESufiM8V3+OnjN4LSx78G5o9sCj0Ky+r+lZvS/CM3tf7vE+9v8KxrFd1Ds9&#10;jF5EjqHu0VGArnEAzSRmjikXqJ8JBPlMNMhmWfbimQyniuk8d3Kq0Js3xfcvnBQEEoZqWp5BEZJr&#10;aA7JMehCsg1HafsNc0FZBnNg5sTZgMyJq9SMiY/99439mZo++nVg+sjzoLSRl3u8izX/AWqeHQPY&#10;QJZQd2oCQI/a7RjP1BhH5AuYexa9oXIpDITL8VC2lOrAX9rvzF086J6/WOSVt1Dmk71Q5Ze1IPfP&#10;NKr9M4ydfvuMQ77pxlmfNOM6hWPc8eYYr3ilzv/Skz33J8+U2a+8WTPPKayZF3tcxfe/iHrbiAmj&#10;2Pw05t4ZgD7Ubl0EaFhBfYxDZevOwDcHQJGZAYVmph1hTnPIXc922r+e75qxzndPXxd6cNZlHqkm&#10;lQfbpPVIMQ24s0zTbsmmNdck0xkXpumyc8LxnzsnrD10jl/9p0vcyreucSvP3V5x2YDz4Rh+E5AV&#10;1J2ex7uA2jrUbsJoWGMGqNgEKDqN2c/iBlmWIMjYZkD6NhM422n2bEuOQ7KlwJFpIZ0SLVVO8RaF&#10;U5ylxTHW0uMYYxl3iLYs2zMsW/aRW+/YhW/dsaOf/tSOfupv9mGb3ziEnfx2j4uoeQY1zcjCMsDE&#10;KnrRBKA9AaA8hTWwAJSeATi4A5B+DoB5wQ3irQEQa42AaGsCRFlTIdK6H8KtBXZ0K2kXtlsNIbtK&#10;oO1qIWhXDwHWY+Bv3QBfqxUoF26D1/kH4H3uC/A++xR5tscu1vk0sobMrqMXT6IX/0N1+cfVfO9x&#10;/HV+ds7p9++f+p0bOtedc9w5jYPTTs6xo6aL/Bph+R2REGmSEqWEorSkKUl0k8pvUQxbY2xtFhtm&#10;1+THzHb9GO53L665u48er/qjx/fzfL3en8/3835/mTm+guegEojeyRrUAv3qAPU/gaAGwKtRApcm&#10;Wzg1e8ChOQB2zT1h06yBdfMAKJuHQNEcA3nzREibEyBuXsYmkEcxTCMf3neGuswhqYu6+1JVxUAJ&#10;tZb1XrEVWLSdZ5F548gdSaZ5LzBgH/BGE9D9ANDtEOByBLA+BkiOKzh0OFHebHoh1F8pHfU2Lz4O&#10;BG0cBNp4+bXxoLetpxiqdT/1CZ+hjxNXX6qC9gq38V7kv9NqgCTmnUruGHItzcBAcjWHgdCjgO9x&#10;wLUNsPkYkDIOuBTaxcBnKg7DLmzA3TiQ8QPhQh8OBC8GRAuHE17EHfTRwYPXwU3u2EFx4Y5T1NmX&#10;+pCZC5g5k5kXsVQzmHc8rUYzr4HcvuT2JNePXDcybc4BsgtkX6S+pL6mLlGdIuAKvXxHL9f8OKT2&#10;An7gsP7jEKCLTamLl3EXX/ouHvQuHrAuArsaXqpwD2vA3EsbgQSyJzLz8BaegVbgTXJ70ap/O/N/&#10;Tn4H839D3pVX+o66Rn1P/UDdpG5Rd5TAT27AgyDgV9bkEQf13zgoPWUzfppC8QV8ysP3tPilBLgp&#10;BDhbUTIB3lIBfxEL0IgEDOL/huEZRuMJJuMRZuEh5uNXpOAXpOEBMvAzsnEfufgJBbiHItzFFtxG&#10;OW3soJ09+BcO0Nop3EAHbf5IPaQEXH+la69ENj3Y0YMtPXjQQzA9/I0eBuApzHxqJJkTyZtO1lxy&#10;FuIOUslKRxeyyFvD1fPI3EDeZjLKuG4lS1SLb9GEyziBTm5cJx19w5Uu4Tm3T/g/CXCgB+tXHtzp&#10;wZ8ewkTPoGPmSHKHkzmOrPfJmU1OEnOlMEcaWRm4ilVk5XJrCsgpIqOUqSt4VGrwBRpwAcfwOc7z&#10;5zrOsWqf4THaSf30TxKgpAepXICKHlwkAnzpIZT8vsw5mO6HMVssWXFkTWeuucyTTP9LyVpO1kqm&#10;XE1OHhkbyCjmuuV8ZapxBvU4jSPcjXac5NNtTNPKyp5gLY6T/IcEiFkDyASJXCpI7cn3FD1GEGvd&#10;m877M5+JzH+QN56s98maRdZ8rrqInFRy0snJIieHnAIyNpFRhhZUsQJ1dHAIh3GWvzt5Orqwnx6a&#10;RP9BE0mNryRIyLeCRLAViQVbpeiJ0hl3JT7cz1DW9e/kGnBOHIVPJLE4LY3DKek0tMnm4IR8AVrk&#10;KThmlYajVhk4bLUahxR5OKAoxH5FKZqUlWhU1qFBdQh7VWdRb30Ze+zuodb+N+xyEFDjKGDnKwkK&#10;SAUniJ+/eJVcRbjjoMT3Cmd8JffHeWVvnLXtj5OOJhx3isFRl3E45DIFB1xnYr9rIprcFqLRbSka&#10;3JZjr3sW6t1zUee+Hns8SlDrUYFdnrXY6XkA1Z6nUeXVie3ed1Dh81i0zUcQlXv/T4IjxAKv2tu8&#10;4q758rvPW4QvnRVod/HESc8eONbtTRz0i0CTfxQaAmJRHzABdYHx2B04G7WB81ETtAg7g5ahOigD&#10;O4JWozIoH9uDN6EiuBzbgmtEW0OaRGUhJ0WlIV+JSkJuiTeHPJRsChEkRX+S4AXR/UDye/DKU/O6&#10;5fV2NkSC1gAXHO4ejMbQPqL6Hnrx7p4mcU2vGHF1rzHiqrBJ4u1h08QVYQnibWFJ4q1hKeIydZr4&#10;Q3WmeIs6R1Ki3iDZrC6VbFJXSQrVeyUb1celG9QXpQXqm7J89b/leWpBvpbKVQtWL/Q8gNcbuZ19&#10;yWe7+ZjXa4uGs77aFg1v+GF3nzBxdZ9+0u2aCNk2jUVWphkhK9WMl23RTJYVa6bLN2vmyIs0C+SF&#10;2iXyjdp0+XpttrxAu06ery22ytN+ZJWrrbPK0R5RrNaeV6zS3lBmaX9RZWqfq1ZqBdVKzX/1c3fg&#10;OvlfsMWc4ZV6bDDnywFsqf0UqA33QtVboeLycI2sNFxvVRw+RFGki1Zu1MUq1+veU67TTVHm62aq&#10;1uoSVbm6haoc3TLVat1KVbYuV5UVXmidGV5unRG+y2ZF+EGb9PBPbT8Iv2a7TPfAbpnumV2qTnit&#10;22y3V8g8F8nWOpTfnCbO2Gy9uwZJUDnYFVsjgkUlht6ywkE6RcFAg3XewKE2ufoY2zX60XbZ+ol2&#10;q/Txdpn6WXYr9fPtVugX26Xrl9sv12fbp+nXOyzTlzos1Vc7LtE3Oy7Wn3FapP/WKVl/3yl5wFOn&#10;BQOE17rJGnxN5lm22WNs+Q1RnLHppZKetg5xRLHZHxtNvaT5kX0VOUa9zaqISPvMiGEOGYYRjumG&#10;sU4fGOKc0gzTnFINCc5LDQucUwypzosNmS4LDXkuyYZi1yRDles8wz63RMMp9zmGTveEwfeoJ26z&#10;BwuvdaM/98EMnIoBDo7k9x6/P3dEA+X0VGKxwcYoH+RHhYrXWPpYZQ59y2aF2eCQNsTsnBoZ7bIk&#10;cpTbYuN4t4XGye7JxhnuScZ5HvOMKR6JxnTPOcYczwRjkdcs40deM4z13tONrd5TjZd84o13vOON&#10;j73i3xZe6yr3/zyzt47iuMU2vyuW35xss1tYk8LhCuTHeGJNTIgoc3hvWfq7/VSpUQPtUyxG5+Sh&#10;Frckc4xHonm011zTBO8EU7z3LFOCz0xTcrfp5rRuU83ZvvHmDb5TzOV+k8x7/OJMLf4TTB1Ul98E&#10;0yPfCSah2x+6wpq3swYtY7kP41gD/i2jl030sW6kDDmjXJEVGyhKH6WWpo7oq1wc098u6d0I58Ro&#10;s/vsYVFeMywjfKZZxvnGWyb5TbHM8J9smR8QZ1kaONGSGfiepSBovKUsaKylNnjMO0eCY9+5SN36&#10;neoyDYvyvMLwM6yCgKwKiGwyDIMIggQQREF2RxhggGEb1hGQVTYFZFcWFZHRuOBooggYbaNotBoD&#10;2tQmrpVGm7Q1qRrXZqtbjI0aJw/0T/rjvoZr+Oa7z3vO+33vObPlkp+c5ZI3TqkSjeMEN1j7S1z7&#10;GFu/I2RQwRowlq2MoydNgM50c7RlOKAp3V27Lm2+frU80KgiOcSsWBY5vSBRYpsfn2CfEy93ypJm&#10;zc6UFrikS8uFadI6V7m03TVF2itKkqpFMukhUaL0I1FC3Gei+LiHrglxz10S4n6ZnRCnmeQL1v48&#10;1/5RLvci2ZvDHGQDmxlHN+NpzzJBU7Yd6rPdtGqyvHUrMgMMi9MXmRakhlvlymNss5Lj7NOTkpzl&#10;sgxhsixPJJOVuCXKasXxslaxVNYjjpP1i2Nl74klsg/FSxPHyQM3SeKPrpKE10JJgmaS67L/tb8n&#10;lcBBsiefOcgDNjKOtYypKc8Q9fk2qMkXClbmeeqU5PpNKchZaJKXtcRCkRllk5YRa5+cluicmJrq&#10;Kk3NEcfKi9wl8qo5S+XN7jHyDe7RqTvEUakHxJHyU24R8qvknigi5Rl57RqRrBFOMM46fEzncbZ6&#10;Q2QX6VsOdDKWFn7WF+ihutAKFUXOKCn00Cos9NXPWx40VaEMMUvLj5yRnCuxi8+Od4rNShEuzcpy&#10;i1IUiCMVleIIRaM4XNHtFqbYLlqiGHYNVZwUhiquCEMy7wpDMp6RV8KQdI3LBJfZep+ha2QFnwey&#10;nfSQ9kKggZ81JVooLzVDcZk9CsrEgrxSb11FaYBBWvFik+QV4ZbxRTE2ywqk9tHLk50jlJnCMOVy&#10;11BlhTBEuYZ0uSxWbpu9SDnkFKz8A7niuDD/rmNQ3lOnoNxXTkE5mknOM9+ni7kX2Hq/UwZs4Wc3&#10;aSS15UD5SqCo0gj5VbbIqRYis9pTO7XKTz+pcqFR/MolZssqoqyiymNtw8tks0JLMxwWlyodg0vL&#10;SYPDwtJO+6DSt2cFlg7ODCw9MXNB6WXbgJI7tv4rnsz0K3pp51eomeQcc3+SI8gBunaRXrKO1FXS&#10;XwMUrgJyV+shs94KafVOSKmfI0isn68bVxdoIKkLMY5cHWEWtkpitbg20XphbZpNUG2e7YLaMpsF&#10;tXXWAbUdM/xrtk73q9lv5Vdz3PKtmksWvtVfW8yvfGLls/LldJ+KN5OcLQGOVbMOZBudG0hrLXOw&#10;GijmKJDbyLmzGUhqnYaEVjtI20RY1ualFd3qrxfeGmwQ2hJmHNwcYxrYHG8e0Jxq4deUa/FWU4m5&#10;b9Nqs/lN60x9mrZM82naZ+Ld+IHxvMYLxvPW3Dbyanhs4ln/87S5dW9MJzhdxTrQt4eo6rgXSWMD&#10;5166l7dw5uKIJuvg3Nelj+huK0Sud0LYendByHof7eDuBbqB3SFT/LsjDX274ox8ulKMvLuyjeZ1&#10;rZjq1VU71bOr3XBuV5+BR+e7U+Z0HtV37/hUX9xxS89t7aMpbu0/G4jafjGc4ASdw2uAnXT2kPYm&#10;1oHuMrpzO4FUjkRxPZy7NgOLVEYIUtlgwRYX+G3xEPiqfLW8VUE6XqolunNVS/XmqBL13FUZemJV&#10;ga5IVaXrqmrREfZt0nbp263t3HdYy2nzOS3H3i+1HDb9oO3Q80LHYePrSUZa+V4iW0k3x8HmtZx7&#10;6V5Bt2ITkNgHxGyln6OZb782PNXT4KG2hbvaBW5qD4jUvgKheqFgtjpc4KSOFTiqUwQO6lzBLHWZ&#10;wE7dAFt1N6x37cSM/kOw6j8Di51fwHLHt7Dc/hyW214KJjjIPO8ivfSu6+L7YAP3It35KiCN42ns&#10;TiBsNxDwLuC5D3AZFGDWkBFmDs+AzbAjrIfFmD7sDavhQFgMh8F8OBamw3IYDysxdbgSBkOt0B/q&#10;g+7gALT3n4DWwCVoD9yC9r7vobPv6SQDdG7byL3IfLf08n2whTngmrN2cR+8A0QPAMFDgM97gNsh&#10;wOH3wPTDgNGIPvRGzKE7MhPaR12gdZTN6FF/woN4REJ44IxMvHi4wUe4yCM7gMMHyRng/evchHfJ&#10;N5PsZq5VXHMH893AyyrUgHIvczDIfUBvGJ3+RwCPo4DzB4D1CcD0JKB3Cnyx6BETHjbWxBEYZWM8&#10;ymZ0lI3hGJuSMb6Ez/DhP8NNN8bijjGhoyO89hz5G397c5Kd9Pb0A217gFVcc/EBIPt3fBbpjT4G&#10;BNHpRafLh4DtKP1cxpQ/0v8x4a3wZwHwiQEPPnPgAoeEi0IexF7A5UA2BWwMrrIxGedLd5wP2ziL&#10;PM6ijjOO8bP838VJ3uZX3ft5NnHNVcxxAb2pxwEJvYtOA95jgCsvt/0TYPYJ/RfovUSukKvkr+Qz&#10;wvTic302hozlBoeVr9yAm2wUb4exaWYzco/5uM8H8D4Lfp9Fvs/C3j82SR//7OCa65jnYq45kzmO&#10;43pD6Z1Pr4heO3rN6NSf8DGFHD6Bv5N/ki/Jv8gtcofcIw9Zo+8Yy38cgMdsmp+yNs/ZmD3nwfwT&#10;6/KCdXmxjeyeRANzPQ1MdDUw1tbAmhOoC7/zJovwC5biFZLxX2RxUi3EjyjHM9TiCRrwGC14hLX4&#10;Ad34Dj34hvPuv7EdD7EbDzDAUA7hLo4xrLP4msm6xb9u4inDfUM0/wfdjMGQMRgxBiuBBo78bi5e&#10;IojeKHoT6cygT0lfCX1V9K2mr5GuNro6ePcNuI1eerbS08/77mV6DuAGRvAPjDJtl5m+myzXI1zj&#10;qq7R8Fs0MGAMujqMgzFYMoZZvErMiP35izB8jzg6U+nLoa+Ivgq6auipp6eZ5VhLTxc9PficubjO&#10;XFzDHq58kNvlffwFpxjBeVxkRBd4t/PM6qe0nv8NGmgxBjAGfdbBjDHY0C/Et6zHA9bjDmLoTMJX&#10;yKRPSU8JPZXchqswjjX0tHB7rqNnPbdqLz2/8lzuUUmnaRx/+CEKIt5AQQRBTafZ1FkHKlBRUAQE&#10;BRRUwEugpJCXVEwzLTXNS5alaamVNtp1nMrGLqfL1LRd99LuTLunc2bnts22e/bM2W1qZ89ul5ll&#10;n6ydPz78eA+c3/e5vO/zPO8YakzBLczHDZjH43MOs3EDrqKVH2H0rmBkL6OXl1H5/6A+5gEwBmTU&#10;D4DnwMScRmEOE1BXij5mo6YB/bKglh11qlGnDnU8cBM24ts7UKcbPoY+1BpCnRF87wRcghmMwHE4&#10;D4toxXX8vI+7489wBnfSAqos4L44jeqnX9uA+kDykgF/oeA/6Og3G7Xj0FcR6magphb1TPimEtSp&#10;RB036qxHnWbUaYMLmJPzmJOzuD8XMRZnYBzffRBO4Z74AFfzpGtwgvgEjpO/gWM+T+CI7ws4jNGf&#10;83uNlwSEF0vMU388qni8vyIRGLUgjHMU3CWtgF/4SOGqrxIu+enhArUYztHKYdF/LZzxr4EFegOc&#10;orfASXo7fBDQBfMBfXCCsQOOM8bgaOABOBJ4FOaCzsBs8DU4FPwpTIc+ggPM72E/80eYYnp/wksH&#10;0lM8yo+w3P6RC3A/HMsPgwK3/cPhWnAcXGSJ4GxYBiywc+AkuwDmOVY4wbHDsYgqOBpRC0cimmCO&#10;2wqz3M3wHrcHZiIHYTpyBA5ETsJ+3hxM8k7BBO8K7OX9Fsb5D2EP/ymM8n8gjfC9P/GShSUlCktN&#10;PJY7LPd38PkxlpYrEUFwji+A08JEmI9JgWMxSjgcmwezsYVwaFkpTC+rgIPLXLB/WT1MxXlgMq4N&#10;9sV1wt64PhiPG4Y9cXthNP4QaXf8PGk4/iJpZ/yvSDvivya2xz8hBuJfkgfiveT+N3yHJf4hav/h&#10;XSz3WFqv4vMCtsDFOBqcXM6FYyuWw+wKMWkmIYM4kKAhJhOMxL6EYmI8oZwYS3QSo4luYiRxPbE7&#10;cQMxnNhO7EzcSgwlbidvT9pDHkg6SO5POk7uSzrv05t0x6cn6Quf7qTHlK6kF76dSV7fzsTXfIst&#10;ACsg1N/mc2x191LRfxnee7HVnMYW/H4yGY4kh8GMOJa0X/wOsU+U4jMmyqKMiHSUXaICyk6RlTIk&#10;WkPZLlpLGRDVUPpFjZQ+Uatvr7jTt0fc79st3uXbJZ7y2yI+4rdZvOjXIb5J3ST+jNom/jutVfyM&#10;1iry0lre8Bcs5w9Q/y62lkvIQibet7C8z6Et09JgmEwVwFjqCmJ3ykrKDmm636BURe2X6KnbJGZa&#10;j8RG2yqx07okVbROSR1ti8RD65C0+7dLe/zbpDv8N0r30Vukc/QN0oUAj/R6QJP0AaNB+i1jveQ/&#10;iJdR/4aHGP9PUfeGFuActvz31aivxBkXR5GJDDrsUUTCsOItYlCeTNmWkULdmp7p3yXLoW+RGQM6&#10;ZEUBm9JKGW1pFYzWNDejRdbAaJa1BnpkXYGNssGg9bKxoHrZoeBa2cngGtnVELfs9yEu2d9CqtP+&#10;jfw3uDrNu8SXGIN7GoBreoxBHs63ueg/2jKBrX802w92qtgwoI4l9aoSfbqUq6gdWen0tsxsRqtC&#10;F7RBURDskVuCG+XlIevla0Pq5bWhtfLm0BpFR6hb0cesVoywqhQHWU7FfFil4nKYQ/5JuF3+1zC7&#10;/F/Ij6w1ci/zFZ/JcexA7cv5OFYhs9hip3A9hnHZqSXDgI4JvblC6NT9jNyuFfm1alLoHpUisCFb&#10;E1Kn1IfWKM0st9LGcikdYVVKV7hT2RBeqWxjO5Q9bLtymFOunOKUKY9HlCgvRtiU97jWrEcR1qzv&#10;OdasH9jWLO8SD7IBbqP2BRwzTiDTJrxz4noXxmUQ6TUEQaeRD+3G5USL/ue+TXkS/3pdeuA6rTKk&#10;OkfLcmqM4RXqIo5dXRZRrnZyy9R13BJ1S6RN3cWzaIZ4xZoJXqH6KN+svsA3qX/NL1B/wy9Q/TOy&#10;QPWSa1J5l7iP/t4oBDiLox+Ow7AfR69RtGUI7dhWgHOuiQ6bzFxoMceRmkxJPnUFK6luYxrDqVeE&#10;OPLUrLLcPHaJzsS16my8Yp2DX6RzR5l1HoFJt1mQrxsUGHV7hXrdYWGe7pwwV/tLoU77J0Gu9mlU&#10;bs5Lfm6Ol/eK36Gv11+NwDbci8iEFWOA6360owvtaS+mQoslHJosMVBnWUF2F4n8nIUpdLspI7i0&#10;IJtlyddyCo1GnslQHGU0lAsNhqroPENDTK6hPUZn6I/JMYzFaAyz0WrDYrRKfyc6W/+1UKV/IlDl&#10;vYhS5XmX+A36erUUx+0ygBlkHL8PlQD0oB0daFNLiQ80ljKhrkwA7tK3CWdpMsVuk9BKremBFksW&#10;01ykYRsL9bw8s1mgNZdEa0zOGLWpPlZlaovNNm+LUZpHY7LM70Vnmj8UKky3hXLTVwJ5wXfI8yh5&#10;vneJuxj/S2vwTCIHkBFkoBxzgLZsxGcjrmsdQVDt4IGzIp5kd7zjU2pfRS1ekxZgKleEGErV4bkl&#10;uVyNzcTPttqEWdaK6ExrbbTC2hott/YKM2wjgnTboSiZ7Qw/zXqLn2r9kpdqecxPLX7OTy3yLnEL&#10;fT5fgXsBmUSGkV5kkx3n7ErUxzG0qsofKqo4UF4dCyXVCURxlcjXtDbF3+CUB+oqs5nqCh1b6cjn&#10;KhwWfobdwZfZa/hp9hZ+qmMrL9WxOzLFMcOV2hciJPabHIn9C87q8scRq8qeRawq9XJfcR21PsTr&#10;0CwyjmxHunEMb8ZnrQv11wHYa3yhpJYFljoBFNa9TcqvS/bR10r8tDXpdNW6rKBMdw4zw20IT3MV&#10;c1Jcdo7UtY4jcW1gr3Z1h6927Qpb5ZpmrXSdZoqrb4SKqz8PFa39B/Nd5zNWcqU37BUfodZJ1Dro&#10;xjwgfchm1G2oAaiuw/tOA965GvHO4wmEfA8X9M1xoGtOJDSelRSlJ5WqaFIEyBr/R3W5R0VdpnH8&#10;O7+5cBPkIrIqiKJcRGYAJ8zUcu2ia5mlmW5mrqWrljdEvAwIAoMoMCgiDKIIo4UCmrWGomVWrK7a&#10;trudsnum7mm3zGx3y7JtTfbj5Omc/vhyzszwez/v93me3/O+z/ieI5dNihix7OHI4dmzIrOyF0Te&#10;kp0b4cwuCh+WvbFnZvaOsMzs/aEZS7tC05d+2MOx+HKYY9HVnvaF18Nv6Ai81kXkAVWhEriuJcQA&#10;9pzl0qOMiw8xEtzvCtSEvGiNyx+gu/OHaGx+pnFH3gjryLw7Am/Nuyc4K29iD6drao9M18weGa75&#10;PdJdOSEO19pgu8sTlLa6MXDo6n2BqatfC0hd9UHAkBVfBqbkXg1KWX495IY6lpIHeLVoAyrE8wrY&#10;T8H+nUuaxmg0qVC6p9ikMSVhGu3uq5HuwRrhTjNluW8xnO5Rlkz3nVaHe4LN7p4cMLRkRkBqyVzb&#10;kJJsW0rJGmtSSYUlsbjBMri43Tyo6Jg5oehdI6HwknlgwXeWgWt+tN7Qs/Aac+kJqBRu/kreBXzP&#10;gz1jrTS5hLlznTRmg5RVaVNmZaTSPbGyexKV5rEr1ZNlSvHcbiR57jYGe+43BnmmGQM9s40BnkWm&#10;eM9qU1xlmalfpVd9K/boVxUvKab8LcVs+FwxZVdMMeuu+bUbXj2qwHMRY+kq2Ivw/TjsaWXSRMay&#10;uzzSbZuk9Bpmz9oAJdRFaUBdrPp7ExXntSvWm6W+3tvVxztOMd4HFO2doV7e3yvSm6PwumKF1lUr&#10;pHangrZ0KKDmdQVuPqfA6ssKqr7qV3MBtYjK4BbgOwf2fNgzK6QpjKfj4Y5mNHTWS0O2SfGMiL2b&#10;LQr39VSYr49CfQkK8aUq2OdUoG+0AnzjZPVNltk3UyYfBd6MwWaC2NRA4e/lMHiVQ5GBdRuD6bav&#10;/NrqljzIXUpPWi8thv0E7OmwJ3qlsXCHN0lpO6WEp6U+LVLEHimgzUJjC0UxaIC0NwVlIi4D7RyE&#10;ezlw9tLk2inydky2s2gbi7R20Ixel1rOoi/82sIWy4l3IfFeTrzn1xKDrdQBfsfxyKhnpIxWctAu&#10;xe6Top6Tgp9nIDkgLp0MJR0hiIvxwVg0mIbHxezQCMSlrJOLQCeNtpNi7yTAnSx+CAMHX+SZN9DH&#10;flXDLd3M+0i8l+D5CTxPx+9EuGNhZsFMhRfP9qMPwT/MUHQE/kvoKDqGXrFyGQ3j8CMmXcTkOJfk&#10;E7dwKeBycuoBLig0wtM5iCSfIienMHSSRU6e9quSPBdt5330SU8S51n8/BDc8S9QhzDtMAey7d4v&#10;SyGk0uiC+Ud0Av0JnUKEloFT+itD0t/CGVIYVM4Qk/cyGFq4KJ/lcD7HPs7z8p0n4efZx/ndfPeC&#10;X+uJ9xrCs+xZ8oDfRw5K98G9HZ/peBz0mhRzXOpxEv4N1l9usNCb6C10BlFi+gB9hM6hCzaGpigG&#10;FwaVi2nSZS7I/+aS+DV5+YZmcIWX/QoFd2WHX8y5lm4FMXMGMfP24vNAlM5EOkrXNF4/aIquMmd+&#10;y5z5tRYyjy7TZa3UJeXrCxXpokr1OXPmZ6rSP1WjT1XPZLtDf1eLzjNxfqIjbO2UPtRZtvkvdA11&#10;/0Kw2YONPQSzhyg+x+l/Ggp3hK7oLriTePK3+lKz4S2AswROLgyXLqgA28VwyiBU6GNtglXLutv1&#10;nnYRor2E6iAhO878+j7hu0QY/4u69Qb68011y8IemHsVyB566kf11TdKguvkiTFw74U7FeZjsObi&#10;aSGMbFZcQQry4BTqbblhrYflgVUDYysl0oz7VkrmAKXzKiX0lrpYqUvf6RWox9DLNwX/5h6s7CEY&#10;fjTsBP7bgc9R+BsH80G9o0dYZTaM+TAW4yMHziqdJicntRZWKW7LYWzSa6qD0cj6Lbw+z5GNozrM&#10;U4dw0qH/sKtrqPtnwScPgi9+seI7jP+Mxe8QuMPxNhbefbCmwpkJZw6cJ3G2BM5yOKsgrNGL5OQw&#10;OekkFgeJxQtqYP1del77qIrD/D2tdhy1UU1tZLqVimuF3vrTHvz879GX6LwCyGU07EE8lUEcR+Nr&#10;HLwH8DSd1WbhZy6cp+AshZMLx4XbQlhuWOVUwSY49dojn3ZDfoYnduFgJxH14bKZSmui6pqgN/20&#10;B77hNTKkT9A7/tcvFHY/vKbAzcLbr+Hdqz/wjuwnJ/tMs7XXNE9tpoVqNbK1x1ihFiNPz5iL9LS5&#10;TDstVWq21KnJ2qRGW5u22w6qwXZCWwPeV33gRdUFfafaoOuqDe726wfa7UXa/tloXnd0ihbTFWjW&#10;MVOUOq0DdSAoXftDRnI03K3W0PvVEvawnu75qHaFPy5f+Hw1hy/SjogcNUas0vaIAjVElmprZKW8&#10;kVtUF7VDW6L2qCaqQ9W9TmhTrw9UFX1Jnt7fq7J3t18V6Cv4F2j1ZwbR9mhtL9NqO/vQxiOCtb9X&#10;P7XFDFFLnyzt7DtGTf1+o8Z+D2pbv+naGvuY6mPnqC52gWpjl2hLbK5qYvNUHVekTXEbVBVXLU/c&#10;NlX0b1F5/wNa379LZfHvqjT+otzxV00l8d0/6yJt9aNkWm06rZ/jpmOotD/5xlFo0e74aPkSBqlx&#10;cIYaBo+UN/Eu1Sbep5rEKapOfEQbE2epKnGuKhOfUkVitsqTVmp9UoHKktapNKnK5E6uNxUn7zIV&#10;JT9nWpv8iqkg+W3TmuTPjPzkb815ydfNruRuvz7F+xmO3OO34n8491uOmt183kWLbUoJV8PQ/qpN&#10;SzVtTssybbSPMTz28Ua5fZKxwT7VKLPPMNbZZxtu+zyjxL7IKLLnGGvtLqPAXmxe46gw5ztqzS5H&#10;s3m1Y59lpeOoZYXjTctyxz+sOY4rtmX2H1G3X+fstP/biAFHy/NoD8e/j6N3O3upzwxWzbC+qnIm&#10;mSqcGUaZc6Sl1HmnpcQ5wVrkfNBaOGyatWDYTGv+sMetecMWWFc7l1hXOVfaVjgLbbnO9bYc52bb&#10;sv+TXO5RTZ93GP+GALkQIIEk8CNSLSiKAgKBJJCQBAJJSAiEQCKEcDVcw0WECIikiJSooKZlasHa&#10;WpG2Wq3K1na1a516unm6dWenW3c/nu2s2+lla9eetmvrJXtm//gcyO8k7/P9vu/7e9/nKTjNGSq4&#10;wBmUX+P2y9/l+uR/5/XJv+D1yu/xevPDD/kTtN7BFft6GSwHOFsKfS2yBmp5QhVFC0USChan0YGi&#10;LPZ0UWHUlKokelJVwRlXWrljylquX7mDO6Js5u5Wenm7lD7ekHI3b0A1yetXzfL7VEf5ParlmG7V&#10;CzGdqtcEXtU7gg7V3wQdys8F7cq7IPyQ93GlvW3EPgAvgNOwQCdQSwh1zWtZNKcV0YzuEQrotkTs&#10;1eZF7Skp4oxq9LxhjYk/pLbFDKjrYnzqRkGfuk3Qo+4WdKuHYjs1Y7Fezf64Ds18XLvmZHyrZjW+&#10;WfOK0KO5LWxS3xG61f8B38W71eF4d3E4/j1o3ajEOliIVsAS/n8StSyUw2PCCu03CGiqXEYT5ZtY&#10;o4acyOEyBWegtITfpzcIenSVsV26mjivzhnfofMI23U7ha06n6hFNyry6AIJTfpDCY3644k79CuJ&#10;Lt2a2Kn7mbhe9xdxnfazxDrtt4n12nDC//kV+n4LV/slG/YBOAGOopaDZuQdE3yumUfjlUk0WpnG&#10;2mXexvaZ5NHdxmK+t1wf215ujG8xVIk8ZY6EprKGxMayNnGDoUfiMgxLnIZJaZ1hTuowLErthueS&#10;agxXkqoNt5JsZX8G/5baSr+V2ErDD/kF+r4Gu3UB1u80WATzsD2zVnhMMF4VRSM2MQ3Z1pPPlhnR&#10;XZUb1WFR8lorSwRNZkN8g8mc4DJWi+uNTqnD6EmqNXYm1xgHmWrjOFNlmmWsphBjMT3LmE0vMybj&#10;DcZo/CNjqvhXsqnimyRTRfght9H3aw68j3Ww2SAEgrDE06hjArWN2CNosFZIfY511OXIYHXU5kS2&#10;2As57mp1jMumj6+rMibYrVWSaqsjucriZiyWjhSzxSczWffIjNYZWYX1mMxgPS0rs15KKbX+NEVv&#10;+T34hCmt/C94kFxqDie/Db0fOrEXwEmwAGbr4e/w3I96BvG51ymgThdD7a50anZlsd1OebSrvojv&#10;qNPGVTvKE6y1FonZbk821uxIKa9plZXV9MpK7aMyvX1aprMfSdHan04psV9kNPbrjLrmd8nq6o/B&#10;18lq2wMQTr4JjcsN2AtgERwC02DMRbQLf3sbibxuLrU2ScnTtIEamzJZzqa8yFq3kmtrLBFYGsqE&#10;xh1mscFVnVTqcjJaZ0tKibMnReMaYdSux5hi10JyketUUpHrJanK9ZZU6Xxfoqj/WKqo+1qqcNxP&#10;UjjCSdehcdGNzNmEdQBzYArsxrM+D/QRU1paI8ndlkCu9lSqa89g2dtz2FVthdGVrWp+RUtpbFmL&#10;UaRrtok1zfWSYk+zVOXpkiqbhyXK5oBY0TyfWNi8nFjguZBQ4HlTJPf8VpTv/ighr/GrxLyG++K8&#10;hrD4WjPOBbAErQUwA+s7AfqBtwP6XqKGTvj9LgHZuxmydaeRpXsby9SdH2noKuLoO3X8ks6K2GKv&#10;Vaj01okU3iZRgbdTJPfuEuZ7p+LzvYfj8rxLcbne87G5O38i2L7zN4Kc9g9js9u+istqvRef1RoW&#10;vgLbv9JO9ANwEJoB4N9J1APdtm54fURGh4/INsAh84CYjIOPkGFwM+kHt0eUDCoiiwc0HOWAgVfY&#10;Xxkj768V5PW7Bbn9XsH2/qGYnP5Jfnb/IV5W/0nuNt+L3K2+NziZfe9xMns/5G7p/pK3uetezOau&#10;BzGX0ecz0AuBWTDZhawBbW8fMl8/kXMQ+sNEFSMs0vvjqMTPkNqfTkX+baTw50fI/UWReX591Ha/&#10;KTrbX8PJ8jdwtvo7OJn+gegt/omozaPBqIzRE5GbRp5nbxx5nZ2++9fstOF/stN2fRn16NDd6EcH&#10;H0Sf78E6gHn0Ow3GoD0A7Y4hrAHimR3RyDxGpNtLpNzHIflUIuVNpdL2qQzKDmTTtkAhKzOgidgc&#10;KGdnBKrYGwNOdnqgNSJtqi9iw9QYa/3ULCt13yJr3b5zJJt8lZi97xIz8QGljH/BYsa+i2DG7kec&#10;hd7iAM4EsA89j0C7F323QLt+HJlrksgQQO7bT5R7gGjL43zaNCeh9LlHKC2YQRuCObQ+qKDUoJbW&#10;BU2UErQTE3RTUrCTJMHdJJ6bpoS5YyR8/AzFzq6R4MBtipm5Q4L9n1Hs9DfgLp2C3hEwAybQ9xC0&#10;vejbDe2ax4iMM0QaRDP5QaKt88ieR4iYY3yShiQkDqVSYmgTiULZJAwpKC6kJUHITPyQg7ihFooO&#10;+SgyNEERx/Djo09BCGF24TomHQHx8D/Ap+BzOr4HexEEgB9990G7FdpO9GxFPNUfJlIcJcoOIXsu&#10;EqUcJxKdJOIu8Yi9nEisJRjB5U0ARmQZJmhZB3DhLOOAWcbmXkZzS9NET2GAk2dxIb0KY/BLvAR/&#10;BZ9gET6lY9CcBZP7cCZBuxPabmjbF7AP8bNi6OaeIMpYIkp9mijxGSL+GYSiszDhK3yAbLsiIzoH&#10;Q3oORnAVhmQVdayijtUdAJt8FQ2ew6ArGOTsRaLnbuBQhIM/8wHRsx/RYZS4H2u9Z5bIhylrg7bz&#10;CSIL+tUuExWcJsqE5voVIsnzRDEvIpidRwB4CWA4usQBMOMvJ+PAhSG+sgXkE12FKbuKOtZwCK5h&#10;s69hU1/F4Fcw2OUf4fu38bs/gDsURHn7DuF9xDp3PYk5wDzXnCIqx1dVq0Q50EyHHnOJKO4KUdQa&#10;dDEEQg4huuDCAz9mwYhhTq4lEL2BOXlz4/cG+Xrx9+bkJg7dW9j8tzDRNyFy8xyeY5AbN8HP6cD/&#10;mC7zuKbPO45/EkIOQjiSoHWVw1mDlcAglHAEAgmSAOEUIiiHIAiiyCGXIAoIgideDK8KWq9qvTa7&#10;DdF1c9Za3bSHrSs6t1Vnq2s7aTd7Wc0+Kt1rf3z8Pfx85Xl/r9/zfb4b2J8Z70qWTDF9nsmU2Q7y&#10;W6SPoWROPckckOU5BIiHyfvtmFhaHIK4H3WOOk9d4LByUc5LOgeVK77Au9OAq7wsX+NlZIR2jPDD&#10;G2GRX+/jk4EdOUadRBtTVM8cV9C0QpZt1nHAShMj6V8AmT5nACV5kj+Mcd4e00XqjxTLC1eo96ir&#10;1J+p6yIObe7ALQ4Odzgo3A3jIMkL0X3aMUo7Rpn8URbbKAM+OshZT8qZV8yZU8K1kvKltHiECHyP&#10;6ZxD0/AAufgSRfgX5nMmrcI/OevewxLc5az7CdpxB134B+fM2+jFLWzhzLodf+VkeYNT5wgT9xED&#10;9SGuUV/gA86Z75Jwhbo8JgdEwmdzr4hrN7Kfx3ecMx9wzvyKc+Z92PAZ7PgUBeSUkrGQjBr8DQ24&#10;yVn3L1hG1gqyuslaS9JGhqOfYRnAO5x4L+MEw/UGLvHNRe5yHt8wfY7/6dyzmXfMBnAtI3s8RjGZ&#10;/gbTz2j6ZiUzk6xZ5BSTUU5fKsmp5a6N9KmFPi0nq5OsVeSsxwXG4jx2cP+9OIujLJ1TLKE/YRgf&#10;Y4ieDZH0/xqz4cmTfBHZSsbXl9wAXGc+riGevBT6ZOcu+fSnhOVQgbeYkzexmL40kbOU5dlOb1eS&#10;tQanGYtT2MpPZjc/n0M4yQ/oBH9xnBE7xoweYz6OkvijfozBY4qnFmPtSvYEvA8NfdPRLyN/baVP&#10;GeTkklFIRikZC+hDFTl15Cxh1lvJ6sAv0EPeenL6eHzsogUHcBC/5L9nsZ8VsY+VtBdfU46neuWZ&#10;DbTqGf9j6hrE9FdFrh9/paVvEYyhmSwbOVncbTYZRWTMow8LyKnGYdST1YxXmZMDrM99jMVebMIe&#10;5mOQfw0wAi/T+p3M3A5W1XZW+DZW/DbSn+gRuZ+P8Z98WpeefvJynGEshjCF3BAyo8lLICuVHDs5&#10;edy5mD6UkbOQEa8hq4GsFrLayeohZwP338rq3MOIHGWFnMZmRnYjSRtY6b2Cb6lHlIMWAbd5xH3I&#10;4/aCG483rk8JhWR70nofHsnTcFCoxz5RHPaIEjHonIFd4pnYKcnHDslcbJOUY6ukEv2SWvxc0oQt&#10;kmXYLO3CRuk6bJD1Y71sN9bJjmCNy2msdrmMHvktdLt+iZWKh+hSOJ7qngK4waPkog+PP28ew1wf&#10;U7MVyCU4KBuPVxQvYNAjGDs9o7BdGY9+lQ19qhnYosrFJlUBNqpK0Kuej/XqKqxT12ONugWrvVag&#10;x2sNur360DVuAJ3jXkPHuGG0j7+M5eNvYdlzX1GP0Pqc46luk3mVrfcsW83rPNJe43r/JLY3HvuD&#10;4zywY4IP+p+fhi0Tw7BxohG93has807FGu8srPKehR7vOej2LkWXzwJ0+tSgw6cJ7b5taPPtwTLf&#10;TWj1fRktfq+i2e83WOJ3CY1+f0fDpFFBvd9DyiGo83MIb7K9XGJ7GQ5mC6P2cT3AFrxDw3Y/yQWb&#10;fzoBvS9MwdopwVg1JRLdU8zo0iRhhSYd7Ro72jR5WK4pQqumDEs1i9CsqRcs8W8VNPp3CRr8ewV1&#10;/tsFi/0PCGqm/kpYPfVtYdXUm8LKqfedFvp/TzmeSPSRFniTLf91Xj8OUgM82rex9W75Ge+505yx&#10;dpoaPQGT0KkNELRrwwTLtTHCVu10YYvWJmzWZgqbtDnCRm2+sF5bIqzTVghrA2ucagKXOFUFdjhV&#10;Bq51Whi0VVQRtE80P+ikqCzovPO8oBvOpYFfiEsCv6McT/V+KFtgJFu6gfGP5pWH7XZzBK9dtGV1&#10;CLAyxAMduolYpvMXtOiChU26CKcGXZyoTmcV1YakiqpDspyrQmY5V4bMcV6om+dcoVvkXK5rEJfp&#10;2sSloavFJaF9kuLQPZKi0BPSwtBz0gLdiDRf97ksX/etLE/nkOWFOGRXyBw2Aod59RmI4zWLz17a&#10;sorvO9l228LlWBoxAU0RkwX1EVphTfhLoqrwaPFCvVlcoU+SlOvTJWV6u7RUnyct0c+VFusXyIr0&#10;i2WF4a2ygvBul7zwzS6zwwflueHH5Dnhv3e1669Rn1HfuNrDHsvtYQ75JTJ/bWYe4oGd1CZqDW3p&#10;4vs22tISLUFjjBcWx/ihKuZF4YLoEFG5IUJcaoiVzo1KkBVF2VwKozLlBVE58ryoQtfZUWWuuVHV&#10;ihxDs8Ju6FJkGza6zTDscss0HHFPN7zhnhb1AXXPPS3ya7e0yMduaREOt7fIPJnAq56FNcgW38tn&#10;93TOGrRrKW1pMDmh1uSJRWZvVJg1gnmmIFFxXJi4MNYgyzOaXGYZra45xlSFPSbbLTsmz32GscQ9&#10;01jpkWFs9Egzdnimxq73tMXu9Ew2HlYmGc8oE41XldaYu56JMQ88E6MfUQ6Pc2Qe5zVnN69cfdRa&#10;qpO2tNKuRqqGqrQoUG6ZgFLrZEGRJcApP0EnnjU9QmqPN8pnmOMVGeZk9zRTpmeqKVdpMxcpk80V&#10;qiRzncpqblNZzGvVCebt6njzIbXZPKw2md9Tm0yfqkymBypz3A9Kc5xD+Tsyj9iAXSnMA7WKauff&#10;zbRrMf+vktfS8mQZ5trGYY7ND3m2F4U5ycHO2Ul6aUaiQZ5qNSlsVqtHoiVNabHY1QmWAnW8pdzL&#10;bKn1MlmXecVZV3sZrVvVMdaD6mjrKbXB8g71idqQ8B+VYfoPqujpDtVpMg+l8jxIYx7SWQdUK9f1&#10;tGMR35dzXZwuRkGGCrMzvDEzQyPIygh0Sk9/SZySFuWSlBqrsKQkeMSnpChNtix1rC3PK8Y2zys6&#10;pdrLkLJUHZWySh2Z0q+KSDmgCk8ZUuptV6g7Sn3yv1X6pIeUQzVE5v4M1kIm8zCD93yqmetqvp/P&#10;59wsID9biFy7O7LtP0GmfTLS7AH/ZbrMw6K8rjD+DgMDzLCKLIqJu6CCiChKVOKSuAdllMgiOriO&#10;uDCuDKjACIqMKAZwaxRQ0ajoYxq1xhqbNLFtojWN2qbmqWmTah+tsWpSE6um0h8ubf945QG/7/7O&#10;Offc893XY2xaH6+Rkwb4vDIx2TLU+kpAsnVM8EBraquk1MyQAdYZIf2tC0MSrYWt+lnLg/tZNwf1&#10;te4NSrCeCOyTej4wfsK1wPjx/wyKT3kUHJ/SHHwU5i4AHiDh3zg1k9iHNPwWWoZy+X06VmlKujQZ&#10;i2DNtCglK0xjszpodFa0YURWnHFYZqLp5cxBvoMyhlmSMkYH9E+fENgvPT2ob8b0wISMBYF9MgoC&#10;4jPW+vfOqPXrnd7oF5d+wtIr/bwldvJVS0zad/4xkx4GxExqDjwCbyesTViiMniFaBHMmSh7Cnf9&#10;bCl1mjTOZtKonFZ6Naedhk3vqiE5sR6DchI8k3JeMiXahvj0tY0097GlWHrbJlvibDZLL9s8c6zN&#10;aY6xrfHtaavx6Tltj0+Pace9u0/9rXd09lXv6Cnf+kZlPTRHZTZbDsLazpW7EpVkSflwFyAb3Ewb&#10;d/3p+I1Z+L7ZBg2x+2uwPUID7R01wN5difbeHgn2/sZ4e7JXnP1VU6x9nHdPe5p3D/s07+72XFO0&#10;fblXlL3Uq9ucas+uc3Z7dpl9zNh59lljp1lfGzvN+Nar4/QHpo45j70b4dWSa/lUehHuYrhzc6gB&#10;dvV12OPt+I1cPM8CqX+et/rmhSje0U69HV3UyxGjGEeCoYfjJY9oxzBjN8cYY1eH1djZMcXYyTHH&#10;o6NjqUcHh8vwYl6V4YW8BkO7he8ocsHHipz/lSLn3TW0zX3g0Xbuv4118KpQKfk64S6cie+FnQnb&#10;Og/fiSUZ5sDzLJHil0k98i2Kcoapq7O9uji7qZOzlzo6E9XemawXnSPUrmC8IgvS1aZghiKcDoU5&#10;i9TaWamQ/B0KXn5EQcvOKGDpFQUtua3gxfcVvOhHbYPnRkWzOY9z8L2wc8h7MuzXFrEHS6VB+fi+&#10;AnzXSqlTsaciS/zVxhWuCFd7hbmiFOqKU4irv1q5XlaQa7QCXBPl55oqsytXPi6nTCXl8ireKmPR&#10;fhlWnZZh5UV5rLiGbstY+L2q5/JthFmIHOQ9h5pnk/dE2KOd0pAVUmKRFIs961ImRa6VQiqMsrj9&#10;5eMOl7e7vbzcUfJ0x8nDPUAG91CSYri4aXQ3hXWTiLuEjzDebh1mthwjuQaDWMYNtvQmuqtK8i3J&#10;Yy6jBTw+HXY67BRyHs6rSaVS73IpqgLvWSmFbpT8WM5Y7c2B5hJaE4HwtzVcwmq5dNTy4a/lI1TL&#10;cKulyWtJspYFa1ig+icM48McQsxr1WWG4nV0W2vZ55Vwl7DXdh7Nhj0R9qg10mBeS9ggdYfZoVoK&#10;3yz5b5W8tnMRxq5qhw8ijh3EsZM4dnL5qiOOOi4k9Xz46hly9TR6PQnWs2jdGzzTiN7l/fPoS3Rd&#10;q9nngkJ6EfYM6p0O+zU3fVjFOaiRYrbQAzAjdkgBdZKpAfYetBfta5EnH36LtJ+L8H4uoQc6cxnh&#10;ctbE5eMQ9TjEEDxMwx8i0SYK2kQtDlKLgx/w7GfoioqL6cXVnEf2eep6akDOI8l3INz4nVK3XfQA&#10;oQe/Bf8AzCbEEpgcYTyEsRLGhwuAiQsh5uB4uHSCmrzbHZPAZewUl4D3GMSnafzTFPo0kFP1XJx4&#10;8SRxnDynFYTm4M8zYWeQcwo1HkauieTZE2YHeKFHJHML5zg6gSglZo+10HvoNHoffdBikOiTMy1m&#10;pcUwcEk/x+X0U+K4wPC/yKG7RMEv0VSXKOqlg+io8tmiebBt1DqNth1Dvslw+xBmFMy28PxheZx+&#10;znimM+hX6DfoE3QOscXYuaeG7TJm6Uqo9BVG4So9cp3z8nc+DDc5gN+swtzRaLco9q0G3J7xiefl&#10;JwpCkXqsaP2ofrqvobqncXixNN1WNp5wpm7iMW/g7a7jMf+Gx7ymVforXvdrrdFf8Jlf4uT+hMP7&#10;Ar97+YnLfZuQfqGLukCIN/CSjwi5+b86+9TzPouhRWacaIR+UBe48fqHBusbjeLNVHgZsHLgzIEz&#10;H84iOMv1OR7zD3jdS1oNp5wyVOp3uMvzuNtzONJPdIhSnaR059iuq+gH1ExU/9P/x/AvmfSdWsPt&#10;ADOW3JJgDtcVvO5lavF7anFBM/Sp5sJYyKqLySNfH2sFnGK2powtqoBXpV9Si/dVT7scoH2O62f8&#10;73FWOqa76LGOQnyu5/wH6I48qHEAebaDGU1ufckrGd4o8knVr5WujzSN9WfRGrnksJB2XAInXz/X&#10;SrItoWXXwqpk7RqOzJs6wn4cZj+aiOggFTvAbh4g2/1Qn+t5DLfRtZZWYj8+Uxj5dSbyXvCSeHs4&#10;nHFwJsLIhGGDMQtGLqvncUyXwHHCWQVnNYx1rF3F+NimRu1inBzi31NqIJt69qOOLqujFnWQ657F&#10;cAddRX980t6e1DOY/F4gr+7UMAHeYHgjYKXASYORpbeIYx9x7CWORuLYQ4/uokcb6I16+rOOWuxQ&#10;LV1Rp+28sZWVtrBrm/Vn/nqHKj1EzapG9+Aytekt8cTT43dSvnDDyLETGcSyQn94Q+GMhjMBxuus&#10;PAVGDtWeDScXTh5ZL4OzAo4LTgXrv6FNPNFSkQ2sWEl26+nkCvZjnb5HP9LFzfQfx5gRd9aXUcN4&#10;OebVMv4M5BtIrpFwu5FbPCdtIKzhsMaSUyqcyeQxBU4OpNlw5msjZ2UDvVFJLdz0RQV/LeeNNYZG&#10;lRl+qlLDh3IZP1eJ5w0Ve91Dj1Tk1ayrfoyVMPJnxB7lZxNjfx8jd4/JpAZDiN707KCtpp6q9e6n&#10;ap9kbfIdoY2+41Rptmq9OV0V5mytM89QudmutZaFKrMsU6nfSrn8ylTit0FF/tu0yr9RK/zfUaH/&#10;RyoI+EL5Qbe0POg+eoyadaUNo47xfoJx1oR2t3z+2uE3iGdbgJnPcxtVteqqypA4uVsnaV3oUK0N&#10;HaWy0BSVhk6SKyxDJWHTVBQ2U6vC5mll2CIVhheoINyl/PD1WhaxRUsjdmtJxNtaFPGhHG3+Q3GZ&#10;B7V1XlH8Pu3rk22cYKOAJTAgIwkkkISEFkAItIAWsAQGCQyIXezCGCPiBWMb2wTsxEtg3Gx1MpnW&#10;bdw6nYwn00napm06nbTT6WS6TOt2kkk7adq4btrEaWqrx3+ceQvv8bvfvU/fvec3NLX7E5rMu08T&#10;eVma2J2l99Hm3kbrv4kWcx26hvMr2OYvIp4NJY/W8nbSqlJFK0+U0XK+iY4XOOhoQQMtFQQoUxCh&#10;IwUxOlwQp/mCPjq0Z5jSeyZpds88TauO0ZRqlSZUz9C4+gUaU3+bRtVv07D6fRpSf8wMqj+HHnIG&#10;VVnOe2X4BsvRSrGlP28AH+cbaL3nEc8ZxLJSyNLxIiU9ubeEFosraKHYSvPFtTRX3ETp4haaKW6j&#10;qeIOmizpZsZLBphUSYoZLUkzI6VLzFDpaWaw9CKT1DzH6dfc4PRqvs85qPk1p0fzV2536X+gB1CW&#10;9y7Yr1dhHECb3YIu4vwcWt0p3D+BWI6WiWmxLJcOawsprdUyM9oqZkprZya0bk5K6+OMakOcEW2U&#10;M6Tt4gzoejlJ3Qi3TzfN7dUf4fboT3K79Ru8uP4ar0v/DV6n/k1+h/5X/Hb9X/jtun8L2nUPoKzg&#10;RybUAePGixh9rkBPYRQ7bcF8h/tLiGXBwKc5Qw5NGwtowljKjBkrOMPGau6gwclNGjy8PkOA12uI&#10;8HoM7fxuQzc/bhzgdxknBAeM84KOyhOCWOWaMFq5Kdxf+aqwtfK2KGL8hShs/Aj6TBQ2/A/Kit4C&#10;80YNxiwHxj0nRk8cl3G9hHgOI7a0maEpM0spSx4NV+9lBiw6Tp+5itdjruEnzHWCLnOT4ICpRdhh&#10;ahPGzJ2iqLlP1GYeE7ea58QRy1FxyHJOErRclTRbXpEELG9I/eb3pD7zh1Kf6TPoK6nflJW8acc4&#10;5UIdavEd1CEH0DHEsoBY0vjbJOIZtUto0J5L/XYV9dg1nHiNgXfAZuHHbA7hfptb1Gr1icPWsCRk&#10;bZcGbT3SZtuwLGCbkflrlmTemlVZU81luafmuryh5ntyt+3n0Adyt/Vf0Fdyd3VW9gbYL2O8uIpR&#10;Zw3j3zKUwfUh3J9CbKM4DtQKqbcuhxJ1+dRZV8K01+q5ba4qfthpEwadteJmZ6PU72yReZ375U3O&#10;OOtxDrANrknW7Vpk61ynFbWuSwqX6+us0/U663D+jLU7/8zaHfdYh+O/rMOeZW+B/RJG4EuNqEMT&#10;cgAt4HoG98egAcR00MOluGcbdTTmUbSxiFo9ZZygx8gPNFiEXrdD3OhukDa4/fJ6dytb6+5UuNz9&#10;Cod7fJvdvaCoaVhR2BqeVlgbXlJUu2+xFve70J9YS/0/FZa6L6Gs4uajEdyL34MPdYCe9GPGxXEC&#10;MQ0inoM478K9mF9GbYFcCgdU1BLQMH5/ObfJbxI0+GrEdb56qdPrldu9Ydbm7VBYvb2Kat+YwuKb&#10;V5h9J1mT7yJb5XtRXun7rtzo/anM6L0jMzTdlRsav2QNnix7A/xrYKwHYHlgj460IAc4juC6F8cu&#10;XMeCRJGQiFrCO8kfzidvpJjxhHWc+nAV3xWyCe2hWrE12Ci1BINyUzAmrwr1yCtDo3Jj6JDMEFqW&#10;VYQuSCtCL0jKQ9+R6IM/EeuCd8S65rtSbeC+TOvPyl8F61lwzoNzHNZoPowcQANQPEIUhT0IYzQP&#10;RHnUFNtGDbE8qo8VkitWxthjBq41Vs03x5zCqqhHbIw2SwzRqKQ82i3Rx0bEutgcdEKkjW0Iy6LP&#10;C/dFbwo0+38M/VFQ2vqpqCRyX1wSfii5/siSgXcGvCXYolkwR6GD4LZjDI50wHceIPJ0EdXGpeSI&#10;P062xB6qTpSSOVHOVCZMXEPcziuPu/m6eECgjbcJ9iUSAk1iSFCamOWXJI7zi+PrvL3x57hFXa9x&#10;C7ve4RZ2/oGrPvAPnrrjC4Gq/aHwkR27AN5JjP8LYE5Cg7CrcXD3g9uSIGrswbzfS2TtF5CpfzsZ&#10;k0qqSBZRebKMdEkjsy9p5WiSdZySpJe7NxnhFiU7uYXJAY46Oc1RJY8yBck1Jr//GvNE/7cYZd8P&#10;Sdn7e1L2/J1Rdn/Byet+wN0C8zyYx7DeOXDHOon6wO7oRg1gFX19RPVJIhtskhEWRTsmJc3YY1Qy&#10;VkB7U8VUlNKTOmUiVcpBBSkP5aeCpEy1U16qj3alJig3laHHx87SzrFNyhn9Ju0YeYu2D/+Wdgx+&#10;QjmDn1POwAPmMpinwczE4bew5iGwe8COgt08gBoMETlGiUzj8J6TREUzPMqfZUmZ3kV5aRXtSpdS&#10;brqCHktbaGe6lnakfbQ93UZsOkHy9AhJ0/Mknj1FwtlLJJh5hfjTt4k3+UviT3xIgvG7JBy/TxvI&#10;8wloHtxx5DsJdhfYkWH4Tlii2gn4vmmi8ll4z0NE+bCMOxeFxGa2kSyzmyQZNYkzGhJlDCTIWImf&#10;cRM300KcDJKbgdfN4OUMTO3iBn50MJELt9AEYMzm72Aj/BuSf49W8dgScj0D7gjyfRDsGNgtYLtn&#10;UIM5IsNhIs0i0R5YxVz8O/kyQ/wVeLmVHCjvUYOH0OxPGXHE5r6CTWcFH/kpJHcFSVw5gg/uLDbh&#10;LSwYRvL4D1D836Epf4wN6R6dBPMw6jwJDYIdB7sVbC/W7MCrVeCWgateJtp1imjbGSLBOQyhaxg8&#10;1zAIrmH4e0oJIY51xLGOONbRaNax8WzgY99AcjeQi/UT0DN47mV8gLcxIMCYnv2AaPVTehJ1ngM3&#10;hVr3gt0OdjPWXH8UNQBXB24RlrD7PPjrRKIL4D8NXYIuI47LUjR95OMq8nEVw9ezGqJNxLGJpreJ&#10;zW8LH/sWFrqFIm4h+M2v4ZnX8Ow7eA9u4spHtIg6z0BDYMfBjoDdeJKoZpWoYo2oGEzl/5ku97Co&#10;yyyOf+fGXFBXXC9IipACOSAzyIwwCAMyEIqCQigEoSALiChIoKAGXvCSm7aWq5biaqaQtzIftZtP&#10;bbou5lrb7rNt6bbdt3qettu2W25l7IfUnv3jC/Pjx5zPOec97/ueA3PIdsm6Ey7ppKnnskd7+2WU&#10;9tGUPxLCxUNj/CgN6QEawoP40c0F3M0B2EOx9xBkz2qeMdbdzfunEXVxgB6XtV4Eu5J8z1lHDog5&#10;nXg9pG08zHCYQ3HdTjkxwvId1IMeQ4fREXS0XybpGL48MUR6kpycoFE9SWN4inyc5hB+ijU53cwz&#10;i3kKo6f44sln0QU1w66FfRfsAko3mxz7+Jd44rwVZiguDzgkGfo5jyPSyNDFIIBOotPoqR8HIzEM&#10;Smfw5Xnq5EUa83MR0vkJDE/4cZED+RIb4OVl/AZ2cbf0EkFcOK0GHqtgl8DOg51BvB64t+HmaHhD&#10;TlCDp7BN6hgZGYRu6IUbQxklrnPoPOpFF9HL6FVq5bXB0uXRDFGx0jv48T575UM230fUxkeAP2aB&#10;P97708x7XQNQKJNgtL7RRKaxNH2lHKbDAuaxUn3MTPWhavWBFus93a13tUxvawUTZIf+rk79janq&#10;ClPWGxTtXymcv7B4f2ahXiFBL/Gzl2//XldR30/qvTHz3tQPssIepi+YMz9VPFOhj1k0oPeVB2uO&#10;3lQ5jCoYdTAaYDTDaNWfmDFf1Woo63SJCe8iM14vE+HvKNqzTKsv6BSp69UZvH2OqJ6D9v+6yf8e&#10;/UcmuCH6h0brHY0nLi+8dL2mqbAKYJTAmAejWheYc88z557DjxfVBuceOGvgbCDqzZTHNspkN+Vy&#10;kLI5rhMs3JNYOk50T+ga6vtJN334Cn2E3lKwXtdI/VHj4LnJYQo5C8CaAacIRin2K7Bfg/16ImyE&#10;0UyJtsFph7EWu/dSvvezCjvZNvvIxFG20rPqplAOsh4HyPYBqDfVz//3Df7l/lJiPXo1lBxG6Hk5&#10;+aYXnh9ODnHkY3829suwWoH9arbnQhiNbNVmOG0w2rHbqUf1Sz1CLvZxmPyGN11Y2I3lXUT5sL5E&#10;11Dfj/oaLqc2OWfLoLMyskaDiDEMZpSOyQXLB2cKlqbBmIX9OVRbGYwKVrwaxkLtwY8utcBZjt1V&#10;eog12UldbOfTNr7xIBnayqr9ikq6nwrfQm1ugd+vz+C+if5wY7v1b/Xj5OIIuejRGGIaDysRViqc&#10;LBi5xFKA5TkwymBUcGxXw1kIpxHOUjgr4XRSFfeRje1U6T52zDG8OqP1VPA61qOT7HdShWvx4YP+&#10;/BvY6hy5J43Xj7yeH4/EAXBDiW0scU3QDk2C5YeTDWcGnEJiKIZzF6RKODVUQT2sJjhtcFZh/16q&#10;9EE+7WH3HmaVnqFyX8bD98jWF+gquqYrHK/nB3HccZwc7j/y+byHa3m30UycIXBHwYyB54blg5Wh&#10;jYYcbTDmab2xUJ3GEq01lWu1ab5WmRaow9SgdvNSrTS3a4V5g9rMW9Vq6dJSyyG1WJ7R3ZZLarK+&#10;qyXWz7XEdlWNtmt6dRjH3kiOYY74/VzBu/i8nWP2AY79rXabNgcN0yZbpDbYnep0JGpN8GStHpCp&#10;jgFT1T4wXysHFmnFwDvVNnCeWgdWa9mgRWoZ1Ky7f3aPmgavV+PgrWoY3KVFIYdVH/Ks6kJe0YIh&#10;H6h2yFfoO9Snl0ZxfXCs93DFdKFttAFbeN7E3zdyDa4fMkhrfn6LOoZG6Z5h8Vo+fJJah/u1bHiW&#10;WkbkqnnELDWNmK0lI8rUMKJSi0MXqD50iRaGLteCkWtVM3KLqkfuUlXYY5of9rQqwy6pIuw9zbvl&#10;X+h7zQ3r01m4x6O5emk/dnD1b0EbuXrXjqPVwZf2UTatGDVcraMi1DLaqabwiWoM96khPEOLwm9X&#10;ffgM1Y0pVO2YEtWMmatfjKlWVcRiVUYsU0XEas2NvE/lkQ+pLLJbpZGndWfkRUNJ5LuG4sgv0XfG&#10;4sg+4xmYR+LIAdfsA+herrm1PLc7af/wpXWsWc1jQ7Rk7CgtHhethePitSDKq5qoVFVHBVQVNU2V&#10;UfmGiqgiw9yoMkN59HxDWfRCQ2l0i6EkpsNQHLPJODtmh7HotgPGO2JOGgtiLhhnxbxtmhXzhWlW&#10;9LemmdF95qdhdrtpbSaSA7QOdfDc5qK/4l0TviweP0B1zlDVOG9VldOpSmeCYZ4z2VDuTDeWObON&#10;pc7pxhJngbE4tsQ4O3aeqSi21lQY12QqiFtpmhm30Zw/4dfmvAn7zdMnnLDkxvVapsW9ZZkW+zn6&#10;Nmiasy/oJO3Ofg916KUGJtFyohU8tyRKjbyrx5dal01VrqGqcIer3B1tKHXFG0pcHuMc12RTkWuK&#10;udCVYy5w5Zlnuoos+e67LDPc1Zbp7oag3ITlQVMT1gflJDxovT1hnzUr4UlrIOG8NdP9JvrMmun6&#10;L+qzHoe3N4kW0cecgdrRsmRmDXypx68a3s/3WDTXE6JS7y0q9o5VkcdpLPQkmGYmJpnzEtMs0xMD&#10;QbmJuUFTPQXWHM+d1mzPfFuWd5Et4G21TfF22jO8W+3p3r32NO8T9lTvOftkzxV7qudTe2riVfSD&#10;/Rj8rpTrrXAn7d8K1Ey7sZi/1eJLJSr3GVTiG6jZvhEqTInQTF+MYYYv3jQt2WO+PSklKDs5wxpI&#10;zrFNSc63ZyTPsft98xxpvjpHqm+pIyVljcOXcr8j2bfHkeR73DHJd9bh9V12eJP/6ZiU9A36wXEI&#10;1sNwN/tZh3RqEDWiOp7n41c574rRHX67ZvqHKi99tHL9UYYcf6wxy59gnpKWFJSe5rempWXbJ6fN&#10;cPjSioKT/eXBSf7aYK+/OdjjX+VI9G9xTPR3oWP2BP+LdnfaG3Z36icOd+o3we7J14L7W98dMDdN&#10;oRYzqQO0CFXzPDeDHo/fhTznB4KUGwhRTlaYsrJuVWbWeEN6wGVKDXgtvkCqNSmQafMGcu2eQKFj&#10;YqDMkRCocbgDTQ5XVoc9Pmsz2m2bEDhqiwv81hobeN0am/mJPTbja0dsxjXHfhjbYKxnNFqZzT5A&#10;dagS/Y/pcgGK8rzC8LsLCwsKIouogAIKiOINiddojDdk1wirCMtFFhCWymVF5aaoi6II6HQUo9bQ&#10;xgumatTW4EySNjYmFTRJmzFqa9Ik00TbaWNsE3uJjYm29AGZpuO8isu/5/nOOd//fefNQsuTmTOx&#10;KykpRi20Bmiedajm2iI12xZnmGmbYJxuTfJ+wjrLNMU6z3eyNcU8yWo3T7DmmMdbi80JtrW+42xb&#10;0G6fsbZ2n3jrGdMY6xumuJT3TXGL7/rEJv/LHLvokfkw7D2wGuHUpeC3kAtrkofSbfCX4LkYzRcw&#10;Fj+V5qdZaRbNsEdomj1GSfYEQ6I90TjJPsNrgn2uKcGebBpnTzPF27NMY+xFpjh7pXesfbN3jH2X&#10;92j7c16j0057jUq7aIxOvWmMWvq5d9Qz901RSx75tMPeDa8BXjW8MixJIcqGm5YmWRmFFyyX5qyQ&#10;pmeYlJQ5SImZwzQpM0oTHPFKcEwyjHVMM4xxzDHGOhZ6xTiWeo1yZBqjHYXGKIfbGOmoN4x0tBhG&#10;ZB4yRGS+aAjPeF1hK36r8PQ7hvDl941hyx55HYTdDHMTzLXkWgLXCTdjGb4Xu5icgefBrs3IlhKx&#10;sOPz/BWfF6K4vAjFOGM02pmgaOcURTlnaaRzvkY4bQp3rlCY06nhzjINddYp1LlTQ/IOKCTvpCwr&#10;X1Nw7g1Zsj+TJesrhWQ9NLTB3Q6zDmYF+a6Cm0POy2Fbs6T5OdKTWLUkJ/xCKabIpEhXoEa4hirc&#10;FanhrjgNc01UqGuqhrjmyFKSrOASu4JKchToKtFAV5X8XY3yK26TubhDvkUvy6fw1/ItuC1z/j35&#10;5X+t3XA9MNfDXJ0p5ZOzA3Yq7EV59ACLNg17NLFYisO6jiyTQit8FewerCD3cAW4ozTQHS9/92T5&#10;uWfI1z1PPu4l8nZnyOhm0W58ZsVmhHktxzSWv8SmvwLsYw4gpsiSv6sJ5kaYbmpdDHcl9U6HbYM9&#10;r4gelEiTS/Fd5VIU4Yatk4KqjPKt8Zex1sKhytBRw4Vfy8VSy2VTy6FSwyavoak1BKtZjTC11TsR&#10;BrYKf7eeqXHdBzT/DofRPW3lsWpqXQq3kHpnwU6DnQx7NjknuaVxa/Ge2NUwrGIwNs28iWFvs5mD&#10;fRBi4PHg5zxc9h48XQMXTQOHjsf6uMAN1MJDAM82nt2HXmDzYRzr3yN5JsmNX6oeZiWPlVDvPNjp&#10;sG2wnybnaeulCXBj4IbDDfZI/lslw3bWsANv28TQt5MBcCfDTjPraGEdLayjtfcC5IBrYaO3UtxW&#10;Ctlaz//pR/Nhnu/ku5jTHUzTO+6oBgtaDreIXmfBToW9kJxnUr5JcGMbpAhSsOyQ/Jrh74JPKAZn&#10;DhaG4D3UYy9DaBtDYRt92Udf9o97fBEf4PA7wIY/SIEPVvJzI7/D5z77Is/9guev8d3bWkefS5GT&#10;R9JhW8l5zhZpCtz4JmlEqxQC0x+moQ3ufnQQHULP9avdxBA8gMuPIfR5BtIjDGBHWUcHl+8xDsEO&#10;enKcZI8TvINgHUf4/DzPdKHrqqRVxbCz+XUq7AUsdTr5JvBo9F7eAZgD2EqGXtaPEKXELvQO/8RE&#10;tBfjwyCEQTjpK52iJqfpzdlIBmXWcY6L+RyHbyc96WRzddLMToK+dAK9grpUBjsf9grY1hb2Ifkm&#10;PksPyDMMZiBL9uro5/QaD8rYZ0J+gs71GSJhNIXhxKAgwupnrOUCZuF1evMGA+El6tHNOi7Tk24S&#10;7ibJbgBdBOw6rxLYubDtsBeyvOnt1ABuFPkNOcU70Mv7KersZ7zcb8bY2phRYZ2EMX1s0n6JKK94&#10;/fUOe+Uq/bkxTLrJ0PwR9fiEy+B2vvQH1nGbd/UWe+PTo32e9zuZcV9D9I1G6b4m4kxn4YYW6K9a&#10;iifNwKHl6Y8q0qcqxR+u0Yf43A/wVDdxT7/BUd3AzV3DCb2nNl1lw7xL036Fv3qbRV/RO+rGX3Xh&#10;cC9B6lVXv/5/Dd/IpH8qWF9opO5onP6kqTDn6pZS4C2Dk0X8fNyaC39aRvxKIlfD2KC3cHJXWEc3&#10;bq8LV3YJB/om7vSiTlCq87rAJz/XR6zmb7Srp0+v9us7vmAbyDVAnyicp2P1Pv7uGrV4l1q8jce8&#10;rHTi51DyAkrvIn4Z8SuJX01bNsDYQosaidtCy/bQuh9AP0obz7J1LrCFrvPT5zqjh6jnACsg1N9/&#10;6uU/QH9Bt9BN+VHHUPKLZuUJsKbCmkuExTBSWX8GsXPZggXEd7Ely4hfyZapgrEBhoe4O9i6u3QK&#10;v3uSWvyYv4/zrQ4yOarb6L56d8GRfn3bl7/0e3QdvUU/3lQQ+USQSxycyXBmwplPfCvdtRM/k6i5&#10;VLmA+C5ez1IYa2BU6Zg2EreBV3innqcnP6QW7fzmEBEOUsED+h1HzD069Qj1sMoeusN2RZze5P14&#10;q5/XAHIKhRUNKwHOEzBmE38h8W3Et3NUZBI/l/gFHFPFMEphVMKohlFP7G3aq1Y6so+VHOZoPU1l&#10;XuOTa+gzuvU16unTn2He6H+tXul/DU9Si+MaDC+cXGJhTYQznYyegrGI9S8h8jIYmTByObYLYLh4&#10;I8rgrIVRy87cQiWa+LNH21lpI1G3QdjKTm6gHx79Az1CPex3jo5+/un+o+9I7/Erf/IaQk6RvGlj&#10;iZQIZyacp2Eks/5nYCyDkUn3c+EUwCmBUwFjPbHreWMbtYlvbWT1G+hYHbuoFloNb3a1vkQP6N6/&#10;dZWj5ALH2lmuwA7U7sfVwvG/T15wA4kwHOYoeONhJRH1STjz4CyGs5Rsl8NyQFwJaxWc1XAq4dQR&#10;f6vW9VXmAJ90yM3OquDNKifzMt1FX9HBb3U5gGOWq+YFrr12tC+Ea5H/t/J5s8lHTYZgmBFqMMRp&#10;s3Gi6r2maYP3HNV5L1CtKUXVplRV+aRrnU+21vrkq9LHJbdvhSp8a1Tm69Fqc4u+Z94vl/mYis2d&#10;KjJ3aZXfhyr0v6sC//vooS4ygpwJ4yqK4EplBNjNv00c89u4dhoYkzwD/LTJP1R1A6JUM3CsqgIS&#10;tS5ghioD52pN4CJVDLKpPMiu0qBMrQ5aqZLBRSoeXKaiwVUqDN6iguBmOS37lWc5plxLp3Is3cq2&#10;fKyskC/QA/QfvQrzBFftIa7974+GjxqiGXO49up6x7ShXqoK+S/T5R4cV1XH8e+9u3vThhbpK6/N&#10;u5v3dnebzSabR3fbZDevTZpkQzabJummSdNtaGjTQh8pQp9iqfSBTguV2kIHEKSUAcZBBOnoP44j&#10;DDgo4qj/qCiiMoo8FBD9IHXGP76zu/fePZ9zfuece77fGzS3wqmbs1zaluXWTFad0tlNms5ep83Z&#10;7ZrM6dGmnLhSOUmN56Y0lpvWaO6cRvL2K5nHinF+VUPOBzTofFJx5w804OSt6/yz+p3/QP82nob3&#10;YBm2gOPtWKV0EO3n+26u7aRf2+nLbP51msnP1paCYk0VVGpTgU+pwnptLFyjscI2jRZ2aaSoT8NF&#10;Q0oUjWuoeFqDmM94yT71lxxRHyZgfekFo6f0ihEr+b7RXfKG0VXyJ/Sh2VX8qXmFI+0bVdghLNhR&#10;NzZxFXw+57g2S1+20pfplRmaXLlMqZX5Glvp0gaXW0mXXwlXo4ZcYQ26okbcFTP6y+JGX9kGo7d8&#10;0ugp32Z0l+8xuioOmZ0VJ832ivNmtOKyGam4araVv25rLX8bfWhrLfvU9hg24xzcu72sAR8WE+1E&#10;sx6sN32Z4n6qytRY5fUaqcpRoqpEN1ZVaqDKa/RVBYz1Vc1mT1Wr2V3VaXZV95md1cO29uqULVoz&#10;Y2urucXW6j5gX+e+2x52328PuR+3r3G/aG+u+Sn6o6Ol+gP0L8cjsM7CvAtbfgeWeDfajrbye4p+&#10;beT+BpTwZGrQs0L9ngL1esoU89QYXZ7VZrsnaIt6QrY2T9Te6umxr/Xe6Ah7xx0h3xZHi2+no9l3&#10;u6Nx9XFH0HfOavA9ZtX7XrACvtesgPctK+B5H31iXVrNfoB5Jxb0NuzOLrQNbeZ3in5sQEPcH/Bn&#10;qNe/RN3+PHX6SxX1Vxqtfo8Zrq2zhWqb7S3+Vkezv9tq8setYN0Gq6FusxUI7LDqAl+0/IG7rNrA&#10;fdbqwKOWr+55y1v3E8vr/wN6L8NX+0nGRdo/DfNIUNrXiM9HaTTB71GuD6F+LFAsaFNncLGiwWy1&#10;BosUDpYbLUG32RSstQWDQXt9MOwIBDssf7Avo7YxmbG6cTLD17g9w9O031rVdAzda7mbvmnVNH7X&#10;Ud34qqM6+HuruuG9jOr6jzPOwzgB8+Bn8aiFdYA2o3GU4Fo/ivG9ndjSuiZT4dBytYTy1RhaqYZQ&#10;tREI+czaUL19dWiNwxuKWp5Qr+UOJaya8CarOjxrVYXnHZXhLzsqwmftFeFH7OXh5+xloVdtrjVv&#10;2l0tf7dczR9b5+Afh3E7jF0hfH6YvIVGUBx1E1Wi68h9RIWWNkvByA2qj+SqLlKs2kiFvBGPsSpS&#10;Z9ZEmm3VkTZ7ZSRmr4gO2cujKXtZdJvdFd1nWxn9kq00esYsiT5slkS+YxZHXjGL2t40i1rftRet&#10;+8hxBv6dsPbD2gFrGtY4SrTh9VGU6Li2XWrGFtd3martWiRvd5ZWdReqJlamqliNKmK1Rlms0XTF&#10;1pmlsW6zJDZoFsfGzaLYjFHYs8coiB018mNfM5yxh+TsflZ5XS8rr/N3Rl7Hu2Ze+0e2e2AfhrmH&#10;KLIN3iTaADOOujuoP7GxBTtcT2zzrZfc/QtUObBU5QN5cg2UqHSgUsVxr4riDSqgcPnxDjnjA8qN&#10;jyonnlZ2/FZlxQ9rxcA9Wj5wScv6v62lfS9p6frfaFnv37S895/GCdgH4O2Cl2asG2EmUF+31NEj&#10;heE2Etdq4/CJS66EXUXDi1WQzJIzWaC8pEs5Sbeyk36tGGnW8pGIlo706oaRpK4fmdLi5JyuS96h&#10;zORJLRy+qAWJp7Rg6IdacOOvtXDwL8oc/EDH4O6HuZ2xTqFRuIOMuQd2BHbzoBQYkjzDUsWIVDQm&#10;ZacytGxiiZZM5OgLE8VaPFGhRRNeZU40aOFEWBkTXXJMDMo+kZKZIkimyLspQuNGwto4gWUMxzT6&#10;BgV/i4X3Vx2GuRvmDMxUnzQMt39A6mTca2E3JJmDUbLnONlvQsqdkpZOm1q49To50stlSztlpDlY&#10;0rxQ07xs0k2I4qZpME2+S2+RtuxGRxEhappstfl5BvwaE4+L2/SOboc5B28ajTHmIerdCzsCu5kx&#10;1xKLqiel0s1kv7S07CYpc5b8t30Bi5g8t4PDfweH/pwLcejM1SE22RwFnqOxOTq+Ywc6QLFPSTc/&#10;iAhrsy9LN/0WvaO98LYl6A61HkED1LsTdhh2gDG7GYZrRsqHu5ymFu2U7Ldi9vZgtvaQ5fZiePaS&#10;5/YVcthwwM1z+Mzz0plnk81T4HlqMb+V+wTbfcd5lhC7l6C6m0C4+1fSrW9rJ49sodYbUQJ2L+w2&#10;2I2M2ctUlsMt2EX2pJyL9sJnajFvHC4GwgQeWMQLDrNzKJcNxkF/mIP4KP04yovnCJvsCMU9ugnR&#10;+SNHuH+WZ3GuhwipB3/G/9/ULMwpNErJBmB30OU1jLl2jjXAeIvoftZt8O+AfxA2zWBkMXroGP24&#10;y0L04zj1+Ar1uJt6nKQepzjwTvHyOcUGO01xT9PwaRo6xXycxDmfeJZnf4x+qRnmeRNK8EgP7HV0&#10;t36PVMN4S5jC7MPwYdo+Y1JKjDxt6TPTy2GHWGY6Q1/OUpN7MaH3YUi/jgE7zzq9wIF7gbVxgYV/&#10;kUV9kaJeZBAX7sO0sD/OU4v7X1aauR67mRrAbofdRJ29h1gDcHPYTotPwD99jUcZCTP8DzGtRJfP&#10;g8ADiKWmS5j0hzDmDy+RHqUm36IflzEGl3kRPsFmu8Jgr8zznYFc5g+Xn0JXNQl7GHYP7LWw6xhv&#10;Jdz8e6QlMB3nrvEuXuM8hB75bxASQezzUPI4euKaWG56ivX6zPXSsxjj5zCoz2MAXmBtfI85eXG7&#10;dBXQVQp4lcZefFLjTFGcSx2wm+ieh1ulcLMZY+Yl2nsYPXqN9T/G0+gZxBYT06rnroXEFxDlJbCK&#10;GCH9iLXyEuv1FUzza7w7fk4/fsHCf+MW6fU7+TyDHiBp6f9kkTiW6n2y1buqJgkF9JbC/+G5zKOj&#10;rM4w/nzfNxJCIEASsi/MZJlMJpPJNslknSyTyTZZhyE4BAdJCAQJq0REVFDcKFTR6qlUrcuplVZP&#10;tdhq5VRrrXWtaFdbj9W6tKfLKe5HlFP6A2z/eJIvX2ae33vvfe+976v31UN3NkxfukJv6AI6lEn9&#10;ge7kd/S5v6GT+TVd1Gt0O6/SAb1Csv6KDvMlEuVFOsXnmbDnCPhZfj6jt+gpP9VTkJ78Smee/8c/&#10;hT6TCXeR/k6f+Y5K6Miq9Cf6qtfVqd/S272mCIwY/nG9QH/5HJ3SL4njF8TxDHH8nDieZuM8RWf2&#10;JIn7U5LnGP3VE0zg47z9sX7P1J0gotNM5Tkd/SqG/6CPEKe33qbPfF0ZOi67Xqa/e1F18AKMoxvG&#10;IE5RvGNM+2q817IM0yzHJvy3479Tj9IBHqUrfITO9GES+QfMxUMs5oN86ns4HtHfmJkv0On/60wM&#10;H6L30R/RcdbjWdbjZ8qD5WQcVXAacejAv5fYh/CO4h3DO473JCk5jf8mSNvxvJSUvZLUvVb3sZHv&#10;od+9m7m4i2/dyWzdwYp+Sx/rMOT/6RO4nNrMtVg7Upf1eEwLYGXCccBxw6iF0QIjiH8f/sO4RvGO&#10;sV3ieE/iPY33Jjwv1u3aBXkvW/kGut2bmY07+fl9VueYboT0df0LnUKnz4qbi9wSYz+X2g+f3QJz&#10;YaUyjjzG4YTjhVGPfysr3IV/P97DZF0U/xj+F+iQJmBM47mZjNyhA+TG1zhQb+DN9UR1HY7XsFr7&#10;WN19eo+s+QydPqs3YHJ7kDPntt79Z48ckzEtgJcJyw6nDEY1Y2jAsQ3/EP79HJvDMKL4x5j5OIxJ&#10;/Dfgu5UdslN7mIsr+dTluOxm5i5jhLtYj0v1JjqBTqHT5Pm5bX2Gf+9XR+BtZ4/iBHgpsHLhFMHx&#10;wKmF0QSjHfcQjH4Yw2RhFE4MxmoYU/huJIKLNcvbHXxrOyPYRkZsJXu2sGM2M/Ob9U9W7nN0mn3F&#10;sXbmiLXR83G8HeL3gTNXkQy+nQRvCbwCWE4cvXDq4DTD6NAl7JVZ9uzFGoGzHM44nDX4T+O9lUh2&#10;6SKinmYG1zO6deyKKXJiLbt8Lftjktyc0Ekd4yg7QhlwB0frIUqSG9A+rp49lChXmjbmMBmnTHh2&#10;xuSCVYV7PeNpgdOpGc6vjRpgBSKwVsCJw5nCfxP+lxDRVVptHFTcOKxVxgMaN55Ax7XSfFcx84Ri&#10;1mc6upA14Kq7lXJoP9fMVWg3z5dyxM4S146EBG23UrTFytWMrUgXnVeu6fNqtG5Og6bmBLQ2IaiJ&#10;hD6tmTus1XOXK544rlWJkxpP3KjYvFmdP2+vxpIOannSYUWTjmhZ0jGNJr2K3tPo/A81Mv+kHoJ3&#10;ZzbXei7j5+q/HM1Smm3j3WaunBnKgo3zkzQ9P11TCwo0mezUmuQKrU726YKFTVq1qF3ji7oVWzyg&#10;8xdHNJYSUzTlQi2j6BtNZZXS9mgo7YAG027XwJIj6l9yTH1pr6G/ok/Ql3qAq/6bcPdzze7hituJ&#10;tvK8kWtmPbFMEctk+nlas2Sx4unZGk8vVCy9TCsyKjWWUa9oRouWZXZqNLNXI5nDGsoa02BWXOHs&#10;9erP3qbenCvUk7Nf3bns6tzvKpj7E3XmHFdHzvvoE3VmnzLuo/z6BsxrKX12Oynv0Axax98TvKd0&#10;16o8Q7Hc+VqRm65oboEieSUayfNoKK9Gg/kNCucH1J8fUm/+gHoKlilEA9C1dEpB+xZ12Her3X69&#10;Ao7bjFbH/UaL/XGj2f6K0WR/z2ha+jE6Zd7NuG+iBLy6lBwoO1caT6MJFzUmsawkljFiWeaYqxFH&#10;qoYcOQo7HOordKmnsFLdhXXqKmxWZ2Gn0VHUZ7QXjRiB4pjRWjxhNJdsMppKdpkNzutMv/NWs975&#10;HbOu5DHTV/KyWVv8LvrI8hV9ad0B/yC8PXBnKUVnKL/WojjPMd4tJ7ZRYhkstanfmaxeZ4ZCpQUK&#10;lpaovbRcgdJqo6XUbzSXBswmV7fZ6Boy/WVjZn3ZhZbPvdGqde+0atzXWNXuW6wq932W1/0jq8L9&#10;klVR9o5V4frQ5nV9Ybsd/v5ychHudsquDZQaa9BKnpdTlo7yvwHU6zHU5ZmnDk+a2jy5avE41Ohx&#10;Gf5yr1Hn8Zk+T7NZWxG0airCVrU3alV64zZv5QZbReWszVO5zyqvvNlyV95rlVU+arm8L1ql3r9Y&#10;rooPbC7PF7bb8L8O1mVwt9SQByhOm0L7qFFKsAFi6eF/QZ7bqhPUXL1YDdVZqq9eKl91iaqry42q&#10;mhrTW9NoVdR0WJ7aPpu7NmIrq11lc/nWW6W+HZbTd5VV4jtkFfvusYp8R83C2hfQ22ZhzQe2wuqT&#10;tlvg78N/J9wZH3uA9mQcRdEg6uFdJ79b66n16i3V+Reoxp+uKn+evP4iefxlhruhynA1+M3ShjbL&#10;2dBjlTSMWEWNK63CxnWmo3G7aW/aa9obbzKXNt5tFDT+0MhveB69ZeTVnzDz6k9aN8LfC2cHjA1+&#10;9gGtyQo0gvpRkPaxpUny0yrUUqZXtiTK05oqd2u2XK12OQOlKg54jaJAneEItBr2QMhY2jZkFLTF&#10;jPy2tUZe2zYjt22PkdN2o7Lbvq2swCPKbH0O/VmZLSeMrObPzQOM8QrYW2FNwVoFK4oGUTfMtlZ6&#10;LkrzWlq3ig56z845cgYXqqgrQ46ufNm7ilXQVa78UI1yQ03KCQWVFRpQZmhMGaEJpYe2aEnoCqWF&#10;Diq16y6ldD2sxcFntbjzTaV0/Fup7Z8b1zPWXfA2wZuAFwuQB6gfbhA1d9LzBBk/JbG7m76j19TS&#10;viTl9acpJ5yjrLBDGWGX0sOVWhL2KzXcrpRwnxaFo0oOr9aC8IySwpdpXni/EvsPa27fg0roe1pz&#10;e19XYs8/NK/7U10NexbmBsYZZ5zL0SDcHtQOuwFuda/koWUroV0qGJKyRhKUNrpQKZEMLYrkKzlS&#10;rPkRj5IitUqMtCghEtKcyH95LhegKus0jD8foKACeeGowEE4IJw0CAVBQUBREOV+OQc4B+UigogX&#10;ULDFK4p4SR1z1FxkNs3SlLS8NZZh67aprdWmbjvubpqzNdvOrqXNbNPkXhz2d+DUMM8wfHzf+7zX&#10;//99iuRVMl+eJQ0yihEwxezyRWwFRQiFQraFgs8g+lpG3ndqh3slfHXwVRArnysXZMKdBndiDror&#10;H91TiPYrloJs0qgyDw1zDpW3c5QGOYPk6bTIw8mQOxkiJ4l1EogThx1lAG3lWAUQMeUIp3K0Zhmi&#10;pPQmRWeLtD3UGniXwVczl3/DWQjmEfMsuJPhjkOiTYQ3olQKRiaZKtCflYYGVXO513Dp1nDpLeRi&#10;WTgecKjVMNQ1JLfGZbQEVAHEZDVCrhoBV4Vgq0QkLbjBAP4VPFQrfIvhW4DbNpCXh+6EOxXuBLij&#10;y6VIpxSCZDVVoz9rpcF1LD6LWTwafAGX/JJAisnF08ih28hh1zh1oLiNGGvE8cbFvPML3t0BuvmW&#10;ra0eIVbPJln3QCuo70Ly7ADFIBvudDuzCHcssiyKMMYtlEbD698AfyP8hKUmlq8mctHMkrEyYOCy&#10;b+GCa3FdfNSklUFrpagt5KKlBiBsV3XwLvqumZ5opiea2eab/q4GXqkk3lJQAPccuFPgjiPmCZQy&#10;FN4xS4kfqToYMyxSNDEgLLV5ctHhx1r8WIcf6/FjA35s5JLZxOHaTk3aSXI7uWhfwnPE7QZE7Xo2&#10;13UXwSfgvmrhrOAVG8iGeyYuJxBzNPFaiHcsvP6rpUFtcK4FG0A7oMVY07hwyUent7SVumxj4dlB&#10;XZ7Hj13kYze9sYv+3EVyd2F4NwHsZD52sjnvOAPYZrffUTV1dlSSA17JgDsJ7tgmzoFWZhBef1pp&#10;ULubrxNsl2vhxSbYDWgzVlYWANdCPJSFnIX0AAvYQfqji3wcoje6aPhDBNtNLg4RRNd+QD0O9oJP&#10;VUWtbfXMAtxpzdSAmK3Ea4Z3xBb4XZw73XwuLj5HLgihgz3Q7RYEL4HDLnHCYn4UX47RqyeoTQ/5&#10;6OEg7qH5T5Ho05Cc2oqQ4sOTp8FlOal1AXFnwD2NckWT4zDSFUCcPnvcnAfdfL9y8xwFjDmib0AU&#10;nQA9bpxyi5Wz1OcCObnIonqJ5egSvdFL018m2ZcJspeA3n0ZvCE7Oc/mURrcccQcSW4D4fXtcsd3&#10;xC1+joOT/UKQWMCb4IxLnIAL4C1AmyFW4XMLp98wv9dGSDdYWD9mZn/PQXiTQb9N0Lcp7h/2gSOo&#10;HP2MJ/JE+QxHhQWhgqL0QJP0DyXra3TEl2iq+2iIu3LoL2iIOyiIP6IoPkNH3Ebd3GRQPqVhP0EV&#10;fUTD3EBbfUjyrpOsq2i83/Lzvu7pCjrz17C9By6DXvAT/3/Bv8A/0VZfomm+QNPcVTR8ifqTZsCV&#10;BU8+HDY4nPodflzHj6v48QEHxvv4cQX1dRnl9y7Ne4kGelsHULmHSdHrOs/Tc7qFN49AXz/OuOHi&#10;fwwegr+BO+jMWxoF1zhisRLLZLiS4ZkFxzz8LtA76MuL+PEWfpzHj3MoubP48SaHxxuozdMM7+sM&#10;UA9NfJJcvEYhj1OwY1h7lay+ov/QUn0/49/wfgPuA24RXaMeV9B3vQoklgi4ovk6AY5U7GfQctnY&#10;LsS2nVZ0YrsS27XYbsD2cmy20EJriX4zo7KTNj7A6BzBk9Pqogq/JLsH0Zkvwv0TXPyc2sQt3hho&#10;q7MawhcBcI2DwwpHLBzTsD8Da5nYzsF2IbZt2HZguxLbtdhrgHEFo9RKN6zXXmrygvbw001lTnCk&#10;vI1Xt8A3dMwT0NcPV/wfg153i/f0j50XcTzFWATCEY79Z/A9Do5k7M/E/hxs52C7kCPKhn0H9iux&#10;V6sd9Md2NWkbPdpJTTp52sGXm8nSJhjaqcdGfQV+AH39cOX/PfeYHXePf1f/sTCUOALgCMF+JL7H&#10;YG0KHNOxn66t+LEFPzrwYzN+bMKPdvzYSH+s11Kto0fXUJM1vNmGpefI3mqy20qlW/Rn8Ag8AX30&#10;9UD8x9xH3j738fs8udhGX3QyIx0Kg+NpOGLhSIQjBY50GOZgP4eIC+Gww+HEZjXs9WqmJk08XYGH&#10;y8nUMjLaSBctocuWEHkDE9igH0Ff/3Fy0n0c7fUYuAo63VfSRvnANZJYguCJgGMicUyGZ6pW4gdq&#10;Ep4sOHLgKCL6UuzPx24tXjSqjjcXYaUWqzVUs5pIq/qn6SMy9hX4HvxPZw2OeI6z/UO4xobBzVG/&#10;juu4zct1RXtixRc+E1whcEXCE431OHimaTGzUocfi/CjVnnwFMPjgKNKC/jvfL6sIAoHHVJOdcvo&#10;iVKm2c602+lEO/WwcWb1wN3txzXItdvBNbMWtHK8NvNsOf9b5jkYTn84x8AXCpcVrhi44okhCa40&#10;uDLkNObJYRSo3KNUpR4LZPesU4lnk4q91qjIa6sKvPYp3+uo8rzOKdfrmnI9P1eO1wPwvV51XbWs&#10;H9u4btdz9beC5WNZvVgT6/FrEetJrY+PagaNVOXgIM33DpfTe4LKvWNV5p0gu0+ybD4zVTJkjoqG&#10;5KpwaInyh1Yob9gi5QxboWzfNZrrt1VZfvuV6feKMvwuaLbvdXBPs3y/5fcPOmyS9sDbwfXWxmra&#10;xPXSwO9a/q7i+QJ8qRjpIaf/MJX5mWT3D1HJU+NVNPwZFQ6frPzhU5U3IlU5I2Yre2S25o4sUtYo&#10;hzJHLVRGwDLNMrUp3dSpGaZ9SjMdVYrpvKabPlRywBeaHvAdeKxuYt4J70ZWn1aLtDSc2EElfzt5&#10;XhbMCo4vJaMHq8g0XPmjA5U7OkzZo62aOyZGc8bEK3NMkmaPnalZY7OUHpivGYGlSg2qVkpQo5KD&#10;n1NS8BZNM+9VovllJQSf05Tga4oPuqcpQY/AYx0k3u1wr4ugByJZeUE1cLKq2/GlGF8KyEuu2UPZ&#10;Zl9lmU3KNJs12xyhdPNEzTBPUmpIolJCUjV9XIaSQnM1LdSmxNBKJYQ1aIqlVXGWzZpseUGTLEeM&#10;WMtZIybsKrhrxIQ+NJ4NfWzsZ+XqhL+NtXw5q9ciMB+UgiKe5eFLNr5k4edsi4/SLSOUZglUiiVM&#10;SZYoTQ2PVmJ4vKaEJys+It2IGz/PmDy+2JgUWWE8G1lvxEStMqKj2o2JUXuMCVEvGU9HnjGskR8Y&#10;UZGfG9bx3xrWiB899mJ/M1yrkUmNLokCHKAE5LH+zMOXTP6fzkqWavVSstVPU60mJVjNirdGaJJ1&#10;gv7PdbkARX1eUfz8NSL4RCIiiLwFFljAhRVZQBaRRR4rCCsKiwqy1CICWoNRGJXRIEZNUluJjZpo&#10;HmrF6NhOTNDWRk1Nk1ETmyaTxKSPTM04UTtt0zZmpg/7W1idToc5wD7+99zXd7970hLSlZqYZZgT&#10;5xgppmIjyVRpmJLqjMQkj5GQvNaYkbzZiEvebcQmHzRikk4Z0UmXjGjTp+COEZ14b8Ru8r4Z/u/B&#10;udJMH7Du1IBKUMrrohR2bT7L4W9WiqHMlADNTAlSWkqozOYoJZsTZDKblWjONOJTc40ZqUVGXNoC&#10;IzZtiRGT1mREp3cYUembjMj0XUZE+gFjetpJhadd1LTUTxRuvmOEm78Z8ST83djvgNODNHEjC6pB&#10;OSjmdQHIAbN4bQGpFj8lWybKZAlRQkaEZmTEKTYjWTGZFkVl2ozIzLlGRGa5Md1aY4RbGzXN2q4w&#10;a7dCrTs11bpfIZmvakrmBQVnfKwpltsKsXxjbId/QxqzCPuNFjQnkqASlIBCkJcJv1VKn8W+y5pu&#10;yhqpGbPHKmb2ZEVlT1NkdoymZ5sUbktXmC1LoTa7ptpKFWJzKdi2XJNzVuvRnC4F5ezQJNtzmmgb&#10;0ITsNzV+9kcKzPpKk7L+oa3wd8LdAtcyuBbB5QQOYIcTs7JkS2akW2KOFMt6HDnHX+H5kxSWP1VT&#10;8yM1xR6vYLtZj9qtCrLnaZK9WBPsCzXeXq9x9haNKXhcAfZe+dv7NTr/mPzmnJNf3nWNzrupgNy/&#10;aguxroW7GS43MmAhfKWgEOTBmwVvGrxJc9gAOCDH37nt8CObQueN0uSicQpyBCvQEa7xjliNcyRp&#10;jGOmAhw2jXYUys/h1CMIx5GOZo1woK8c7NEObuUiRME8NqXCa9LcP4A/qRvuNvga4VsM34Jc+gAQ&#10;jmwgM58aFEjxheiOImlaMdqjxNC48gD5O4Pk5wzVI84ojXDGy3CmDifRyUPOEoCAdSLgnOzyzs00&#10;GYKlDE1RihgoeVeajw/z72g9vN+FaylxVvNoGZhHvHNAFtzpSAKTQ4pBroUjX6c40X8V0ugqfxnV&#10;XCYuhr2LQediyLg4zC4K68KoC4dd6MxqxGQ1Iq4aEVONYKtCKC1kY6q8zPD7LUHf1Ro4PXDVkuMK&#10;MJ9454IcuDOIOYVw4sql6fBOwWRgNfqrRjJqufBr0bl1XGxuBr6bwV7PQa/nQNeTi3qCcOO0G53p&#10;Rky6EXJuBFwdW1otYmzJBRL/KYPgtlrhW47Li0A58TpAPtxZyMM0Yk5AnkXCGwJvIOb83fAvY8Fp&#10;YMFo4HJvJBcryEUT2tITPTxovYfcQ3E9GPPwsKcBoDOb2IxWIOIaEYcNCLGG30B+S83kuI5YF4JS&#10;UAi3DW4LMZtcUjS8U+ENhDeA0hpN8BMWCwWHaRTDlaWnlQVgNX60ccG1M3g7GDodNHsHSe4gie3o&#10;u/YWPkfQrmZTbEWwrqIvV9GXLV9oOXw1oALMX0AfwG2llVJq6QFKGQpvoIf4V8JPWVnasAsIi8VR&#10;Wocfj+FH50QWL/zYgB8b6Y0uhmsXDd9FUbvIxcYVAHH7OKJ2PZtjJz3RSU889pncVbQOcIJCuLNx&#10;OY2Y43gkDN5JrZJfO1xrASZYLLEFCInlVkhMaQuLaM9oLh76YxuLWC916SMfT+LHDg5dHwnuI6g+&#10;jG3fwufU4wm22G3UY+uvtYQ6Vy0mB3DnwW0h5gTSFt4mBRGn33ofp5dvi2/Z9S69vYCQWPZZQMAu&#10;70JOjzxNTr7PMvgDlo5++mMf5/VZDl0/jdVPYP305l4e+OEhvvOatOdtLabWzuWcBbhnwZ1MniOJ&#10;dzK8/pv+h7PPx7UbPAP2+ITAXtAP9vmEyX6W5IPk5BC1eZHzcoR8HOW8vkJ/HqG5jpKLoz28fhYx&#10;NQDOqwruYrhz4U7HxThyHMJXxvZqeNF/wEn6WM+HRchBnxhi3LAqe4XZsEA66hMKmNZJfDlNTs5Q&#10;m0H8GOQyGOQAnKtH1FHYc5zTsxgbHJCTWhcQt5URYiLm6cQbCO/IPb74ngPP+/he/j+eV71cPpHm&#10;FUqMP+TDsGg96xNwb5GTd1hKr7KEXGF2vUfTX+dgvU9xrzE3rz2PytFD/At8jZ74M3v8HUXrNlri&#10;K3TVLbTuF2iIz9AQH6laH6AYrqMh3mPTv8ohvYLyeJdD8itU19toml9SvEsk8AKJ+wWJOo+TP9NF&#10;ndPnGkRnvgHb6+AM+Al4wH8P3AY30Va/R2d+rgjdQEt8iK56H617BS3zjkp0WRV6C3VyEV33Jgrj&#10;PH78HD/O4cdZ/HgDP16neV+jgX6KzjyNgjut4zrFpyfx/gS65gSMAz4c8/nwNx//DfABOvOqJhJX&#10;GDyx8KQQixWePGKYh/0y7FcOqaXT+HEKP07ixwn8GMCPH6PMjqFEj9DMr9DEL1HQl/g5TMSHyNQL&#10;+pLS/lPeCjyAl/9LwNQkTpE/WkZjKG0wHJFwJMKRTulnE00+7eDAdhmtUakX8eMwdTmEHy/gx0H8&#10;OIDK3c8g+RGHeR816dfTHJ0DYIBjdJ7jdAP8nQzdf4ibPv5LYBCcHmq5UfAE4n0Y9mOxn4y/GViy&#10;0aIF2HdQ6TLsV3JcXNiuxe4y7DXB2KKnGKS7UKs7qckODlcfHvRhcTsd0EsXPaG74P5DfOiL3dvS&#10;xwGTHC6DGMbyZDD2I7Adz/FMBVbs52C/APsO7JdhuxLbLmzXYm+ZtslDFVaph97YTE028U43T3YT&#10;SRdZ7aJjN+qPdM234P4QLvuO0zHfEez3jYNd8oMjEPuh2I/Gvglr6drKOelRLhEWwOGAowz7Fdh2&#10;YbsWm8vJQLM66Y11/F7LN9fg8Rqy10GG2+msNn0M/sLV8x9wf+gYH/eNnT2+Udg7NB5HwDGWqk6G&#10;Ixz7sdhP4rqYCccsKp4LRwHROrBfhv1K7C/CtlutaqQiLXTHWq7YbjzaTnb2UqmXwRmt0DW+cQvc&#10;A/eHxsthH7939Pf4rgbvFdFJLtZpApZC4IiAYwYcKXDMJNtZsORqJX58Bz+a8cODHytUg92lZKOZ&#10;yrSpHq/dZLCOinq7dwmMi6nHYv0OfA3+PVSDfYzVnVw3PaxGG7iK140cvp7b6ItVCiCeIHhCsRpF&#10;HPHwpMBjgScLnlwYC+Aphqccnirs1g554uLpajJWRWQL6aRKOq2CU7yA075AnzDx7vL3Wx2G7xnW&#10;oW1cuxvHc0WDVv5fyXse/GliXjRSE5QCXNPgioEhkXhS4ckg+7PhyoOrEK4SeCr4qcH+MjxaqVKq&#10;VUJV59NhxZwqB5UvoieKmERF1KOI6bAfrp2sY5tZC9dNhh80c8008Hop77u5dupG/ZfpMo9t+j7D&#10;+JP7DiGHk9g5nMSOEyfO6VyOkziXTQ6cAxIyrlCaBVIoN6zlKldZ23Utg1HGtIGgtOXappar5dja&#10;dUfRxtVWE1KrabQrA7SpbEyaJk3LPl68qX88Suyff+/zvu/3/X6/zxOpkZAEIhvgy4arAK5i9YWU&#10;yx/iVG+oSz2hLeoO69SMsF75wmerM3y+OiLG1RaxWq2RW+SJfEHNkQfVFHlC7oiLcofflDvsczWG&#10;fan9XLG74d2YTv+5ase59kf5O5fPwwHJTC6D5DIQG6W+qCTNjMpQT3SuuqKtmhFdIm9MpTpjatUe&#10;41ZbbLs8cd1qiRtUU/w8uePH5UpYrYaErapL/JZqE78vZ+IpOROuqDr+Q1XFfwEeag/8O+DcgPRZ&#10;hkRfnE3t/B1Ckg3wnZ9nveTSnRyqrqRY+RJT1JFoVNu0PLUm2dSS5FBTUrXc011yJbeqIXmG6lL6&#10;VZM6V87UMVWlrVJl2mZVpL2gMsNBOdJOqjT1ikpSPwb3VJLySC/CsRW+NUjzJbn4PTOSGwzw/0y+&#10;6yIfL7l00Jc2Q4Q8aYlqSjOo0ZCtBoNFdQa7agwVcqbXqjq9WZUZXlVk+lWeOSKHkek1rpDdtEnF&#10;pudlM31PhaYTshovy2L8SJbMP8ma+Xc9D/8muFYGZDlSY17BlF3x838X33WQTyvPm8mlMStE9aZY&#10;1ZpS5DQZVWUyq8JUqLIshxxZTpVmN8qe067inF4V5Q6rMHeRrOblspifVr75OeWZD8hsPq7c3EvK&#10;yf1QOTl3lZvzSLvp/dNwLYf3MSzKCFKjH3TzfyfwWNBYPGvgNzWgKi9K5XmJcuQZVJKXraK8Atny&#10;7CrMr5Q1v0GWglYVWLqVZ5kts2VUudZlyrE+pSzrbpmsr8hofUOZlovKKLilzIK7MuY/0k7q3ADH&#10;BLwLsSdDwA98oA24bVI9qOZ5BSgtDFNxYZwKC1NksRmVbzMrz2aTuahMOUW1yi5uUVbxDJmKB2W0&#10;L1CmfULp9m/IYH9Wafb9SrW/rpTid5RcdFMpRV8o1fZI2+n5WmKPwzcPuziIHO8BHaAZNPCdE5QD&#10;O58LQUFptMylScpxpCvLkSOTw6rMslJllDmVXuaWodyrtPJ+pZTPU3L5Ek1HqE6r2KXE8n2KLz+m&#10;uLILinNcU7zjMyWUPtQW+r0KW/Q4sUewin1gBnK8FTSCWj5XAHu5ZK3Ad1WiOSsjZKxKUEZ1mgzV&#10;WUp15ivFWaxkZ6WSnC4lOtuV4JypuJoRxdaMKaZmjaJrtinSuUcRziMKrz6j8Kqriqj6vSIr/6yN&#10;1L+8lDMJviF4euHpBM2gHlQDB7w2rFs+0ji7Bu9XF6rU+lhNb0hWoitT8S6zYl02xbjKFO2qVZSr&#10;RRGuboW7hhTqekwhLoSzC6Pgwuc1IMjrUSn1v8LUfkqRD7QB/gm458MziA3ogqsNNIIaUAHs8Fqw&#10;bbn1eC+sbKo7RAnNUYrxTFOkx6BwT7ZCGd4QD8308ILHDfATHjS0B8PowVN4EO4ebuUWfF4zYrzp&#10;ffAJA/dAa6hzDO4RavTD5a3lZ6ABVAMH3DbsmhlZbmqS0rCxSW34n45IhXZyuXg52H0cID6G28fw&#10;+ijIR7I+fuTDxHrxeF5MoxfD5sVTeDFCHacwliinttvggZ6EexFcs3mtB7TD5wZ1oJKa7ZRUgFXL&#10;asX7tOM/O6VYrEpYNxdaTxyLh6+byQHmZ5P3sZH76IU/UBAv+fGZfsyk/3F+g3GcuROgknoxKN2Y&#10;j67fMXz3tRSueXD1U6fPPdVGF3BSs4OarZSTA2+6D//ZDX+vFO7nYh/gsh/kwpvFZTKbA3+IXgwH&#10;Dll6MYdeDBN4uAOwHsOYySFmYgjDOoRSGcKUzbpEDJRs/z0thmuYlHvh6wDNoN7DHFBzEUtqppQM&#10;eJPhjSVc+Cz4KY2LVPoagmMuvZhPLxbgpRZymI6y2RexkUfpxSjBRnvAXJ5hKBcyEwuYywWo1vkX&#10;ePcmMe5qPnUOwNcF2oEbVMNdQs0FLKcR3uTZ+E94w1lahBExwSKwOJRNTR5j5PF18lhCHkvJY4I1&#10;eYINPcHiTtDECRJfynosxVQuwUyOM5fj7I2xq7x/R3PosR/4QCuog7uMmq2DzAC8KfDGMNphAU7C&#10;IKaIBZ4AjLuWk8cK8lhJHquSuPyYjbVcMOs5+Naz2dbT6HU0ch3Jr3uSZ6jF1czEKgzrSuZyxW3N&#10;olW9wAsa4a4i5aI5zACvpMIbMyaFLAlysqQIWOIASkLcCrk4JT43Isg2R3MJMx/buOx3MKO7yGMX&#10;e3Unzd5JUTsItv0pnrMeW49KW1iPzdc00Md4Aw/cHGsqoWbzYvYgvDHLvsK5IcgVELxbg+J3B9gV&#10;FOK0GDuDKWBWv01PXmbP7mVd9pPHd9l4+2jyXuZiL4V8hxdfZo++dJrfvqt+1roTbhfc5XAX0Od0&#10;fha3NlhjgPOZIN+zQfEdMAAvgpfAnqAo3xc0JwfAQdbnB+yZw4iwVxEHr3EZHGOzHe0HLOhRenGE&#10;XhymF4fOqhvuFrir4S6C27ReSmR8Q7cFa3zuv4Zniu9/XK8AysBYThmTQ0GDQEgshDClU6bldBTm&#10;kRk5y7qcY7+eYT7PMGDnmIvzFHWGhN9C49LzBr5ysL55m5iB7VLkN4O8e4KcB4J8h4I8x77CcyrA&#10;BX4M3gRvgXOaMq+XwXv05AOE+nXyuMZsXGOz36DwW5xZNzg3rx/A5ej/+Af4m6L1JTr+Pp7mj7Lp&#10;M/zMHTzmp2j32yj1j1HUN1H013ETv2GTXmWz/JqN8kvcyPsMzs8ZmncZlp/SwMs07iIO8m0SPc83&#10;5/UH0vsn3nISfztJ2pM6CQLc/wYPwX3wOX7iE3zmRzLqliy6IYd+i7f7QM24o069h2v4GY7lCgfV&#10;JdzGO+TxNnmcJ4+zbJwzbJg38Xc/YYB+RDNPsXAnadxxnp4g6nGqfAPW18Gr4DD4F7x/BXcApzf1&#10;iXriqMVAHWbqKIajUhfUQJRW4vuI30v8AZZgmPhziT1K3DHiTsC2kuVaryPaQvzddGEPI/NDlvI0&#10;+AW4ByZxO5OM1CRjPKm/wMkNigsNcAuuwLJGwjGd+CbiW8i9FA6nXsPXHf0Pz+UW0+Z9hvEHG3M0&#10;p4AN2AZjbDAG29jYnAwBTDgZCMckDhACIYmbE0lYmizNkaTdUuXQ5dBJrXbsqkm96EW1dhebpkmT&#10;tiltL6ZN2iZNa7tdNNHWKb3pzdSL7GewJvTw2Z+/733e9/++//f/Phqk/MawvxvLs9jfh4JbxOYK&#10;No9QOiewe5YyuqiH5OQ+m+g11uIub98lmntk9S767i7cadwGn8D5GHCCEJ+29OdbMmC/ENtWbDux&#10;7cV2K+jQ6/jxCD8esB73WY/vUB/3qI+7KMA76Lvb+PEqDfQWGu9b5ORl/t/kyU0K+joMm6z0pp7x&#10;+fn/8WGmhN/NbK83M1vhvnKxXYZdG3brgY8WFMJ+Jyvcy7YdxP4o9id0Az82UYHX8eMq63FFKdjX&#10;qc4LtJhNMnOHan0Dr97ZqtpzVN05fc3351v4VWZ7/QC8nmk9t7ZagxHbZuxW0BYd2PaAFuyHdQk/&#10;XsKPixqAYxiOcSpxGrt7sLlIJlapimN4scGKXKZKvs23R3qBKnyBiFNUXgqtm4I/jffg+xF4mGm1&#10;6XZ4NdOWv8lavMgeOadKbDux2ID9FuyHsd+hU+zZE+qHYwiOcexPc6TtJRtL7JTDOsQTK6zFQaI5&#10;QFUcIB9LVNuSPgL/wtuvwfOtVvPdDH+6NV7MHA/pY2KdtTihAjjKsV+Nz3VwNMLh1xp+HMKPVfxY&#10;wY+DrMcyfiyRl0UltZ+7Sd7ai/d7iGqObM6xI2ZZ9Vl2+Iw+BV+B51s5oHPjKfxZ29zpIzIFOOXg&#10;ycFaEfYtxGGHwwWHl8z74WljV3TA0wPPgOY1gv1J7M6zIkvsnCN8O41nl5Qgwwn2xxhVP8oOGKXb&#10;jeg/4L9ba3CLo+4yI8AGR+8xsEabP8i4uESbXVAW8eTBVQqPFes18LjhaYInoCn8mKQ+JqiPceo0&#10;wd8ov47g4RAR7CIfcbIaZ38MUBP91EQf3XInna9Pn4OvdB+uGxxx52npJzn610oYlbgm+b6ngBkL&#10;f2aMRvgKiGsHXFVw1RKPBy4fXEG4InB140EfPCPw7IZj71aWYmSym5roYhd1sqM72PntHCrtdIR2&#10;fQa+1B34r8K5wTGb4shfZjzdB2b5vJvxbILfEvgylmvSiNGsYUO5dmXZFM+qU7+hQX2GFvUaQuox&#10;dihm7FVX9i51mibUnjOvSM6y2nKPK5x7XqHcm2rNfaBA7o8VyPmZAtm/V8D4dwUMX+gWEuEl+NYZ&#10;fdYYwxbAXOX2uD7GeDiMP4P4Eue5gYJc9eUVqzfPqlieQ115LnXke9WeH1AkP6K2gpjChXG1mhMK&#10;muflL1pWS9Fx+YovyFvyihpLHslT/LY8RR/IXfRY9eZPwBd6hfgvwHW8ihqwbY/oU4wdCa5D1fBy&#10;v5ffY/jSXWZQZ2m+2ovLFCmuVLikVq2lHgVLm+UvC6ulrEu+HQNqKh9TY/mcGioOyF1xTPWW86qz&#10;vCyn5aFqLW+rpuLnspd/BP4hR/kz3SD+c3Cl4F3iiJ8DE2AYIOHUwzjWiT9RnongS8iaraDFLL+l&#10;XM0Wm5qsdWq0NspTGZC7sl31VTvlqhqRs3pGtdWLqrGlZLedk81+Q9W2B6q0/UTW6g9kqf5QlqrP&#10;ZK36UteI8yz8hxmF9zuRSXXkAAyCXtDJvQi/hfAnwHPN9ix57Xny2EtVb7eqzu6Q0+FWraNFNTVt&#10;stf0yFY7pOraKVU5F2R1HpXF+Q1V1G1qh/O+ypxvqbT2fZXUPlZxzacqdTzTZWJch2MVvr3Ik91u&#10;1gD0gW6+R0HIJfn5vQl4gKvOpNo6sxyuCtlcNlW5XKqsb5K1PiSLu0sV7kGVuydV5kmq1HNYxZ6z&#10;MjdcU6Hnngo8P1S++z3l1f8W/E35rn/rIvGdwO4ynHNIk/EG1gD0MA53cA1zzw+agBs4uedoMKi6&#10;MV9Wb5kqvFXa4XWqrKlRJU0BFfk6ZPb1q9CXUIFvj/J8K8ptPiVT82VlN99Wtu97Mja9K4P3NzI0&#10;/lXGxqc6D38K/kVsTyMVR5uYcUEXiPA9CHygAdRxz86IXImUK/fnqiRQLHPAqoKAQ/lBt3KDzcoJ&#10;tsnU2qPs4LCMwRllBREqrei8Vk6BVgbkIMNwAH3j/zVC4s/giTbgP0zMSexPYn8I+70trAHXEGgB&#10;Xu7Xc63xoz2RcBWMyMXhHOVFzDJFKmSM2JQVJZgojkb5MYrGi6JroojFKHN0lM4fZWCPIg4iDOVt&#10;77DAnNhhNG/oqdZ5bQWOeXgTcMTh6AYREATN3PNwdQbRniG0T5tUipzN7zApu6swvWEBzSRGUcVI&#10;VowXenigp4/PzNAxBGMMTRFjjo5xKseYELqYlDp/SaB/Qlg90XHiW4JjGo4RQtgJTwcI89kPvHx2&#10;IRvtjOXWdqmsU6IVydRLk99JA+1HP/SzwQfYNHGKN05AcV4Y5KH4CEDjDayCMwCxNIBIGfgpRf8L&#10;FvyP+PpUR+BOwjNBfIPwxEAUtPK9maubkGrgreyGvwf9RXimAQ66QQ66IQ64YRroCI1ujE2eYC0S&#10;FFaCoMbRd4k4QMSOURNjCMdRRNsoYmkUkTLM9DaED4NPtALXHDxjxNjPa10gwucA10bS6iQc2o5o&#10;fyokxSakEocVtjlUJzhsJ1mLKQ666fQhw0afoy7mKK65tGH03Sz5mEkCxNQ0dTmNUJxmappCCE3+&#10;ARtPtUCMu+EaIs5e0MnnMFcfMbuIuZpQyofgh9c0DvckmAazYM7I4crBuo+6SFIXCzTSJRrrAeri&#10;AGuxhPHFXYB8LCAoF5iO9qOtkoi2JBNc8mPe/1zzuJoAcWLt4doO/P3UITE7SGc5vGZ4TWleTHEk&#10;867SgwUcYBk/DuLHKn6s4ccR6vMoOUlR7Cnq4iiGj0wA8nEYQbvGtHaIqeUQU+zq78A/NcUaj4B+&#10;0A1CuO0l5lpes8BbOA//vgwnZhja0sMV9sDRzMB1jLwcJy8n8eM0fpyhNjbIyQYFv0FSz7KQZ/dw&#10;n4dPM6muUxOnEK0nURQn/6IJ8jvEI30gOkY/IGbXDDVIvGZ4jchThsZtzjQf7YbRCFuAUmfQ3R5A&#10;XwQXqNOLDCSX8OMKflyn0V8nJ9dI7DWCukoAV3jhMvm49H2efZ/B+WMlKJldcHfDHSTHHmKuZo2L&#10;4DWk4zyW4TyT4bqQGXwvAcqcwX97GL65JQjEGC+9yprcYb+8Rl4e/I/t8g9q+j7j+BtCgJAQQ0gg&#10;BPIDAkmAEAiQAAIFJCpQYdaCrXQW/DFrdXZbp3e0nOvZq1Nrd3Vrq221nb9m27WrHfPHuWnb67pO&#10;ndtu637cdtdrp1vdrXfr/thm/9iZvRLi7Z8d9ybfb775Pu/n83ye5/k8b/zYR5HvI8hPspnfIDef&#10;4MW9TPJ76BO7zmuIVtYLdxvcYWJdRZwX8LPcNO+DWc6HsgP/La6dWRHyeFaQpIfiJ7MCIS1SaIV6&#10;jjx5gYHwMHl6HD+OUehH2eTDkHybyflFnH3hoPT86xqEu4N1R0hbH2suJcbGrdl10lIYA//H93+5&#10;AKYyA3paqBwBbHVGNL7KoH6S2j1FDzvLgXCaPZljwXNs6twswNjJo+pl3THWXQe3i5Zums2udVd2&#10;jfs0L/5u8bGNSJV5rmPgO1k+jqGMYHwdUHY6pXkReQG8S478jCHoMg3xp8TiIou+TCyusMBL+1EY&#10;0k3wH/AZ+FR5+itz/MdoiT+hqz5kbv6QifiPTMu/pTn9mpn5lxTpFWb3yxTKRYrkPZL1XVTdO6iT&#10;t9m8N9m482zYObTVGXTNKXTmHJriDf0BF29wnULppHA/paMgzX0jwy24BZdQH2b9Ai1xBV11WQ26&#10;xOz+HpP6O0zvb6EfLqAqfoTSOIcfZ/HjNH6cwo85/HiDQjlJ0n6Pjfwu6u1lNu0EQTvO06NYPKK/&#10;E76UDoOD4FnwTzj/Bj4AV8BPMuHL1w/REmfRumeIxWlicQpl8H1UAxlEyIexP6ZXiMdLNKwTNKvj&#10;FPAxGsYRiugwyfwiCXWIZHqeWByAbT9vPE2UntJVPlNoqxTbnOJpCqUj/Q5cBOeyW/mqcvHfQqzK&#10;se3Hdhi0YL8D273YHsTqEOkxyjpWwLESm/dgexqODSiZLaTuVux/jZTaTTo/w//jlO1Zyvc37NK/&#10;SbcUnym8TLG/QoGKNQpeSieb5gdUwJsl2HVjN0ApNIAYvndgu5cSWaS9aKrHUV570Ha7aeK7UKI7&#10;0VaP4cejNLEdaLxH+L+dN2YpnIeJ4gyrndEnlHsqgxlwi/9oNu2/lS3BPTLgtwWbTmx6QC1oxHaM&#10;NtHBCnuw3U+bWoz9YeyPYW8c1kmycpoobKSlfYW/WdrbLiKzn106QcZcAB9xfROkMvhBtsyeyZbi&#10;zmwr2p5pEQXYtWHXpW3ygSCIYDvGjiew300l9MGRhGMIe6PYH9cm9mUjzX0Dd+vxaB2xWEMEp4ny&#10;FJk1RYVN6V8gxXcpPJsv/XQL2pFtTduyx8ADxGIzNbJJpRwTbuAHQd2HHxvwYz1+rMOPtfixBj+m&#10;iccU8VhNfnyew22SX67C0l1Ea4KdGydD76Rixqm2cfZjHP40DmVjvyN7DNA54BRvzx9Ta6iRaRVj&#10;0YntSlCN/RArjcARgyNBhS6Epw/mJDZH4FlOpk7yfy0ebSE6M2TN13myHy9f4vNt8BH4DKQyLXdn&#10;9kj4UpY7fTSnj8tJcDc1slIm1mHDfhn2q0ANHCHGmAg8MUaaBDzdjDf9cC3B7jJ2ZoKOdi/Zcj9V&#10;tFUDZFI/FTNAfQxQgQPsR7/+AW5mciB99H2V1r6RY2aK43cVnxO58yPLcjAmIxxmLNvhcMHhZT0B&#10;eMIwNsHTSgQ64OrB9iLsDhOVO6iee/DsC+piPzqpkAT10UlOdJKFHXSjDl0HNzLHwkPwfpFRaC1t&#10;fRW4E4wxro5wBA8Z0uNjDjwF8BTD4ICnAh4vPAF4wjBH4WqDqwv7fdhdojjRaSeKrexojAi3kOUt&#10;rLiZ3W+mRqP6MfgAfKpH4d8K50ZGoNUc+RNW+MEQ10mO3gGe9eHfbXkGuExwLYDJCZebdfngqoWr&#10;Aa5muOLwpD0aJDrL2KmVPFmjenIiTI2GqPgQHSBIz6zjVAnq9+ATPcJ6vwzXehsxYPxZXsp8CZKM&#10;633cdzMyd+JPgiM4XmBUu7FIrQabYoYyNedWKWqoVsQQVKMhovq8VoXzuhQyDqgu/3bVFkwoUDCt&#10;moIt8hc+LF/hHnkLn5On4BV5jOflMbwvT851zcK/Bf5peFcyno8yciwBfWAhx36C79rwp4XfRK05&#10;ajIbFTGZ1VBoV9jkUtDkUZ0poEBRvWqKWlRt7pTfPCCvZUSe4glVFq9RhfUBuazbVWZ9Qk7rITmL&#10;X5PD8qYc5vflKPqzZrAAQiC9330/PKvhW8HoNcIYuIijvgckuG7luyj+NPK8Hj9D9lzV2fIVsFlU&#10;vcAh3wK3vDa/qmwhVZY0y23vUAVipJyBvMwxLodjWnbHFpU4Z2Vz7pXVcVAWx2syl76lIjsndMl1&#10;bcPuBjgm4VuORFmKZOtDInTy2QaifNeAPyGe1+JPNb/1OQ2qchbK7bTJ5SxTeZlHzrJaOcojKi2P&#10;y+66TSWuIVkrVshSca/M7k0yuWdU6N6lgooDyq94WUbXeeWV/0rGsmt6kPWtg+MuuEbhTnqIAfIg&#10;Dlq4buS7EAjgj5/feEAFKHcb5ai0yF7pkK2qUtaqGlmq6mX2xFTkWSiTN6lC75jyvZPK890ng2+b&#10;cnyPKcfLqeChO1dxSlehsyqvZqTANPbH4RvxUQd+ZmzQBpq4D4Na/PHz3APcwMl9iT9PVn+Riqrt&#10;MlW7VFDtU35NUHk1URkCCeUG+pUTYJ4PIIgC6wFDeS1DYoDBsIaBs/osRn9OUK9pM2tajc074Fxa&#10;TQ0yAidAC2jkPghqeOYFlaCcezvPimvzZAqaZAzaZAixQSGcCwVwuhEwQ9ejr8KIhjDaJszAHOYU&#10;CHMa1n+T3zGI1p3BJ3yovaqN8E9iewy7SWRidx0xAE1ch0EtZv088wAX1w6eWZFxReE8GRtpHhGa&#10;SRNJ3cRimnAwit6NtkjNC0FyXrQ0TfHJ0NxER44yS0eZFCL40IDerL+m9by2Etsj2O7HdieIgUZG&#10;8SCo4XsvcHPtxLwN+VYUYf6P0txaaC4xy3zxtrOp7elE4sdxtFUcjRcfAGN8j6Zo2wwY2ts4IduY&#10;lGKneZ84RK9pildWwLm0Hq2D/TiIcl0P6uD0g0quywhxCabNLDG/Vcppp4knaKAdNNgu23wz6Sax&#10;eghYD0Z62I8e9qMXIdd9N88RLws5mbv2AsRBF8N/Bz7E/6JJOMawP8jauuBoBU2R+W0NAA/3LqSa&#10;PQZ/O/wsL6eTQ6abQ63HSAKxH/000gFiMUgskiRxkqAleSnJfiQRtIPkxCLysp/JpH83YGLon6MJ&#10;4EPvdU3AMYz06GN9CdDCqxHug8DHfQXLKY1LFnjzkUkcUrwPFoEksVjMwbaURj5MU7+dWIwSi1Fi&#10;McoCRnlxlP1Y9jk2m5wYZjIaRpQOPQsQQ0OXePdjLWd9i4ltN1ztoJn7/7Jd7rFNnlcYP7bz2Ukc&#10;O3Hs+BLbie1cHCchF9IESEogKym3tJA2kAChsFzJYISGDAgQWgiF0gW1pNtYobSFbWylLQWaFXZp&#10;2bQxUnap1k6VtgmQaLc/1m3Vpk1Iq7Rvv9f+KvWPCT0i/uzvPOec95zznifB5xgx58+hBgklC17r&#10;Z7yExaWNTdCmLnb8WMGZtHMmD3PBrKZHuuiRLnLRRRBdON7JC6vW8D0i9iEE5ENsLe0Is3aUxMoP&#10;ZRm5XQjmgTrcngVKiDnEq54F9CC8VsW79DNOQKmzyGAX0P7JhWMdfqzHjw340cOZ9NJsvdRFD4Z7&#10;7mMI8cIGdOZ66rKb3uhGJK57m6a8KfcT53wwZx61ABL3cgbE7KWtHLjP9UecklpoViUXq9SCpRat&#10;DcbSpZa+fupjkHMZwo8t1MZWenWYhhvmcLdidAsBbH6ERZFZNURNbKIuB+nPgfflC82p8m0As+Au&#10;IuYAMTuJV1O8qz/HuRH0KD5j6RsCtBzrQWoRHQGj+LETP3ZzEe1lyO+l6faQ3N0ENYaxXbywk1m1&#10;g0169FUWuGvSQq6bQC3ccc44RMwuyljj+FgHU3H2G3xbjKUzyQV2GIuwWsb3GkuhEgYHyckh+uUI&#10;+ZikNiY5k6+S7KfIxRECOcyLh9gin2BWTbBb3k8O4K5gcYyQa886EZuKd8CIUXFuN/gU17jBc8BY&#10;htUyeATQ9qyLgowQhFlKMJwgJ6eojzP4cZqGf5ECe4EAn2dzP4GRb3J/HT8nTcRdA3cJ3H5izmSU&#10;ICxScY4ZnPsNvif/D5cSR8cVH1BC4UVJiTZKTl4G55khb+DHFWboZRpuerHIJRJ8gcBex+D5k1LP&#10;WSfgDsHt3GrEu9eI87DB+fTnYqO1k4KUkkoKNK6fpFBSYvUVxQkuAMYgK7zIVXCNuf4b/PgtF9Cv&#10;abgZemQGwhkCnHlaPuUnd8G/wT/BX8Gf2OPviA8VEpPbaMzbbK1/YFf9gF31PQbDuzTKr2iSGxTr&#10;dYrmGo3xM9TdT0ngVRL4FvvrD1GnV0jYmyToDRJygR32NbmFm/9ho9VxXycMnW91+Recn4CPwW3w&#10;O/Aue/wv0XfvoHVn2HyvszNfY2P/iTRjf5H8CD9+gB+XUT3fR2lN0zSXaJgL+PE6fryGWnyFQ3yZ&#10;RH5XpjiW0xzPNMf0npyC8SS83wDPgmfAx8m4Rd4HvwBvJ1Noxn8Hb/mwHZWLbOcX2dzPs9G/ih/n&#10;8ON7DMuzKJ/vMLC+TQOfQc+8RBO9QNM+jx8nOdTn0DXHOcyvc4Bf460pInlG/kJ2dPStjvrTKTOd&#10;fHNU4C1wyTjSs8mysuF9LnaD+F8EKrA9G7tzsduM3fuwuxi7y1FwK7DdQdmswf5GlMwmOIZplzEy&#10;MQHPMU7mNCX2JuX9R9rqU6BTdjqnppNzyhWcM0rshFHqU2LBbpYcRc9MoqkmUSWTqJan8ONJ/DjM&#10;5fUEiusgmmqCsznAEN/PAH8cPx7Dj3EGyh4GyW7+2oU3KiujZHE7lTQi/0D96Yw1HU916kY4s1Sp&#10;TxltcAhMgMfIxT607jgacxxNNU5t7EFBjeHHLupjJ3W6g0v0K1xk27lQRvDjUfKxjVod5ly+zFDb&#10;zK+GsDaI9QGaqJ/T7uP0e+HuA+p/1VLPgaPGCNhnjIXR5Di0YM+OPTcnnA+iII7tSmzPli+h9oZQ&#10;f5vQmIPUyAB+9HMuvfRMj3TjRT9XyggVu49qmSRDp7jipsEH4C5Xj84znaepkTNhcI8Y41GNKjWi&#10;e8WKPQfIA0EQw3acbM/C/mw6swGOJjgWEH0rNpdhux2OLjzZSFY2c92NyUpO70EqqY3zWE7HLZe/&#10;81lP4lkj/jFjLKsRra4IdUWpq2oNPdKF1u0UF/CBMIhhP479SuzXwtgARyMZWIjNVnja4HgYb7rp&#10;ngEqd5SnB6jiKSroLL+6Cj7i83/Jnp48fzWOHzX41TWlVgK1Hqg1QV3bKBW60A5yse4DYThicMTh&#10;qICjhsqsx14Tdlv4twSOFWSmi8rtoWq24eE+KvkoVXQaXJF59Ecj59GIDweN8cwtklwH1FW9UlLr&#10;ilpbmO7EYMa+DfsOVik38MMThidGl8bhqYC9BnsN8MyHYxF/tTFdV0kdUc2mgmrpkBq6qpoOr2La&#10;1DARauVvfKcna3Ab6OO6XcNYb+eKWQZa+buFZ6wXyRWySdLgyMB/JzxuePxEHoYjhp049iqxWwvH&#10;XCplIZ9UhtqlnPNIULll9EecmojTAXFqokx+Dj4Ed5PX8Rb4NnDNdiAX2rj2W8EC0MTnOTyv5/s6&#10;swkuDZ5MeLKJxQNXAK4CeIrgKeNfFfbvoYPnM01aeboCD9fSTYMSoYMjVF4h06eQaVAoPwa/B5/I&#10;DlbBQVbBdazGK5ErSxypVb0R1PO5lpWoSskp/Cm3WiRhsUqZ2S5xUw5ceVJMzxZhKQZrhMgjeFpI&#10;xgo4uTAVFKQm8k39eLudzB0AU1TUt8Bl8XIzeeXPMkKcffB3wvlADus6V+y9oAHU8nkWK3sCOVeK&#10;P8V2k8Qy0iRqs0lEs0uB5pKw5pWQFpKgFpN8rUwCWrX4tbni01rEa20Tj61T3LY+caWPSE76fsm2&#10;HROn9Yw4tWlxWm5ItumObIV/I/Y74FvGCtiCdJwH6pSE5HMClLCSRfGpEH9CTrMEszQJ2NPFn+kQ&#10;b4Zb8jL84sksFHdmqeRmVonLPkdyslrE4WgTu5POzu6T9OwRsWXvF6vzmFgdZ0TLmpY0+zuiZdyU&#10;zcS/Hv52uBYjUeYjDxpANSgHJTyL4k8B3wfxxZ9rFq8rTTw5VnFlZ4jT6RRHjleycsJidxVLZm6l&#10;ZOTWS7q7WWzupaJ5OsTi+aKY84bFlEcHeFiI3C8h3LghXdcRsDdlE/xrsf0gXIt81AHSoC5ADvg/&#10;DmI8K8CXIN/7QZ7HLG6PJjluq2R50iUjL0vS89xi9eaL5o1Kmq9MLL5aMfubxORnUfYzZQJMnQDL&#10;d4BJFOBW8LPweS9iDB88N6Wf+DqxvRy+FiTBXKRaDSjn72IQwZ8Q3wXwxeszidtrEZc3TbJ8mqT7&#10;baLl28USdIkpyI+C7Iwh9FUYoRhGKIXRNgWIhHA34AYIo2/C7NNhFsEgPgTYWPy3pAf+Dl5fAl8z&#10;cqCeFbgKxPk7BgrwJ5/vfPiS5zeLK2AWR75FMoJpooVtYiqgoCIkM0qyorwQRdfE0JoxNEXRQsC0&#10;izH1Y4iDGDdClMkc5ZaK4kPhDP7ckkfgb4enFd7GQrQWqAAlhBThWQizAb73glzg5FlmgUm0iEVM&#10;MZqqmMYtpajiFE0cZ8uiIAHYocuYbgmmbYLpG0cUlSJGShECpfhQig/FN/DrjqzF7gPwtUSYR7xe&#10;HU2ZKeJzIb6E+M4PPCCbZ5l8ZyVUcwlDNM5ALWdwVNJYVRRVFQFV8VI151GNxqtG11QjYGq4far6&#10;+B23QiXLeiXbSgXLdwU+lH0kq3llKXabsXsPq3clKP0f+1Ue1fSVRn+gEh11ShcFRa27FpcCQlgM&#10;BgQEQWoRLZUqm9SKgowVwQWLuIHguHRcRx1FbTvVEBYFBA1hycYaBEQEZREIuzJCAK3a3pf8sIqe&#10;mc4B/pgz4Zx7yPLL++693/fe+z5i52TkAZ+PRdxR+K+Jz4ZPQ3yMbmqQSc1Ww7o4QPVwwBkgH4bI&#10;hxHZVDCOiUWYmGmMjQEMcca4+ZgeeAadgQFuaQN0LPoxADjoyygnrG2Dtc2wtj6gCwnT8H4SlhmP&#10;77Tw+gN8PgJxNZBmNZQbDmxsHsAIXhjDCzN4wYIXC+AFG16wQZw9E8BDbNw4bAcANcHCAGOGTsUU&#10;g4ppNDZAFlBPLcH6FlifiZFwLkkjfjoVn30MjMHrD/H5iDmY/xBXjcRlAiaKS0x5mbHBwxI8rFAX&#10;i3Cg2qHI7eCFHUTYgbAd8mGH29cOw5wN6tIKZ8RCdC2W6GAtsDctZJQttLEQYx4wG/bNRMzJgA5e&#10;j0JKR6K0GChxtZ645CK1BKwUlzrWBuxx6SxBfX6Gy8UJB6ozNrIzvHCGKGf82Bn5WIaOYClqwhF1&#10;6YBzyh7du306CqGGWgh9JvqwF/9ng/Z0YALeaxmiBpFOxutxremGwp5uMJbSjQ5peFaAhwtqwxU5&#10;WY1Dxx3F7g4v3CHEjQUgH6twTqxETbhgzvwC59QKDIPLyyhzxDIC9KBXF5gE2tqmqEH8jGFBxyVa&#10;HRQNFfQAy+lmizR7q+jmy4M0n6jTtciLD/zwBY+NyMlGJNUPi/rCuPX44Tfolr4OxbOoSy/sT08p&#10;ZQaPDaH3U+R5GmLrQLMmHh9qS8f9vFfM1XQ8L7rpxbZHi4IYwEa6KQxAXrbCjx3YJ8HIyQ4kejtE&#10;bYV5gehWA5CPb4+iecJU4Z9OmcJrQ+ATxJ6A2LhmKMZS2l8XWqe7osFWNpw98fzpeJvpZhDLYvhQ&#10;NqeQSe2FH+E4uyKxTw4iJxEo6HCYun8lvkPnthv5CMVZFXKdMmVjPyD2FMTWRuzhKF806kqtKCFF&#10;k+9LN3xk6AgCttOxQnriUcrBCMsqmmQyLJCB6QT2zGn4cQ4H/TlssjMw+rQjRZ2EoBMgfOwInvuR&#10;mofYM5HncfBbE7HVvei4uOYUw0YQrY/E20PHwnGLkYXCgElhlMRaJB6lHJbOAheAywAZoHAMUPGo&#10;jySc4wnYhNdQZLE4u7kIcBULXjlJzUHsSYg9CmnSWEd7HEjr3A2E9dJGhtFTlHI4xPWnGFIvAdhq&#10;1M8AB4gFrgMoeyoNwNVEFYLHPeyVO9h0BSjyHBgt2UJRImLem39qgwYP0Rg67E/DR/75vfc/+PCj&#10;0VraY3XGjf944qTJU6dNn/mJ7qw5cz/VM5hnyDQ2MZ3PMl9gYbnQ2maR7WJ7B8fPln6+zHn5Cpcv&#10;V361arWbh6fXmq/XfuOzfoPvRv+/bNocsCVo67btwTu/2xW6e8++/WHhEZEHDx0+cvRvx46fOHX6&#10;72fP/eN81MVLl3/86Z9XrnKiY2Ljrl1PSLyRnHKTl8pPz8gUiMSSrJzcPGnB7cLiOyV375WVP6io&#10;rHpYUyurb2hsbml91PavJx3yzq6nz355/vLXP/qn0v9/rl9NnShmEMkjoFmTiB4F1WOI7AlE9xQI&#10;n0GUzybS9aHdiIg3I+rZkG9F9NvBgCXEASdiwRfwwJWY4E5c8IYN64gPfsSIb+FEILFiB7wIIWbs&#10;JW4cgB1/JX58Tww5CUfOEEsuEE9+gCk/E1e4sCWe+JJEjLkFZ9KINULiTTbMySfuFBF7SuHPfWJQ&#10;NRyqIxY1EY8ew6R24lI3senFy1/91gbok7wPGoyGTK13MbzjPfHrlWGvHHvNsjc8e9u0gXXt3aa9&#10;w7O3LOvtWC/Devyi1NTU1QcpLNBgMIYOHQYbiA8w4j1NzffhhcKM0VqwY8xYGKJ0BJbAE5hCXFGU&#10;ktKWXsWkcAWmLHEkWwk7yXWVm4eX99p16/38NwUEbgv+LnTP/gORh458f/zk6TPnzkdd+gHbheyW&#10;+GsQqNDXqySUAhVFQaoCIqESMqETQqG0TobqaGiE3OYWCH70+HEbND9pb++A7M6uru7up9D+y/Pn&#10;L168VOlvS2cyWgXzx7eI2ebNYps1LQL7SBnfMUEat75Owt3TIebul4u54Z1ibkSXSIHIbgJhdORT&#10;Gs/6ChUHFQcVBxUHFQcVBxUHFYf/mkOGEaNVaDa+WcHBek2zcHGkLG0J4SCTcHe/xuHAgHF43MNB&#10;soDVJLH2ahaBQ7pDQn4vDqIB5WDIaBGZjmtScLDyahLZRcgy7MHBp/7dHCKUHLj9yCGT5pBlzmrM&#10;svJsFNtGyDLtEvLi1jdIuKF/hEOf8ShzHqNZbDKuMct8fkP2Qo8GyaIDdYJF4LChScEhZp9cHAMO&#10;MQPKQQMcdBqyWWb1OZbu9dk24bVC66TcuA3NkpgeDmFvcBD2cOgnHq0CA40mibFOfc58M1muhZss&#10;xyriodgyOSfOt1USswsc9spFr3EQDgCHFqG+RmMWc6ws18y0Np+9ujbXIrJSYp6SHef7SBITIhfH&#10;/s5B+C4O/YAWod6QhmyjMXX5psY1Upbbw3zWoQc5Jrey4/zaxLE7EX9vpxAchG9w6F8eTeK5Q2Q5&#10;87RrCoyZVYUmnpWFRkfu5evzsxM8m0WxIXJhzD7EDx9QDo2SWYNr8/RGVxUaGD+4o+9dXjLrWHGe&#10;UYaE51ohiN0lF4CDABwE4CAAB6Bbich+gyx7xqDqgtkf3S/RnV9aNsOn5P7UU/mFxslCgcvtjJv+&#10;1RkJ37Vkxu17khkbLs+ICe9K44Z38blh3akAD7iF931FTf5E9QfFk7Xulk9hF1fM9JPW6B4X3TPh&#10;puUtz+AJ1xXw0raU8njBFddTttVEJwfV/XQjqP5SUlDjhcStjecTtzedTwxu7Csqikarl5aP0Smq&#10;mmotrdXdJGoxPJhayb6YXOIUnyT15idm+Us4oo3Sy5l+RWfSfe8eT/O9d5TvV3aY719+KHVz+WF+&#10;YJ9RWjZscFGVzkRp7XR7cau+D7+dFXqj3vZ4fMWyy9xSt9hLhR7Jp/I90o7keIoOZHll7RN75+wR&#10;r80NFfvkhYr9gE19RnHlSIa0bsJ0SYuubVoH0/3G04UB8Y8dw67InE+crXK6eLTM+WpYyYprIUUu&#10;N7bfdr0ZVLCat0XqyQuQeqcGSNcBfry+ojtZb4j8loW2nGfD7OQ5rOxKXr6z7fqqqOpYb34xJ7Bc&#10;wglrF3NwRkZH0MDd/Tue9qAv56SKg4qDioOKg4rD/xCHVMLBHhycd7YlKDikFXEC74NDBzh0DiSH&#10;LsKBZ6HdQXPoTCEcvoqqjltDODwQczDv/hsOfYn9ikMK4cAGB2umPHXxl50py3a2JRIOXumFnMAK&#10;MSesU8Ej+lU+BoLD4A4eW6uDb21EOMhvEg6uUVVxnoRDpYJDtILDW170R/zXObQTDnzCwQkcVkZV&#10;xXum3+YEVoGD/D9weNZXDp2EQyrhYGXUwbcjHILbkggHj4zb0YHVYs5+cKC94PbMnJG/sV+nQU3f&#10;eRzHQffBzu52bbXH7Mzu2u506rhqt3jUKiKtqCAKKMpVVJRL5AjKoXIJyA0C1bFddRcri5y57/v+&#10;J/+EJEC4RMIhJCAgJCHkIMDW/SWo6HZ2Zgn2mQ/eMzzi+5rff/Lgs7h735SBaTPs/WiGZzcEGVlH&#10;gSEYGMKAIQUYCmwGE4yxG8wvdq/4xcZ5A9/CZpgBBgPPY7uR57looAED8bRQiUkagtH5wADeAmNz&#10;/DIGE9PlVzPcvR8aePu2z9gMbD9gCKoeJJ4SKrGJQxJ0nlGCyTfC2EIzDPaWGGv/Hktb78X/WsHW&#10;M7FsBrcPDfx92wz8g4EzHN9MPT2wepB0ElLi4gYl6FxwP88Eg80nBjtLvLg73+jetBkMwDBtMwgO&#10;Bhq4vhl6RkD1Y0qIoIMY0S/BXDXCYHeKwTuIgEH00vDmHEa2y2oDb88HesE3W6cFBwIMPJ8MPfN4&#10;9TDjBLeTHvhIgr1iFOOumUS/oGGG47J6mu/6gU74tYse2n9Czz+crmf73x/hH6F18g/1iAmpBhEu&#10;zwRhi8wQMEDg9wmB+0uVrTgD12W1XrD7fS3k/oVW5HFcK/RO0wp8/jkgd6PKhUc7IBriiRCfa1g0&#10;lPxPAx/87WjTvK2rtMJd6ybFbn+bhPcdmxR7XdYovvm+vXMHWQQHyPncOBWPcUXNo2aPcSi5T2nk&#10;7EkiKWsKS8rSooiZuiZilq6BeBWU43A6vsuqSdGX701IXDePNbv7jso8kjoHNv8AP3TFc+VBQpb4&#10;fAtLkNLF4Kb1EtiXBpCs1Me1jJThanqypoqeMvIPeuroXdqV0bv0jBFHm4K2OI9Ltq0Zle/cqGl1&#10;9e7u35QsGdtxi9O3r5HWEUSlKqL5FGmiFC1GtNYKEzru8RO6b/Pie25x43tvcBGqSs4FULKqknvJ&#10;4SbEG5xG5FveGVK6fNaj2uAnndiazJl0L6cOe98jqgKRuM5wcl1bOLtKHiH8vjlCUimJkJWKIxVF&#10;4ujWAlFMW74oDoQAJTnciOxPToPKv/z20aNPtsjGN/tzjbsRVMOBa4Rxv5vIoYAf7/cFNv7wMAhf&#10;0RFCLWz7lpXbEsrNUpzmZyjOCNKBK00eDYoFIRxusP1dp57edWsUTz514Zm2+dLm3CMJVu9LTXq/&#10;gntjvjdvDPtUFQ341Wb3HkVe6fHHpXQHEC52BZMSO0PJiM4wUDgoGhTncN3dv3ZSqj96X2Dc9AV9&#10;fucB4jOP4KZnXrFVFs+07/SehQXjnjfSNV53koYO/xg/6FsTM3CsNro/oD6qP7g+su8kKKw+sj8C&#10;FONwz7Afr1ogu66bp3p9vkDx9VkghCCs2PDyKVRcnaYxidHXmC7rasx9qGwqHFLUF47LHhRppTUl&#10;BklNqRF+cN0E15ab4LoKsxgE1VeYHOmt4a3hreGt4f82EINfGtSNScy+xjRgyOlpayoYVjQUTTTX&#10;FesktSUzcG0puF1mhuuvW8QN5RYRCLIHLMvsGc5m2LN2nua1ZYHis2jAnQWG2Hp10wWmqumyvLMp&#10;u7e1qWBEhizWSppKjGIk2BeossXsu+/6irIZ5il71s7RPLfMU4GBFLRoQJ+vVyMRTBUyVdGBvNqn&#10;QOaPSVHFBjEKbJzX7r9uEDnQM/zrhnm74Uz5JPp8gxoVz1KhkoEhs1+OzJ+AUSWm5wbL0v2yFd1/&#10;aaC6rZ2jAwPtyJF5UiDCircZYhrU6DhmL+piSzsyY0CGzJsEBrPdgC591WAF98HWsuewYQ4YrHTP&#10;zXYD2WYIK5/EnGtQY84ze9GJLe2otAEZKk8Lo8DuRZf8zLC49xx3/LRoeM9KP7h57lUDNrpBjT3H&#10;7MUktLSjLw82o/J0zw3mVw2inxuW3U+EVwz0w0fmyAEIKyGsYgoXVa/BRTNU2FhFOzoVGK7pYXSR&#10;CUbbHEvfA9yfW6nDZrDS9i4ZKDbD6YopfES9Bh/JUOHPKdoxyQNSVO40jC4EhiIzjAFvgQEGzKvv&#10;sHLDLOPgJmA4PEc5sWgghNdpCOF0FSFS3o5LHJCis6cl6HwjjAEObLHdIHpDhn8TlwxWhrfNkGAl&#10;nqrQEs/UjpDOUPvIYc0dhNi+Zky6ToLJNcLYfJMYGEQvDK/t1+sOBQzOs3T3d2cZB+wGK/W43aAj&#10;na4ZpZ4i99ND4S7a2R4Z/uIUjMsE9wvMImyxZdFQ+l8GxxwLzw0WJjAwnxtIJyv01NDqJ4wQwmNu&#10;gLCbG9DdTImZEOFyTCJsoRkCBrB3La9u3pW0QPrY2cKwG/46yzzkPUvzT5ilhJRNM4KqJngn0IMS&#10;H26bILALpsePQsQsPWQ3lLw0CEFcTMksG1NiYWJLzTRs2bKbJ693tjDd15hZ+zdaWMBAPxZvogcU&#10;6Xj+fx+V+tR1teznSYWhHUIW4rGAmj4mIOdO8oj5Ogbh2jQJn2PA4XNnsPg8A5ZQYMAQiqcxxFL9&#10;cpujrHc2M/euMbE9NprZXocszKPxBq5fzpjU57qq56sGeas3RygOa+HxEh9xWWmDXEa2hkrLfIKh&#10;pI83kNOePiCnT/6LnAnKeVpDyZ+ooRQtOyt1vbOJ5fZ7I2ffBiPX08vE9omdkHinqnp2VbT2fdUA&#10;Kf2YHGm4hAUlKln8Kw/JnMsqJDt1sIaZPFTFSFbfZaRobtMva24zMkDZ6juMvOHlZqGtd5rhuL5j&#10;4H39mYF/4KBW5BnW37X7QqtmZyXU717H6vQn01sieDRpogQvvtDSIExsvy9I6L7DS+i5xU3o/Y6L&#10;UFVyLqoquKmg9N5KbtayMzH+7GTg7fqdXrD3U53QY/9Qu6tfm2Z7MvTUrZz52PM++VEAmtgRQUW2&#10;RnOq5VHQHWmU5CYcADwgw98lLxdHtZSIzrUVQTHKQihOWQDeqQBKVhaILrUtNwP7j046wZe/mRK5&#10;fjKi2L1Dqf78BKTblcTU7i8mjfjexg4EP3jQG4K+2/Ut8WZ7KL2sLZRd2HKSl6s4JciWh0FZsrNQ&#10;hixSlC47B4oDJS47He8PTk//wy6dBjWdnwEcZ2faceux3e5Op53d2Wm37W47sx27rtXOjqOiqEsR&#10;D1QQUAgIyCGXICJyyylH7kBASMIdch+EXBDDmcMYSP4RCCQcgWgCkXApoMC/P4/dmb4j733xfft7&#10;PvN7nv59H9vUB7+CJr890Ofc7ytdOxrPX/bKYcxdQJKt56sIk+fqy0w+rQXGC6zsoUu8uwY/QSrk&#10;L0zRB4qS9UHiJH2I5KYuHBQluamPFbvabN/v3ayP/vHrIdMXf1TMf/cf6fqPPvytk9fp66dTyIte&#10;efg5L+T9p16VORYvUtrEmcZk0zlqwpgPLXb0EiPGeJkZbQxkRhmDWFHGUFAEKJrpajOaPW7j0B9+&#10;pXJ8/WXH+r4DfPioFx0+cYUMe8Tg1jxSi5dO3MtynCxLsZ3CxVk9iVHTp2siLGdJYVM+5GtTlyih&#10;k/51IZNXQAhQGOg6xdWG9TvcNPbPd8jW/v5FG3xwLx0+dJQMHzqPgw8hircOx2auHUlNXnbPiXEe&#10;LwoDluBZT9RVuzcm0H4eG2C/iA2w+YECsP62IFAo1t8e7nJw8+cfwfS9n8As929htvdxmBkQArde&#10;S19tjME66xMabJRk7jQprWO8OrN/lJCrHcEUQE/KiocNJWWj0H30GFRCMEGlVSaorNYElVNMWnTd&#10;mBpbN6pyoQ+GD4YPhu0awtJXm4ChERjqk7kWclrneE2mYrQyVzuMyzc8QRaPGEpLwXw0mI83Q2VE&#10;M1Rea9ahKGYNhmJS4lzrrYGxdw/Mdv8G5pw5DrMCQ2B6WPrLlhick5rYYGu5xbU0pcnM9ZlKIyl3&#10;cKgqfxjCFY3pUSUTunLUlA6Jn9KhiFM6dM2UBlc7pSTUTva4GNzy2UcwExg4x76BucDABgZGePoq&#10;7QbWSQP/0JrEtVBTZWZqlmqkMVf/hJxv1FcVjg/i7lsGMOUzAxicdQBHtGoI1VZFZbW1h1g987Dy&#10;gUu9M/zrnYF3FhjALhhhGav0aKyTHtdgoyVyLa0pMlNrhnqkNRcyNOaP6kgFkwPEYqsWX2Z7jMfa&#10;H1dU2hVVlbbeB0SbvJpo66giPnMlmPqZG8wCBu7xvwHDMZgDDExgYERhnIwb9TZ6PNdCS5KZaGnA&#10;kG2AWvNNg40FFm1t0TMNsXRWQ8Q4VNUER18NYa6rljDXWVMxJ3lQMSt2of8z8H82XMtYY0ainczo&#10;OhszlmNhJMpM9NvqYVqmAaLdMw22Fk4/ri+yP6opea5+gHb2k3DObgpuXkbGzUtJ+OeiGoJD6ELv&#10;Dbth3s8G/3cGVgRqgRVVZ2fFcCzMuE4T45Z6mHHXANFzzAO0ghkNtWhWXXffqSKjFnvrMYtyUEcd&#10;dkFMxjnba/HPXQluBQb2G4MHMJw5BnP9Q7beGsJRC+zrFDs7mj3NvtFhZiWqRpipBoiRZR6g51k1&#10;9CKHqvn+orIeudLdhFqRNaKXpfXoJSEFu9BGws270i8Gvsdf4bb3BlZo+jo7DLnIiSDPciNZ09xo&#10;qZkTpxxh34Ig1l3TADNnRsMocCgZ95f6W8pWu6jlLzubkS/EDehlQR1mkQd240pw6++A4fvdW8Cw&#10;BQxb3MshW+yQ9HVOaPkiL4w0y4tgzPAjJeP8qH4jP0Fn4N4eHeRkWDTs3FkVq3Cpn1m6LmstX5M0&#10;I1+2N6JWeHWYJTYZu8AmYZ3bDaYBA+eN4QQweLu/MWxygu++4oWULvFDa+YEYTRre7hwQhTRMyaK&#10;fjwkThyCxLfNWtHdp/38ewtSduGqkFG+ym9BvuQAAwsY6MBAB29vt18Mbe8NPD/EJjco7RU/uGRZ&#10;gKh2CEOozyShbZbOaw/He8IUI33Rg1pZkrlflP6suy1/ns/JW+FxS5eZDPQyrRm9TAW32Qzu0pXe&#10;Grjf79p8YxC8M2zwrqSuC64Wr4iCKuelQU12eTB7RoEQGh8h+rQ9MXpF5y1ztzjTKhPkORi87EUG&#10;v3iBykctNDGwCw3NWGddHW7elWD6e4Pg5F82BafdN/m+iNf8gJQ1YUDBijQQ75QHkm3Kqy0mna9w&#10;QI1QKHpioW7ZbdNDSda0QJhpb27LeN4kyH/eLCh1UAQ4B4lJcNQ0g5q2H0z/1A3m7du10Q4M7aeP&#10;vjG8ar+c/ELil7sg90PalZcrJvQ+LXr9RbFSfU3R3Ruvf/jwzmhHR9YkQ5xmpQjv2EnCHDtFWGQj&#10;iZDPiMIKWyWLaKtkbj+Y8anbFn/frtfCU19vAMNG2yXEmvhiwpL8Qvqs8mL+JHSGYBg7RVPp/CRd&#10;6vD+zr7EQWnXnWGe7I6pUXprqlqcMkMUZ8xUSfKmqyUllkoJxoKRVE9jJA+2Hcz8rdsm/4edr4Dh&#10;tdDryOt2n6svOs9FOxRnkyYhr2zDxDGiavS/9C59gLhDE9krVtzUCHpuQ1R50kiNLNGE70iawHak&#10;TmA7s8bxnQVmgqzchJbhzWgZYdvBrE/cNgQ/7FwXnfzzK5HXkTWJt5+z9zTCovOMNEwezlPPeFTL&#10;x7xpEuhqu1AbJeerEpTU/ngtqScOwnfFDiPl8cYyeTIozVguzx5BdhUNo7pRT1Dd6G0Hs/e4vW7f&#10;/5s18Yk/rUs8Dy/JPb2t2pPnnkz8GKu2Hy2Qz/xUJTKdp7YNBfM4uihp0+PI7hrVdSVOcV1T1hc5&#10;WNQboysEN1LQm6wv7E3TFfblDBb1FQ+40gZ3t9u66N8fr0qPf7Xa8dMhu+rY4aHx/T7q2UPx8gWP&#10;AtFT7wruxKUGhjGIWW8IbiPqEFK0FiEv1oT05oEbzVaFq7JUUapMVRwoCZSmzFLnKFxplb/T7aX0&#10;4I6VTvcv53vd/2kc/e7AI/sBX/nykQTRkuc9rt0H0zrtW1s77tuMH/Vjlg5d5hX8j/06iWoCP+A4&#10;nplpx3GcYy91an0d5/W9aWtfO62iTmdqGR10FNlEAYPIKpsCArJDwhZCCBDWJJB9XyCLkc0GhASI&#10;YQkJEELIBiSIlkVZXAD996/1+eYYbj3M4Xv/vN/tNx7UXqAP6coeQyozdGHdt3URPem6GFhCd7ou&#10;pTt9LFO5m1bb9iDWuz1++fT+t7+2jf9p/8jin0/0bhwPbN/6PkG66Z3LW/HFkhcv1FXPezdj7BdY&#10;KIsPP8vsJ04zBUhSpgJlN41B8htGpDzRGHYnwRgJi5UnGJN21VzXR4gnvX/7hWv48L5R16GDvRt/&#10;/aZ95zt/KTgTzd46m0pc9yrAr3hhix95EXIWzjSmzZ9tTpo9R0tweDNj7b6sGJs/O9oWyImyBXMi&#10;rUhupDWcG2m7ztlN090fIB4P/PFD/dyv9qrWv/pdx87RYxLgeY4JTiLrwT/jcFsn09Ab/8rLeuJZ&#10;krJ0qiL+0WlC9KJXXfjCjw1hLm/iVZcvKdR1kYR0XiYjnVdgYbBo0m4yqj5ETBj3INRPD+zr3Dl8&#10;sBV4fE0HRz3rgYdfOTh+FQ2+ic/Y+kfqzWff5cSsn0Rdgxbk6umykJWz2KDl87jLSz64S0sBFZeW&#10;LsGCKwKXQmGRu0qv+QgxsPoZonP70D4R+P1+OvjDV/Xg8LFy8JcfUODrgNvgSFgi8IiN3DmRFPry&#10;27Sg5yczA5+dyg7YPJPrv3kuz2/TJ893wx8WmOezEZTvs4HMu7ARsatA02cfAPoXnwLm3w8Chudx&#10;QL0QAEjBiaDuWsGLuuuVa4TE5uWKW7xFTKbUhc7vmMstUjqysL32jCqVPaNebc8k99uzaP32bI7a&#10;niNU23MlanOBTDVRKFeNF8r73Olnw8+G/ztD8zsDCxqY0ECDBjI0EMPzX5KgoQEaCCm8xYoMmROT&#10;2zmLLuyx52LUtmz8oDW7TmPNJmusuXSNNY+jseaLNGZU6+BEkWRwtEQyMOJmgAINjDeGI78FbGhg&#10;+ASAZmigQAP1On6tObFpuTGZt1hzW+bE53Q5SlG9NnTpgCWvQjuTWzs8k0canimgD8+geMPmQtHQ&#10;eIl4aLSsRaspE2sH3QxQ9iEA84u9gA0NHM9jgAkNFGigh+e9ZEIDAxoo0EBKlzlrs7scFQV91tJi&#10;zQy6fMRcUKMzo0g6M5qhMxfxdeOlwtFRrHBUUy4cVeGEo71uBqjQwIIGDjRwvz8GWNBAD04A7PDc&#10;LW5sxTrnBnmZlcJdpKbJnCRoqMlXWXBFWnMJVjddSDCYCkkGUzHTMInhGUZxfP0DPF+vgnXDlG72&#10;3sA9+j8DGxqYIQmAF5GzJYjDrQtukpZ50MBKkzppWV0OIjQQCrXT2LIxU0nVhLGYNDmFYU3qcNwJ&#10;bRV3Qg3rhnVVcic63QzQPkUA9qE3hgOABw0c3wDACYkHgojsbVEsdkOYSFwRJHMe8dMkTnZmp4Oa&#10;12dpRGunq0r1RkylcbKUZBrHsqa0VewpdTV7qhvWBWurZhvvVrnXewMPGvjvDLyQOCCOzNoWx5Rt&#10;iOMbV0U3WI+EKa0ufnqHg5Pba6GitNP1JfrJ8grTRBnJPIJnmvtrmNPdBKa5E3aXwJyWV7NMMjd7&#10;a+D8xMCFBsGVWNASnrHTGoXZbI2tX21JYD4WJ4ldotS2WUHWfSsXpZmmFOsnq3DT41iydZBAt3TX&#10;0i0dMEUN3SKrYcy0QkuLmwH6W8MngO9xAAhOeQAeNIiuxIDWa7dfSSJLnkljap9I42j/kSQKH0qS&#10;FXMt6UqbKHfAzCvSTRLLTQZcs72njmpvh8lhklqaTVxLswpr6DMCaHEnQN+LANx3BuEbg18AaEFG&#10;v5ZcTd+RhRc9l0cRnsqvU5bvxPMW79yQORUpnQ55Zp9FgtIa2RhjT3XtnKK+ea4VJqprnhXUURy8&#10;WqqNU0O3wizu9N4g8PjNWwMfGlqvRL2ShaZuy8PQLxThlettUeSV9uvsx10J4ofKpDtOVXqntSdr&#10;8IEUPdnaVD7PbiQtsBrILlZ90zwTWhjQwYB70OEe7gQYPzGIoEEADdKQyB35lZQtRWjB8/Yw3GZX&#10;RMNTZTR1RRXPeTScIrCPpbTrh1IH/q3MmaALCueqWcTFBjJpgdhIdpEbmuab6imzTXVUW1Mdza0A&#10;4xME4EGD8Bg0nPYAIj//17Kg8G1FcNKL9pCczXuhmLWea9XLA1END8cSSXZzItcwkdzWP5Tef0eV&#10;NV7bnu0o62yYr+bD/0prmq8hN83XNlJm6+updpjNnd4bRNAgPn0UtPj7vpZfCttqu5z47F5Qxtr9&#10;EPTSYBhmQR+DtVmiiePWOJ5mIlmhHL6talFn6iuV6bYKJc6Gu0ezVYipdjyL4sBTqI5KEtVWRaS5&#10;FWBCA//LPdDwOWiBBon/hR1FAPJF58XYtZ5Lt5YGgjNd+rBsiyUEb5hFUjXmKHG3IbHj7lBaP1ud&#10;qsf3pJrxPSXmqvsNJoySYcZK6RYsj24pp8No7gVYexBAAA3i45+D1h+OArnfua12v6ANpX/Ecv/F&#10;OOdYUILZ6lugd16sGXQEMZWmCEmbPqFLPJTcT+6/qSvvTTZie/ONuD78ZHkfcbKol20sUbCmSoUs&#10;UynfvV69MQihoeX4fiDxOvJK4eP1/J6P/6rKJ9g16oectp5NGnN5Fw8s+DcobUHsu6YIqRQaGMPx&#10;6prBuBGM+oahRJ1pKFUX6zH91WMl/eQxlJprQHfwxtF3uW61zf4YAURffgwkJ/YD2ZkjW+3enms9&#10;5398OHTu/LTFEznm8kobWD5fpnT5ExXwz0lMkVK2IbqzcSS6t/xB9INC6EAN3BpBDeYNozWYoUIN&#10;QYvSNGtzBvnD/2W/ToOawM84jgerdm1n2xln7K47u53Rjm6ru6NbtRU8VjwSVJQgLgbEAMoVIYQA&#10;SQj3Ec4AQgIkQQg3gVyEJCRcQRAkyiUolBG2CEFiiALCKpfg0//STvvSvN2Zvvi+fj4zv1cPUy+x&#10;qJXKLRiQ7tkKimM7QXXh8GLzhWNmPe7E6LOT2P4pW8/OWRxDN3MpVT3lxJeNXS8ve0aU8wfdNRn9&#10;HrqEHs/2qC5vfXgXWR/RRe+M6I55ENmd0hHVw2mP7BG2h/cUW9Q70WYMyPdsAeXxz1e1dt/M3T97&#10;4Png8QMDL2wuds7aeuve2THVsw6pcqMzr3TcuYQ3ShBn/MOllvXUVRvZf6OZ8djzHq3PtzW0j3KP&#10;9piBimmh96foGAM5TYyBPIt6U70JA4o9m9fqTn72Vndm14te66+eGP56RD9n46BbPOOjXroYJp9z&#10;Si41XeHmGRwL08euVCSMOEkihn9Q0IYIauqgm4by9KY28KkfiqIJHKRrKIPRdZShFDVliK2yJJME&#10;g1lX7d28Um+7w6w/un3w+d6v9LOHrXVLJxzV61hv2YoDrWThUnzuK/sMttE+L85gX8h8frks5J94&#10;EXnUSXx75JrU75mbzPeZp8xnxFfmO0KW+o7QJL6jUagYsSX9WIPBrGq/3vSm9ei24dEd2x6+3rdL&#10;t/w3G/UHWwcp2HkWrWEp3EVsROobbGLsa1wGw4TjUqbs+KTJiwU+hsvCWxNXij3RRh7j11HuJe7j&#10;XiXuE/7FHhPBqNAiSxpRYjDvmr62Gnv6e8wj8x8/bVk68Cc12FiL4fsLhXDSNRtO+ia//54atXgq&#10;PHTBNo48dzrZZ+Ys++YrbCbRfD7LbfoSx9WE57iYrnJdTAQuweSG8uQSpv04hGmSRQ1rMJhnj7Zg&#10;uk2/tWpZ3PM7NRzaJYLDh/LhyJlMOIJnwd/dwuGoD3XdJvD26vHQW0snwojvTkW6vj0dQ1g4F+e8&#10;cD7+6rx9gtO8A8tp3ol1Zd4ZdZ3lOO+JumlRg40YzKO+X2FalrZbKWH3pxWw50se/Hl/Ouyzjodv&#10;z4XBQUcKHHL1hSM3PeAoyfXDMbLz2kmq06ptiOPK2VD8ih3NYeUi/fKyA/3S8hWG/bIzypVxcdkD&#10;5WlRjzo2YZqHMRj56harUti+LRf+sIMNX+6Og90HGLD3GBn2Yb3gWwc3+O6aMxy+4QhHPS/DcS97&#10;OOVzAc74ngecnx1c8MPBZRIOHElY+IF0DlxQRNJZ8LAoyP7NJsje+Qlw//IFZFt/B+nY85Do6A6J&#10;LoGQ4B75PsYndTE8MGeeRhfOUqLKX/uzql+R2FIziSszk/Jl5ttFcrN/pcwcIEUpZWZyg8wY1Cyd&#10;CG6RjtLaJCP0j/d/wy/AkEQIBBYyxCJDxM8GmnA2KKriZ4N5w8BBBoF8Ghmm/SvlyCA3k5EhcMMg&#10;Gw9BBgvubxg4yMBBhpx9O4GLDJlYO0hzJAKbQIY094j3Sd4pi3EBOfMRIcIZWkTlK0q8dDogtcbk&#10;n11r8ucrTQFFShO5UmkKlNWaKOraKWpj7Xhos2KE0aIYZN5TPLEgZLAC7s5fQy4y5CBDFs4OMvFu&#10;kEUIgCxi+FqGV8pi8u2c+TiqcCacKTKHxspMlGSlkXxHbSTz6oyBRXXGIFGdkVpTZwzWqsdpDeqR&#10;sGbVYIRO1RvZrO6xIOAiQw4y5CFDrvVByEYGDv465BD8IYfIXON4JS9m3ObOJ1GEM7EM0TQzWv4y&#10;JFE9FZSpnaLw6l8EFTVMBVfVT4Uo6ifoWu0Is0E7GNmk6Ytq1D6MbtR2WhDkbLOCXGTgIUOezUHg&#10;IEMu3hX4BBIIiGHrPK/EJS6JM58eWDiTSBNNR0fWGBkJdS+C0xsmqXlNk8FFTZMh1U2TNFXTKFPb&#10;OBhV39AXU9/4MLa+8T6qzYI2DHnIwN//OfCQgYsMfLwLFBD8oJBIXy/wYi0JSNkLXHLBDDukcpoV&#10;LjdGxmsmaWlNhpDcFkNIUYuBJmkZC1PrhqI0ur5YjU4fp9Hdj69r0aGa4zUfDXI3DFtBgAx8ZMhB&#10;hrv4a1BE8IESIu1DiVf8spB05ycBOX+WQ60wpzHlxvhYjYGZopsI5baN04rbJhjytuFIdWtfvPqe&#10;PkHd2pagamtmqdq0KA1L1fqxNgw8ZMhHBgEy8HA4EOKdoYzgDRXEEKjwil0pJ2W8LSbz5/KpZeZs&#10;htSYEl1niE7SjdM57c/pJR0/his6Hscp2ztZyvZ7ibUdjShNUm2HMqm2vTZJ+dEgDxn4/zHk2xwA&#10;AQ4LJfirUEm4BdXuVBB7R69Wk9LeVZLz3pQEFb8ShIpfZkWqDIks3XNm1oOxsDL90xhFpz5R0dmS&#10;VKOvT67Rq1EKlCxZ0Sm1oP8a7u7/DO4iQwHuHJQ7OEE1wROk7oEgvRWxJvVNXpQEcBaqggpnykJF&#10;JkG4wpCZ0DQcm/GgP1LY9TBe1qVLlnVpUmVdtSg5SpIqe1SVKn8osiDgIYMAGQq++bdBiDsDlXhH&#10;kLq4g5wY8KHGM2y9xpu1XEPKXJCRBa8lwaUvKpiSkfy4+m52yoPW+Lze5kRxnypN3Ctni3vFbEmv&#10;iC3pqUiTdpelybosCXif/M9QgAzF2NNQjXeAGpcbHxRupDWlO21VdSvmJ5Vv6ow6gPtSHXx3TE6v&#10;6i+L0rTlsTqUaZmPpWnlA1XpVQPl6VX9penV/cXp4sdF6eJeIVvaU8iWdn8s4KOfN/+LrVCIDIXI&#10;UIq1BQn+EigIrmvK6z4raiJ1UXszYq7BJ2G6OYBt0AXyhjRUkV7KrNMWx7ZXclP6C+7kD+XfqRgS&#10;ZFYOCjJFTwQZVQP8f7Ffp09NH3gcx39gXdntjNsZ0Wq7dmqn1tF6Fa0HgnLIfYRwhCsnwQQIkIDh&#10;vgJEQOQQJRwhEALhNnIIcoisHEo5w42IC7GCgjCEQEBB5Lu/6ezs7KONf0AfvB5/3g+/3+QyaVZS&#10;Rd/n+KMh55udkIc25KENRcZXQIK1+FTj6LRZ50JdbyB4rzRT2AuttLDZZ16xk50eGX0tPsUtteza&#10;++VhbTl5MdJEXurzm7zC8aQ08Vjq7eKR26klQ2kppQN3ksv7P8f/NOwDofZJKDHWhSo7s4+1OPv3&#10;DU7E1WZX2lIb2Xuuh86cHqLGDA9Q0zs6vcR1j1k14geBT9LKwvujRAnjEWLxGFdQNBqXUTwSf7d4&#10;+GZa6eCt1DLp54DsXQgI0AYh2pB/6SSUm176VGNnvPHQ3kb5COe01OZCfNtDpsjGKIzxaVdO9wT5&#10;7qOBa4UVnYxqfgurJa42oDe4+sZQYF3hYGRF2QBHVDoYnVM6GJNZOsi9Wyb9HMBHG3IP7IT8E/tA&#10;hDZIzC5+rMUarDfZmstb7W3mup3sZONE+/FXeM++N4TI1lfEtOpJikg0dK3ydrdnc3gbs8u/LabP&#10;r1PUE/xY0h1WVdEbXlLRF5Ff3hfFR2VXqAT8vyCQhzaITuyFQp3jUGXx64d6jK6ixcZw/jeskWzU&#10;wXj0lb1r35yzb/siIaphnpxa9ooizJ6gShIG3ZsCe7yeXu+OeMbuSe8I6C1vZ7dWPQ18WNkZfO/+&#10;byFFkq7QQtUgB20QHvgCCtGGEt2jW7VWp9ceWZ5bfGp5UTZsfW5UZmHZO4+ltC87XG9QOHEl6B+V&#10;LyOI0iZIkphhSkNAP/3J9f6gJ2xpYkvAgOCxv7SihdVV+8S/+UEbu7qmnV1ZrRIIdiKQjzaIT2pC&#10;xeXDG/Xmx+StpsdfS42Pjk4bXOqdN7NtV1jTGt/bBlfKcfHit848nsxJlPDCpSJ8BF/nP0htYg6y&#10;HrEGo5r8hlIb/Idz61nD5fWMgYYmn7b6Zt9/qgZ5XyBQcGAHFJ/ShCq975TNxt+/7db7buxf54/2&#10;zunrt62YODZuWHpVrWNDi5ccbma9teclvbLL57zElQU8d6ryGSXVMkY86xijgbXeo7EPvMdu1/iM&#10;C6p9npdX0cce1dBGHj9Q5aNwBwJitKH09J6NesN9ix26ms9fHN3XN3fhVPuKnnHjpolr1baVd8m6&#10;TRhfjklImcPcjXmNEQRPY8XMSYdyzwkXCW2Cep824SuhvQiR0F/E3qNPplR4TOaUebwsK/V4KVFp&#10;XaSGQPEBdbj/y+6VFt0vp4aO7Op/c+LbdsXFM42b+mbVYIov2bbw5r83D0ldNudyF8xTQt5YZLB+&#10;t8r1lGEL3KdwYrcpYhFlioZiooLFbtPRhW6ypAI3WbbITSZQSS5GECjfr75Rf2rnbPdhNenMwb+1&#10;K05/37h56Vw1GJgVg5FLNlz1TNm4GsBVGkWFyo3j/RZMUjzmzNLdZi2zSDO2fMJrpxz8a2KO6wwN&#10;5ct3nQnku85GZeNnE7Pws0kqzZaiDZL9aott3yKDkxpIx/Lh3U2bZ3+oBt1zYtAxyQQdXDLoUmM+&#10;XfYN+aAXyFLqR3ooDLmUJaME/KLZLecFq2SnBdsU3DunVNwCIdVhwT3FYcEL5Z/ssBie5LAYqdLL&#10;CgR50YAg0r6d6P5e9abNn/9eCWcOFYCWFg/O6CfCrxgOnHcJggvuvtva3rSPOv6kD5eDXNb1Q3Fr&#10;RhH2StMo21UrDnYVy7FZxaFcOZhVMooeZa1kovxUmqhCkL5WNaRtWB2p/6Spfg9+2C2Enw7ehSPH&#10;E+CYdiScMGLDKQwDtNDD6iwJD+fdHUHbww50GDbbej7WnwyZVlsmLMstC5bFFoZlvmXnZ7blyDLd&#10;wqOoLJMtd5WkjQjS3qOG1E0iSAloqAtA88vbsP/rG/CPH0Ph0GkW/KhNhyMGJDhm7gwnbezgFwcM&#10;nHW2hAt4c9AhmsIVkgkYko3BhHIVLCiGYO1mAHYoRzd9IKBIKnV0qCH1IwhS+juCZG8j6kmwY1c0&#10;aHwVBF994wtfH74GB0/h4YcLDvDTFQwcM7KAk+YmoGV1Fc5hDEAbqw+XbfXAwO4yGNnpgpm9DljZ&#10;XwKsvTbg7C8CHkVQCbgaOyBG868QfWgfRGr9DEH6esC2wEKAHQn8XHzAhxqy7eEdu0kNuPWeFJm2&#10;jo9PX3NNzVC6ZmYq8UJUUaaScC9TSazNXCM1ZyhJHRlyamfGO1oXb9ajJ13G6E+fVuHPhv803EAb&#10;YjU1/tsQjDYEog2BtiS47uINTGrwthfa4M5Oek+OuLNGiOMp8anodmYW2pClJBRlKYkSVF2WktSc&#10;uUruyAAkINvfXHJ/ljFP68qY8ezhTXn3o6T/F8ShDdw9GhCLNnC0jkGonh6EmWMgHEuEEGcGsMnB&#10;20zP2A1P/6R197B0JZmbtUpM5q8QeTkrxDzBCqlIsEKWCFYoD3NWKC05cvcO/jz9GX/Gqyt7yqc3&#10;+7mvVCWIRxtuoA3cQ3shGm0IQxs4ZtYQjcVDlJMXhJKCtgPoMRtMVvKaRwhvlRrNV5ATcxXkdOEy&#10;OVe4TCkSKtzuCxXUeqHCvTXvnUdH3gzjWe6Ub5dggtmbO+TXmzuowh8NcXt2wQ20IRZtiNS7AlxT&#10;K4izcYUbjp7AIQZuh16L2WD7Jq35BPJW6FGCZWpCvpxyp0DuJkAVFciplQXya42iRXqraJbRkT/N&#10;7Myf8OsWDvl35/de7xapAgm7dkA82hCPNnDRhpgrupBgagGJGGdIxNEhjsAGDpWzGeKdtObP5ikY&#10;EblyWlzBEjVNvPRvwus0qMk7AcB4RNHtrNtR7OxRd9wuard1tlWQsWsVUDxAQQhHwhGBAHLfIBgg&#10;HEIICZCEEO5wBHIQEkIO8uYiJCEEiFjrgtajooig5TKggtKi/Pcdp7MfyYfn++/rE9XMtVzhci3R&#10;Uq4lRsv5JXGAM5lqYj/MMHeMZ5rZP2SNcIazrQfIO2wACTaQYEOp49eA6HoSVLpfADSfQEBDRYPK&#10;yxmgLLLgt0L4e3EZta/Sclss8QTOy2ha5+IVJn8xmsdfjJXx5+N1nVOpxs6HmUO8saxh3s3soc7h&#10;a0N8A856oPx3A/mfnwEibCC7fA+q3N1BjTcK1KCiQDUmDVAj8OtlsaS3hamM19m4FkvKde5iXGXX&#10;QkyTcCG2U7gQBwlnknWCnzMHu8ayTV2juEGBKWdQqM8xCjW51vtoIO/ZDsrtPwMk2EBxPg5qzp8D&#10;Dd7+oBGFBQ2YZFCLzf1Aiyl9R0yiv87PYloyCzkLieXCudjGnrk4fs9cglo0ka4XjeOM3TdyBkTG&#10;XENPf55BrMIbxHK8ocdaoAI2lMOGCthAhg1Vzt+BhvNnQLM3ErSiwkArJgEwsdnr9dHFb2mJ1OXS&#10;jMYFPJ79PJ3Y/TSpRvIkmSOdSFNIxrP0EnOeXmLA66SafJ0MKtDJZHA9hTqptUAlbKiADZX2e0C5&#10;41eAcfIYYMLfy/LxBmw0BrAvx77viMh82xpTsNyYSJ6vSq+dLstlPcKXCO5kUntvZ7RCt66KoRGc&#10;Vq7L18qVhVpIVtgH9RT1QcIiLcQv0sqt9dFQCRsosKECNtQ5O4FWd1fA8fEEnYGBG/zQqDV+ZOor&#10;XmzOQkciYYaZTnvMyGWOE4u6zHlkuRFXr9Ln8NVavFolL1KrxNfVamGxWsWH4xZrlOziPoW1AGX7&#10;Fthg+9FQCRsanB1Bu4cz6ER6AGFQwLooPHxFFJXwsjv26gtBUsEkN638p6ZrTaNV+XxdKUEOFVT1&#10;SQva+8VFkFZQotDyCEotG66doOxrI6g0LQS1ylofDRQ7W0CFDVSHfwGmiwPgeJwAAt/zH3pCkO8k&#10;YZglaeSVOVlM8jNZQvZDYRLpx46rDcbGPB5Evd4rKCX3c0oaB9oJIkMrUW5ohmsiQvpGoqK/gajU&#10;1peqNNYC1N8NNNhQ5XAQtLgcBp0XjgORv9u6NNjrjfwyalGBDX2ujo5+rLqSNS6NJ450pdf3tV/j&#10;9tQXyFgUgq6ujG5ikHkmOllqopNkg3RS7wC9TG6gl0E6eplSSydu3kcDFTZU2dsBhsMBwHL5Bggu&#10;HvsgDXBdkwe6L6lCfGa14agpQ2T4fX1Y5k1lTKlBklzby7/K5rFyJfV1Rf0kCnmEQGkxl1DFI6UV&#10;kuGycqmJVC4zkslyQwUJ0lkL0GADDTbQYUOtgz1gux4C3Z5Hf+sNOLGiRLkt9ge5PzeFXZwYDQ4d&#10;G7qcbtJFlaiUCYxuSVpHKz9bTG3L0+bXlYxcq6u/kd0gHsljiIfzaZKhIop0sLiyd6CkXK4nWAlU&#10;wYYqu22ger8daHD8AnBdv9qQeB1eU/gde6X1PzFrQjtP3Qo+e++uL2b0VnBq/xD2ulQfQ+eokli1&#10;0nRRaVe2JqujwJTGrhlK5YkGs1gy47VG2SCuRmbMpfcO4Klyg7X+b2DABqbjPtB16sB6r/ehFY3P&#10;4UUj0mHmVsCRnye8Tt9+hAwy3kUnQz9eLuSbI2nMgdjWSk2iEC9PU6ZI8vSJ0mp9gry7P7VHqU3n&#10;KXSZbZDuahOkz66FdNYCdNstoBo21OzfDdoc94Lu01+8U3odWNZ7fvli1Ovgo0eXvhybRrqOPPND&#10;ax4HJIjuB+HbxkIp1T9EMIuHo7syDAnyWD1OHWOsUkWbBIp4gxZKkmuUKd1qVSpXpU5vVWmsBapt&#10;EYBhtxXUwQb20b9sSN0+f9Pn8fe54XN7Jx64/W1s+sI35nnkKf0cyr/3eVAsdyoop+5xMJn0ANOA&#10;uxPKjftvlDhyLEuKvUuRhN/niyN+GhBFDxvEcX06aYKsvzdJoJVbC9RsQ4Ca3VtB/YFdgH/Ubk1x&#10;Zs9L4ym7J3e+/9PYM+d/mBfcnfTLl9whi1+IYBGV2DwXkEv5xZ+cP+Nfl/IU3RE1Ed6FfZQmiJgo&#10;5Uc+buJFPenhYidMvIjbpq6owUFhjHpAFKPaPFC7FQHqdtuAlv07Qc/Rna+1rn+cvuWwY3zq8G7z&#10;gvNB/cr549Cqp1f3CjKs7Y1PCv31JXyJxZuUPetTE//MryViEsMOm4zjhE3msMOelreHTzFZ4VOi&#10;trBn+tbQBzfaw2+a2eGjZs5mgXobBGjcZQM49jt+hY7Yzg1/a3N3cq+tecHxz/oVl0OK9XMuovee&#10;SNb6BSxj3SOV+NYjL2/5AjFl3pMW9cKnPnQazcRMRzSHTKc0h8zgmZiZiibM86YGzAt+PeaFpi5k&#10;arQh5OnNTdto3IIAzF1bgHCfzZLOHnHv3h8QN+b3f6Jfdfpc8d71WxE4d5oFzvgygBuWtOGWnL92&#10;Fpfx+tz1WIs7OXzeixYy61cdOIupQc9GM9Cz6Qz0XH41eo5MR8/X0dALHCp6QUFBLyo3ba0ZgQCs&#10;nYiX0CeIu6PbEaNznyL0K1/vVLz/bl83cD7SBk6eZoATyDJwMjQfuMRlrrtmxL87nYt9c7YoZNmD&#10;gF7yLvO3oMh+llCyryWG5LuUBpdXhlwuJSKX6aXIV+0E5KuOTVtiIRBPhQjEWL8NYuT2NoRu9a82&#10;0Ma/PxUAx30twOlwNXByIQInTzw4FpgB/hMRB07EY987pwX/eioL9e4szvftxTyfVSTeexWNv7Qa&#10;+j/m6zSo6TuP4/h/pFbXOl3FTttVtl1dtXjiAYqiBAHLIeEIECJHMECMhBCOEAi5Q8IdkABiIIoc&#10;EVBAEcHqehZRUKhRBNRBtnZYB6/aaqsIknz2vzs7fRif7oP348/ryW/m+5P6vWFLd73lS3a9zRD7&#10;TqjEPhPFmR/qJyNBDHQSRM/1GcT54RlEGz6zacSSTw34xm4/VqzSYKWzGGs8k7HOn4MNYUw4MRlw&#10;jg3GNk4A3LhUy07eLrNvoo85gO9tDuV7mSP435pj+Dst8YmelpRED4uU52GRWW3wBLl/mSAu3CaI&#10;E6MEUYc5M/T4fG4R7L7MwtdLM7B4XSKWbY3FCo9IrPYNhUNgIDaE+mETwwdbw71AidwJjygPeDPd&#10;4cd0QxCTgjCmKyKZ2xHL3AZe1Ie6cY4gLt4giLZ7BFE7ThDlmGGTh1mz5fjUVgBbu3h8sXwP7BwY&#10;WLwpCMu2+cF+hzdWe+7EOi93OPq4YbOvK1x2bQfFzwUe1C3wpjrDj7oZQdRNoFOdEPXBLl8liPYB&#10;gqh/SO4/I4gcM2EjBjErCcTcONgsiMCcRSGYv4SKL1Z4468Onliy0Q3fbN6GVVu2wsHFGRvJA3Tz&#10;die4uG4EhbIBnpT18KY4gEpZCxplDXaThVsN6bM/hmDBXPDsPgNn7XJEu25BLHnbxwTQsIcRjYgY&#10;LkJ5qaAJMxGglMI/Xw5qmQLUQwr4GxUIaCY7rUDgRbJehYV2W/6OPiB/vXtI9jLyvuxp9Ij0MWtU&#10;Yq3/C0PGrP8YPvnDsGe7M+JIQ5w/DSzSEMXiIixBgGDSEKiQISCf3C5Vwt9AZlSSBiUCT5NdUiKo&#10;V2kONinehg0oXoUPyV9E3Zc/iR6RjbFGrQbRrJlIs/0EfLsFiF+7DOxtm8H19ASXGgQO+ceJieYi&#10;Ml4AukCCYKnSEpSTZQksUZsDqzTmwHqNOaiZrENjoV1RW4L71O/oJvXr8IGsF8wh1fie+6qx2BHl&#10;aOyoylrIJA1C0pBEGhLWLAPXZROSPNyRtCsAvOAocCLjwdorQESy1EIXZ5mDNdnTtP2507RKsvrc&#10;6eBmss7c6ZDvc9+H9uf8Hm7K+Zk5kP2ENaQZi7uvGWWPaO7tHc22FsQfz0S67RwkL1oAHmngb3FE&#10;mvsOCH39kUqLQGL4PnDiBIjmSy27Rerp0Ky89yFFBVPB+oKpkLrCqZDmgqnQ7wre068WvN3dl/9L&#10;1K38p6yBvDH2UO7o3ge5w5yR/Dv7rAcJaciYPwepi2zBJw0C543I3EGB2McPosDdEDD2gsdKBTtB&#10;amYKNVMMZcEkvbBoMrSieDK0rniS3lI8GXauaJJxveh1VJ/2GcukHWPfLRzdN1w4HP9Ae5t7v6gv&#10;wXqQzvwIItKQRhqS1yyFaPN6yCnbofTygSIgDGJ6HATMZPD2ScxxqZqpKJn2HSOvZCKsXDcRVls6&#10;Edaqm2Cc172J6Cl5weor+RfbtP9h/GDxUMJwiYk3pLuROKS7xh8stRZkpEE8708QLrRFyuqlkDk5&#10;QO26FTleXsj2D0FWKAuSyEQI2JmWhCT1ZEymdiIyu/QNo/TAG0bNgd/CWw68jvxH+S/RveWP2f1l&#10;D7l3Sgd5d8t+4A+U9yQNHOhKHqi4lHLHapCTBglpSF84H8JVf4fKcQ3yKM7QenlC6x+EAvJtaCK4&#10;09KY9HcCnup3brr21xhV2c/MIv1zpqHy6Z4m/ZOYM/rxuJ6Do9xbFYP8OxV9Sbf13Smmysuppqrz&#10;AlPVdx/ovwYpaRCRhsyVi5HtuBJFFCfovHegNIAKXWj4tDaC8zaHJXgljZe/SBPkjyfIysbYeVWP&#10;4ioO/ZNtPDTKaTeMxHcb7ibeMtxMuWXoEvxw+EJa/+Gzwv7qjvT+6lPp/YetBcVMG8jmzUYmaZCt&#10;+Br5jvbQUTaiwtsV+gBf80E6faI8IubVfhb/eQ5H/FiekvOjUKx7kKgxDMaXHLnDra4xJbTW3Eq8&#10;VNOb3FdzJa2v5lz6zdqOjBu1baIbta2im7XHM60HJWmQkwYxaVDaf4Uip+U44LYOVT4uOBz47eRh&#10;etBrQ2TUi4Os+Mc6jvDHgmTlPaWo2JSuNPQmF9R1Jx00diU3GK+knjFeTOsxnhH1GE9l9hxtEfcc&#10;PUbWKOkxGiW99daC6iMbKEiDZOE8qO3tUOK0FJVua1Ht42yuC3R/U0+nvqyLZIzXsGJ/MnD4D0qT&#10;ZKZ8ofa6Qlp1KSPbeDZN19QprDnWkX7yWLuou6lFcq2pSdrddFR6ralOdq2pRnatsVp2vcFa/zPM&#10;gpQ05NgvQpnTEhxyW4U6H8fJhiDXV01hXs+aooLGGlkRI3Vs7kAlT9KrExReyhNXdiqUxlZxQfPx&#10;zMrWRsmx1gbphZY6eVfLEbLDiq5mg+Jqc5Wi+5he0d1kLWSRBiVpkJGGfPu/oMLpbzjiZo8G3/Vv&#10;j9O2vGxluI+fZPo+OsEKGW6M2ddfw83s0qfkny3JONiaJzPWK7Nbq+WlbQZF/alKZWfbQdXltgOq&#10;yyfLVVdOlCm/by1TdrWUKq8etxbUpEFFGuSkodD+S+idvkKd27LpY75rfjtBc3zeznAZ64h0Hzm9&#10;m3a7dc/e6w2cjAtH+Lmn9MKKhhJxnSFP2VqqLuzYrz7UqdWc7CjUXOgoVF88Xai+dKow63KbNuvK&#10;CW1WV4u1SMMMZJEGxcI/o9j+cxicFuHojiWTLbvsf20Pdhg/Q3d8dJ6xdehcaGBfe1TclRa28MxR&#10;XnbzkdTyGr2o9t9813k81Psex/EvytWme0t1tDndnCJJKluWZsbMYIxhGGOaGYUYM2NkiTiHNjuV&#10;pRVF5SJLCxNiWhTqtO+5Sp0WKZH2uuE+et/fufef+0/zx/PP7+Pz+ufzeHw/O/M3HM3MSm9Kydzd&#10;vCmrqnljlubk5oxTTSkZpxtS08+q09Ja69LTzh3TBml/NkzUx+YZE1FgZoRSG2NU0Wd/rfOc+6aJ&#10;b/bitJ9Fd5u3/a2zfrwLzZIQjTpk3fEjitSKyqgdRQfjDmwt/LV2Q/6mpvjcXM26vDJNbH5Lc/x2&#10;zcnEnFONv2WdbkjOPKvemNFapw3SqYZUqiGFathlNgmHbKZ+P0Kf/rGBO7vvlNfPTzt8TDqvuNle&#10;6fDxbD0rCmpoXh1TfSJsS8mxiPyCquiS1EPx1XHFyQ2qwpzmiOKDJ5X7mxvX7j3dEL3jdENs3pkT&#10;cdvOqtfntNZrgwyqIY1qSJ8xAXvNJqLCZtJwHX3K2xaPqS/a3Kd232TMvHWLtbTjKs+j+YIw8Og5&#10;adQhTcjGPY3h27PrIvYl1UQfjqxMrAuvyFLLDpfWh1U1HVeUnzseUdJapypsrVu7s7UuKl87ZOrp&#10;IsNQH9kzxmHf/PGoXmb4pYE28XUrw/DJdZdx97rtpl/uYiw+c9eTXX/dV1xxSaQqbg9Mym0Nydmi&#10;kRXGNirLZeq42hB1xpHghv01QU0N1WvUFw7Lajqqw8vbaxWlbUeURdohS08HmYajkTvdAAfnjcGx&#10;JWPea5wNei7ZjO58ZKl/7ZnztPNPWJaN3R6M6k6esOSOQF5wQ5SYflmakXBh9S5FW9iBoPMx5YFt&#10;aeXSjuIy6UX1ocCOqweCWi6XhdRfKg+t+b0irOJipTbIphqyqYadP41GhenooYZFo163L9btemik&#10;c63Xemz7K5qx5hXHou6Ft0vZM2/f3Y99QrMe+sUldfqnRN4V5QXdXl0ovr12n+huSrHofmFRQFf9&#10;3oCu23vEV28VSs/f2Leq+XpJkPpaqTbYqquDrYajUDRFF7WzdN6dMiFddwzI9d6Zuu2Dyww1gzST&#10;+kF368oBT9ei11zBtlfc0E293NjoHt6mNc/5OSufi/P9exQ7BL3JBYKXBXmCvsPb/frbtgmf3dku&#10;vN+ZL7pyb4e47e4ubZCrQ5A7QQ8HDckb9Vhy/4I+uf5PA9L+1nS05pPd5PrPdNPKzyzb4o8sdu4H&#10;ljDlAzs0/j07Ovyde5LkHTdV8FaQzR8MzvEZjMnxfpuS5f1uTybvfU0678P5NP7A3VS/p13pgvuP&#10;srRBPiHYM1anp1qX3GnRI1eujCJtg4ZE8y8Lg/oR+2mVI05mxSMu9nkjK9xSR1b4JwzTQiKG6arV&#10;Q4z4gC/uyfxP3pt5H8VbvD7KtnA/xW32/Jy2ifN590bOl8PJnK8tSR5f7/zmPfjgV22wk5B3Bwm5&#10;V0/IlfO65NztUaRpxEjnGMzHlcPauAg25rmws0+FPTsR9r4qOEiD4Shb+X1FpO8IM5Y35Bnv+c1v&#10;vce3wAT3Ifl6t6H4ePZwahxzuGAdc+RQLHOkPob574vR2gztJaSzhpqvIeTcZR3S2KVLajBZtwx/&#10;H78X5sbbYGmWAiubBCymR8DaMxhLBSthJ/WFY4gXaDIO2HI3eClZ8FcyEahkIFxJR6xiBTbKXZAT&#10;7owiSpVMm4f/IORaAyHn2wlpvE1I1WNCSjBBbxeMx+XAZNommM6NxzwrJcwcVmMBIwCWHD6sfTxh&#10;I3CHo4gFmpgBtoQGrtQFflInSKSOCJU4IFJijwSxLVLFNshdqc2NY4S0nSHk5DVCqrsI2d9HSD70&#10;9dIxfkwyjCbFwnhWOGbOD4TJYn/MteNhvrMHLBhMLGbRsYz68DlwnODiuRxMrj08uLbw4S6DkLsU&#10;q7hLIPNcTB1sVkjkaNPRTEjL74TU3qXmPyIkt5+QlO9ELwG6BpHQn7AG46asxF9n8mFkyoHxAhZM&#10;rGgwXeoEM1sHLLS3g7WDDWyWL8VyR2uscLIC02kROE4L4eNkAaGTOQIdzRCq1ak2Qo7eJKT0ASF5&#10;TwnZMkB04qkGJchfgkDGC0H+5gW9qWwYTKfBcLYjJs+xw09zl2HWL9aYM98Kv5hZwtx8IRYtWIAl&#10;Fmaws5gHZ+pQYSycC/eFc8Bb+DMEWkE+dgxCpkyEyGQavKgnXg5W4Ls6gu/FBi+AD49gMViqYDAS&#10;w0BPDQctV44VhZQyBWi1lBMK0M/IQb9M6ZKD+Ycc7k/DR7g94V98Xso++PaFvfHvD+sXvgn9ESj+&#10;r4H3ZzbV4MtwhC+XDW8hH5wgCdhUg2sC1ZAiB227gmqgZh/6XwP9vw2UywowuhRgPZbD46l82Ksn&#10;/DP/Zfh7vz7ZgLA/rC9g4IegHGuANVSDmGrwphr87BZBSFsOIYcFgYAP71UScBRrwI6Tw3WzEoyt&#10;KtD3UA5GglFDUUfC9YwKrldVYD5Uwf1RxIjXk4iv/OfK94Je5UBAn+KlqF/Rs3JA+SOIGGOAMCND&#10;SGZPBd9iDgJsLSGlbj2JOxMiXx9q3STgyULhEasEe0MkmNlRcN1FORAN1+poMNVRYJ2lXI+C24Oo&#10;79xHa7/5PFn7QfA88k1Ar+qluE/1VPI68rGkf+2PQEU1yKgGKdXgRzVIl1kg2NkOwWxXBPp4QySW&#10;wDc0DNyoCLgnRYOdGQvWDkrpOrCq14GtprTGwu1mLDhdMcPe3TGfBH9ED4qeR7+S9EY9k76K7g58&#10;HdP1H77rLKoJAwvjeBABAbEo4G7FqY5H3FqXimOrRauIioCy7wlLCARCIPseAgkJSwIEQiAJkBAI&#10;EUFFAUWhIoYdZG1ZFAUVxnbo1KqtW29z5sxrfPg93//L93DDTYNEaytAO9pB+CYnCHBxBtQ+F0Af&#10;OQjo790g2tMTwgOCIQAZDT7YRDhHToHT6URwl5DglIIE7jqjayTw+IEEZwaIH8//SHx9cYqwGPiI&#10;MB8ym/o4/FnqZMQ8YSRygTiEXCCZAknLrADjYAeRxoZQ468X9+V2SDq8H3AnjgH27FmI9Q2EiPAo&#10;CMAkgjeBAOc4FDiTTYUzctpfZytpH8/V0z6cb6G+9+qm/nlhnPJrwBR5PnSGPBMxR/4J+YwyjHpO&#10;7Yt6TuuOfmYS4IwN8cYG5EZHQP1zIyTt2QaEw18C6fg3QDhzGnAX/CAuBAmRMdi/ApOJ7y8waG+9&#10;M5l/eElZb3zKWa8u6Jm/+zYxX/p1MH4LGGcshE7TZ5BPaOOoOcZg9ByzJ2aOdT92lt2ONg2SrSwh&#10;YdVyiDI2oLeuB8KeL4DuuhtYxw8D07gNio8P4APD38Wj4t8gEwm/B5MZ//XncRb9xNxf/Eu5PwdW&#10;c18EXeMshNzlzIeNsh8jH7HGop+w+2OfcDvRj3ntmBnenfiZ9JZPALyxAWtsiNngANh/rAXqbmfg&#10;urpAuttBSPdwA66351t6QPCr1IjYXxMwKS9QBPp8GDvtaYgoYzZUlvE4TJMxE1Gf/hDZyptGDvHG&#10;YmZ4fXGPMjowDwVtCdOZt7DTmY2J05nXPwFSLC0haaUtxK53APyW1cDavQn4rttB5PYVZHl8+07o&#10;ffpVeoDfIjMMtUBEJ81i8dSHMXTeBJKfOY7MF46iyoTDUZeEQ9E3hYOxfcKeuClhe8KkqCVxIrsx&#10;aSL7Gm4ipz55IvvyJ0CqsQFnbIgzNhC3OELa7g2Q5foFiN12f8jzcH0t8T6xmOPvtSAIDZ3lxMZN&#10;UXDEURw5bSCOK+pBZ+d2oYvFhjituANzTdwe3yFuw46Lm3Hj4obkMUkdfizvUspYni51TFKdOm4S&#10;ECwsINneFjDrVwHV2QH4u9aB+JAzSN12vJV5HPhN5n30RaG/x5wk1G86KxY1yk1M6aMQOPfxjOy2&#10;RH7+bWy+9FZimbQ5qVbaiLsjvZ48Iq1PGZHqCcOFVUaVxGFpBXFEWk4cKTDlfw14exvArlsJTOeV&#10;INq1GgoObfqr2G3ba4XH3v8ovV2fK/yPz8hDPcfzoyL6hQnJ97l41m0qJetGKld6FZ9dXIeXy2tT&#10;quSXUhvlNYReuZY0KK8gD8rLyA+KlZQHxaWUIVkJZajIFCD+vwG31h44zp9Bzk5HKDq0/r3CbcvL&#10;itM7/q3x2jer8TsyWRbsMVSMCuvMwyS2CnGMG1yS6DKdWVhN5pdWkgqUanKFqpx8RamidChLqX1K&#10;Oa1fKaP1K4poA6VS2mCJlDooNwVISy0g5TMbSFmzAnibV4Bk5yooObTmz/LvNi1qT299rvPaOaP3&#10;3T9WGeDeq4oMbpehE5olibR6YWpmVRq1UMXkGu/lVMhopepCul5dwGhV5zG6KySMnnIxo7csl9Gn&#10;yqX3K3LpA6WmGBuWQuoKayCusQP+5uVQ4GIPyq8dX1ceW/dzjfvnc3Xnt07WeX71oMbvpEETHnhH&#10;GYNpkGEpegmeXy4iFxTxmCoxm1+ZxSqsErK1VQJ2UxWf3anls7sq+axutYDVUy5g9pYJmH0qU4Bs&#10;bCAYGyirl0PmZhsocrH7WH5w5UvdUaeFulNrZxrObRhr8NjbW3fxxF1diH+TJgpdp8SQKmW49JI8&#10;Qr5YRFVlpHOr2Gm5Ncw0lZ7Ou1pD43XUMNIM1Sxup5bN6dJwOD0VHHZPuSlAMV8KRGMDfbUNZH1u&#10;DfIdtu8qD9gt1n5r/7Th+1VTN0+sGWp232Vo8HG7XRfke60mMkanQRNUqsQ0qTxFkplPUjCyGNWE&#10;TEEtPrO4FiesvZQkuqfHCzp0hAxDNSm9U0vhdWmoad1qU4BqbCDZWQPbyRpyN1mBcvuyP3T7bF5c&#10;/Zft45vHbMZ/OOzUd+eky91mr6ONDQE+tfXhKLU+OqVYi+HklCflcEtSSwhSqjY+j6ePyyvUowtq&#10;amKl7dUYiaE6IdtQlSTs1CYLuirx/C6NKUAzNpDtlkGakxXkb7CA8m0WL2v3WD5vPGAx3b5v6ZDh&#10;awfDvRPbW9rOHblyy/d81Y2QSMVVJC6vNpbJ18UAJSDa34toGpwMqyJWRCvSqqKUUi2qTFeJLL+r&#10;ji7tVscWdavR+V0aTG63Oj7bNKAvMQfK8mUgcLSAonXmH7RblvxydfuSmdZtZmO9m5f09O23b+v5&#10;but1g4er/q7P2bI7AaGFN8OwoutIGutKrABfG18QU5OiiKjhlIXr81Xhl6oVYbVtpRG6gVJkRb8C&#10;pehTRsv6VNGFpgHDzBxoy60g28EcSlebvdGvRcw3OyHGu5ch+ofXm90b2WPXPPyN8+WBUwfUPZ7u&#10;xYaLgTntgXFpraEkUkskD9MUkxtxI6kopJEpC26SFAU1a6VBN1vzg5pG80PrRqRhuqGiCPUDWWTZ&#10;g2JTgGVsYNlaQp692buKFYjJKxaI0VZLRP+ABaJj0gnRMr3H5srU4Y3an47vLRn1OC4ZOn8xo/9i&#10;FLXHH4/tDGZF3o/IDOpIyPG/T8/xN+Rm+XVpRL7dtzN9ux4K/FsnRYGNE9lB9T/mBteOi00BDmIJ&#10;ZFibQ7ENYkpnhhi+YY7ovWeOuDdsiWh5stms4elBW/3TY+vKZk/+TXedfjV95WEAv6inA4obgiLK&#10;EhAFQYiCgSwsAQJJSCD7nhASwr4MAUWsSpWOtYy20+PoaI8z2qm14/Q4Wo+too5VR2ypWqWopShF&#10;AQUkiIRVKjzz+wPMi8/b+zznfu/3xV27vzODs6dDKN7WLjZW/CIptTyQ12ju6+oUDwp2yR7W7pS2&#10;7X1P+utnOySPGrdnP+54V9rSvUP2/dOdiiud7ysv/vYnV1BPddj3jtuzo4S0Un/PW5dmkevNs0lj&#10;2x/I2f5Vc04OxC48NsAJOPAiObqhPyVxR2+auPJ5uj7vGb9A2yOqlPUoN2c9s2wR99prxH3vbxb1&#10;H6oWDZyqynQ0V4r6uirFj59XZ/3cW5N9p3eLK9hN3EYPEvLwS0Juf0PI9etupPHeHHJ6cD75lzP0&#10;naMj9CUHRhnBDSOs9XUjnKRqZ6KowJmsNgyn5MqdGUViZ3a5YERXkT5WUMEbqylPHW8oS534R0nK&#10;5Lli7lRLEW+sq1DwordQ0NNf7Ar2EtJO3cGd04T87zIhjT+6kf88nE2+mPRyO/Im2GP/mwifD6fp&#10;IXXTMfTqaUZC0XQc3zTNlCqmOVrxTEoOHwJrKmS2ZBhtiSjO42CrlYm9lngcy43HeXMcWnJY6DEl&#10;vuk1uvLkb4TcO0lI03lCLjURcrqFkM8fEXIYi2b9BSs8PkCI93aE0aoQua4QUXEm0LlKxPDFiMvO&#10;AEeeghRVIoQaNuQaJowaBoo0sdii3oA9Kjo+VdLxlSIaN+XRuO9S6+eE3DxLyOWrhJy5TeU/JORg&#10;FyF74TF7F7zca+Hn9UcErsxHyGoDVkfLER4nQmQCD/SUZGzkccDmM5EiYEAgjIFUuAF6YTTyBetQ&#10;JYjAe/xwfJSxBkcpJ9Ndaabe4ZVLhJxtJuT4z1Q+dQcf9hJSNzNr9ia4u5dgwQILvH208A2QYmWo&#10;ALSIVITSExAeG491cRsRQ31GmCw6kthRSGdHIIsdDhU7DGZ2KIpZIdjEomEXMwgNLn13gZBz1AxO&#10;3CXkUBuV30nIthfEzT5D5hSCuJswe74S7l5ieC5Lx+KVSfAJZMIvOBaBoXSErIlCWHgkotaGIyZi&#10;DZiRq5AUGYyMyCBkRQZAFeEPU8QKFEb4odylb68RcpKaweEHhDR0UPndhFQMEjcbyBw91UEG4ikA&#10;WZQC4s3GHN+NmOu3Hgv9o+AdEIHlgWHwD1qNYNoqrKbREEELBJ22Eoyg5eAELUNK4FIIAr0hCVgC&#10;pUvQLvCExHcJeCF+YNFpSGCEgptMB1fIQqIyFWyzAPFlYjC2ShC7W4oNn8iw4QjlBOW0DDGNlBuU&#10;Vkq3DLEvpWC+kiLBKQF3TDKVNpE9njGZNSyYcgm6+Z6QLvNCerAfEqJo4MaEgpdAB4/PAleWikRT&#10;JljF2YivkYFRr0Dsx0rEfkr5gnKa0qjExiYlGK2ULgXiHQpwhhTgDst/543KxvnjMqdwUuoQvZYN&#10;uAD9/HmQUx0yqA5caoy89avA50SDn84CT5oGrl6EhEIZWNVKxO9Ug7FPg42HNWAc1yDuFOW8BvHX&#10;NWDeU4PVqQZ7QI3kl6rptFeqCf6I0pk5phgUTyh6syZVz12AgeqgoDoIaMvBWxsIAT0EYmYUxGlM&#10;CLPTkKYVI9kmB8dOZdTpwPyzHsyDerA+o3ylB/ucHpzv9Ei4o0PiIx2S+rVIG9RO8l9pnCKnZjB7&#10;TN0rGdc8lY7rnsjeDkbPeVAuWwwh1UEQFoDsdcGQx62DnBsPiSgVQrUYaRYluOXU+e8akfCBCQn7&#10;TUj8ew6SvjQh+YwJ3MsmpDSbkPqLEWm9xim+wzAiGtI7JE79M9mo4Yl81NiuHDP96gJyPOdCvXQx&#10;REG+yApdCWVEEPSMtdAnM6ARciFXiCDKUSGjhDq/xozUegtSPrYg9bAVacct4J2yzKRfsExn3Mh9&#10;w2/NfS3oMY+IHWaHdCinRzGc06Fy5rapRywt2hFri3Y0721gnjcXmqWLkBXoCwW1G4a1AbDGhiEv&#10;KQa5/CToZZlQGpTIKjBBWGWd5tfl/57RkP+af6BgUnAsf0J4Mn8s81z+mPiqbSTrrm04+2meQ+aw&#10;dquGrI80r2z3dcMFP+mHC5uNzqIfXEDuXA/ofBZBQnXQUSudF7YCJTGrUEbtRnE6G7bsjBmTVj6l&#10;tpompOW20aytRU7x7uJX4k9KhrKPFA9KThQ7pF8XDcgvF71Q3C7sU3YWdmsGC9p1L4taDEMlt0xD&#10;pU05Q2XXzC/Lr+a+HaxUB4PPQij8l8Ic4IOSNb6wb6BhEycS1by4mQpx6mShSjKSazYMaYttA4rN&#10;Jf3yneXP5fsqnikOlXer/lnepT5V9lR7sbRT11zaoe8obTM4yu7mDFZ8b3ZUXrMM2P9rHbBfyBuo&#10;cgV5Hh4wei+EZoU38v2XoHK1D2rX+2Mbew22pcVM1ooSnXZFpqPYqO61FFi7DPbS37TbKx9r99jb&#10;dX+1t+mP2h/q/22/b/jW3mpssreY2qvumAeqblj7N13J69t8wdZX801+X83XBX01Z1yAzcMdJu8F&#10;MC73Qqn/YmwOXYI6uh/qWSFT9alRIzszmY5tMt7zTXpZZ7ktpz2/vPi+eUvVPVN9zU+mj7bcyjlc&#10;+6P5eO0PuWdqb1qu1DZZW2qv5/XWXvw/3XX+D/W+B3D8YzBDEtGp06K6befUFbciJJUlsm81lslu&#10;LIMxzBhmmBlmwWAWzIIZkzgikSVE6CF1OFmylSyluHWKlls9Trot93zu9w/gh+fP79fj/fn88PlE&#10;vaS3xrxMb4p9kdFAeJFRR3iZcXUNMEpLC4YaboDhW/QhaYceTN+nD7mmm2Gu1c6VPLtf3/Ndjr3K&#10;9j71PDPQdYYWETBOiosZiqVQ+vGM9L6IXGZvZDHzNl7F6sbXsW5FdbA6owdZN2MWWM2Excz6uIXM&#10;2viFzOqEhcyqhMXMyoRF1mpgNNIQhjREbdaDKTt0YeY+XZhrYvhdaLntk9h275LY2XhR6GUxlxfo&#10;MMEOww7SY6PuJpPI3fFpjI5YNrstVsC9EVvCbSZUcxvjWrjX4+9y6+PnuDXEeV5V4jyvgjTPU5Ge&#10;cZWkZ5y1wBikIdxQFxI26cK07TqQs1cHCg7rfymy2PxedsbopfzcgXmZp+kjsZ/tMD/E9x47OqKb&#10;TkxqpaQwGhMZvGvEnNxaYjH/CvESvzqxnl9F6uFfJj3kq5Ln+ApEafKTXDlClvw0W7oGGIPBwAgD&#10;XZiwaT3M2K4Nc/ZoQ7Gx7l/y4wbLitM/L5Y77ppVuv9zTIY9PSAK9rrNx4e1s+MTr2ckZ9RQadmV&#10;ZHaBKlkgVJLLhApyjbCUclMop4wIpSnTwuKUaUFhykyBOGU2X0SZy0PwVwNjkYZIpIFkqANZ27Rg&#10;3m7MD8mhdR8VZhteVZw0mK+y3/KowuXgkOL8yT5pkEenKDKkiU9IqOWQ6BUManYpjSGUUnOKiqiS&#10;YjG1sliY2lJckDpQnJ/6sCgv9VFhXuqUiJ86LeRTZwrWAglIA37jekg21IbsrRgo2KX5TX4Q8+7S&#10;kXX/rrbSna212TRWfe6XgQrfEz0KnFurNPxivTgmriqPmFbGJfOKmDRRfjpbmksTyrPpSjmXXi9n&#10;p9+RZ9HHZVn0CSmb/rCYTXtUyKFNidYC49AYGIU0UA20IO9nTSjeqbGiOKC5XGWCfl5npjVVb2Uw&#10;fNVpX1+1t2VnRYBzoyI0sEYWHasqjKdK8pM4+TyqkJPJkDOYuQo6U65MY9YoUlldCirzQVkaY6yE&#10;ljEho2dMSjLSHxZlpD8qXA2MR6NhtL4OpG3EwNwtGlCyA/VJtQf1Z82v6nONxurjTRb6A9fP7ump&#10;8zRvrfZzqrsc7FepxEeVyAkUURExi1dAFtCzafJkDrs8kVOoSuBWquK47eVxvBElkT1aRsocK0lm&#10;jcsozEnJWmCCJhrGbVgHGRs1YcFPqL/lW9XeV25XW6jfCaba/qE23Ga+oa/FbldHo9vRxmsXHKpr&#10;Ll5QVoVHFquik/il8UyWhJRHFqbIYvOZ5fh8gSqy4JIyQnBDESEcLcXzR0ujs8dKCNxxeTx7QroW&#10;SEQaiDpaMEtPA4oM1b4rDMFyjT6YbdEGY51GoP/WUZ3ujjNGN9pcTK82+9heagjwll0NCRNURxI5&#10;l2PT05QJOfEl5KIIKaMkVFpQGiJTyUPkLbLgkgeS0OIJSZhoQhqRPyHF505K1gITNTQhWRsDeboo&#10;KNkAlivWgcf1aDDejgaDt7eC3l5T7fbbNlsbupyMqzo8bUpbsR7iJlxQdkNoXMZVfCqpOpaDryQJ&#10;gi+nF128nF+IqywX46qahYG/DRfgLk0Lgkofi4KlU6KQwilxiHh1kIQ0pGE0Yd46tQ8lGDBdrQ7G&#10;mjTAYJc66LtnADoHDqEb+602X7lr/4uy19WqqNvHmd/p589qw0VRWkLJMY2RzOCG+OyABhrfv4Gf&#10;63ddkYNtbORhm4Y42Pp5rv+Vp9kBFU9ycYo5Pq5sdTBZXQMy0ahvYk0wqwJgvA4FBttQoA/5+3UO&#10;aYPm0X0atQ/MDFTDp/dKB53M8vvdHbLu+vhSe7FhcT2BxNCukDT/zhjmhVtU1vmuHKZvdxnDp/t6&#10;unfPIM2760+6740XjPMNiyxszUIm9spC1mogBaUBeSi1RRkAk78BMNQIQN8tZH4/CjRNoEHttBGq&#10;YsZEV/b4hJHgoZ0JZ+LcqbRRN/eEES9c+OD5aP/7gSSf+3iK130KxXOQR/YcLknyGKlPdH/wB9Ft&#10;5A3R/d7bJM/uZYpX6xLVu/X1qmAqUP9LAMB0OQAjdQDcawegC/l7NQ+rgyvTGFCxuBtVsmi6XrRo&#10;uY33/NTB9Gf2lolPHR0j51x8A2Y9gn1msXiP2fBo97mkaLcnbLzbvCTS9VltuMvzO2HOCy9DnWY+&#10;RjqPfYx26f9IcP19dZANwFMpAKPIDn5vBqC7G4CWPwComVAH5a/XA9nb3ZrCt8Z6vLfHdqS/sTxE&#10;Wra2iFw6ZR+wZOvhveSEdV3yxDktBwY5vokJOvs29aLDOz7O4b0ywP4/zf52H0awdh/fX7B79dnP&#10;4ekKzuHJ6l4jO5hE7sFAPQC3OwBovQdA7QMAyh+jgOSTnlr+ZyM0Z+XARvrKYSPSypGD+BVzM9xn&#10;y1M+K9aOriu27me/OHvb/dfH9/TXIF+brwQf62907xPfC7ysflR4Wv5o87D836Sbxd/vXK2/fHU5&#10;ufJtVTNyAAZrAehtA6AduYd1Q8j8SQAK5wDI/bYexYJbMKlwlz4R7t8WCQ/tw8HDJj7wyHEXaG7j&#10;AK1tz0C7s9bQ2dES+jgdh0FOZshD+Cikn/0XzHcwhSp7E3jD7jActD0M3yE+nFnNSBUAd5AzuNkD&#10;wDXkDFRjyPxpAHjPAMj4jlYnQz0tAty8IQxu/8kf7t7pBffvd4YHje2hyREbeMzcCp6wMIdnrI7C&#10;c1am0Pv/dNd3WNPXGgfwn1eLyhSRrWyUvcMIIYMQEkhIgBBWwkjYOyBQhsojS8oVrnug1zrqbMW6&#10;tVitSmtVeh/xatVqRbGAKIpUKILI956nf+f+8fn3vN/nnPec57x0d8iDXJAT5ITKQEc0B9hjG3HY&#10;3w4/0OxwXaPuTor6jtyD4z9S1F5yBpvuU1TjE4qqGqAo9Qw1NxtaC1KgoyeDoVEUTMzCYbGMBWtb&#10;OhwcaHBe4Q1PZw/QXFzBcHUC19URIlf7vweldFcrFLlYosbFHC3OJthJ7NKo6zxFfXuNovb3UNRm&#10;cgZN5AyqnlNU4StqTsYnal4yqAUxmKMbgc8MQ6FtHAwDMxqWWHrDbJk7rKydYWezHE429nC3tYGv&#10;7VLQbSwQSgYVobUxZFZGSCMf5XzySawiqjU6RXrg4C2K2tpLUc2PSP1nFFUwRFFpo9SceFDzokDN&#10;54HSYYIy8Ae12Bv/MHaDlukKaJvZY5G5LYwtrGBhuRTWluZwsDSBi+VieFnoI8BCFyzzheCbzYeE&#10;fAqSTD9DskaIWGwAtoUxaMst4eNpDT8/O/iEOMJH4A4vqR/c0wPhWhwMl9oQOK9jwmkzC867WXA5&#10;xIJrJ3GeBberLLj/QjxmwmOICc8/mfCaCYEPGPAH41MQgqeCETzBAEMTRJIMHJLBn2SguVshgMxY&#10;/sGOoPE84BtDg3cqHZ4FIXCvJrWa2HDbwIFbBwfuBzjw+IYDz7PEZQ68bnHg/ZANnwE2fN8RH1mk&#10;Pms2CMxpBkImmGCOscDSBCJDksHcGAGOlggk8y7d0xZ00tJ0cq0CJf6gyRnwzWXDuzIUXvVceLZx&#10;4bUjDN77wuBzjDgVBt8uLvxucEG7z4V/fyj8R0MRMMVBEDjTIWBPsMAe5SB0JBRcTRBlqA+u+RIE&#10;kgwMp2VgudmARXMAm+MBpigA9EQmArPIumU80OrC4dfKB20LsYcP/8N8BJzgI/ACH0Hd4Qi6Ew56&#10;Hw/Bb3izjA9hH5kImyA13nLBG+YhfIAPviYQL9JHGMkQ7EDameTgOVuB72sPAdMD4ZEB4MhYYCrJ&#10;usUC0GsjEdQsBH2jEMEdxAEhGN9EIuRsJJg/RILVE/GJ/SRimvNa8CF0UjDOBf9NOASDAkQ+j4Tw&#10;iRAiTRBtoAee2RKwbc3BtzOHaMVSSLxtEc1wQxR5+iJi2eCl8MHJF4FdKQarXjLLapPMsLdJPnL2&#10;SqZDj4inuCfFH8IuiSd5P0dNhD+Kes9/KXonmBC+FsyKXghnxb+LZ6N/lczG3I1GrCaI0dcj18cI&#10;PCtTRFmbQrbcHImeVkiiOyM+zA+xEtIzyYIZQZZ4Orw0dpK3WjrBa5GOh2+S/snfLR0THJS+i+iM&#10;HY28EPtW+GPMG9H96OGooejBqIno5+KP0ocxH2W90pn4nriZhJ9lnzSCVF8XEaZGiLQ0RtxSYygc&#10;TKD0sEQG6cv0UK9ZuYgxJUsIH5coJWOiItlbYXXCiLAx8ZWoPXE4akfCkHh/wqDk6/iB6HPxf8Rc&#10;l/XH3ovrkw7GPYkdT7gXN5XUEz8t/ylxWnEtaTrlSrJmiNPThdB0MaLJXsjJ85Jpb4Q8N1MU+tvM&#10;5rNdJ7MiAsbSpNyRxBTxS2lu/EBMubw/uk7xLKZV8TR2q/xJ3Jfyx3FH5Y9kp+UPZVflv8bflf83&#10;YUB+J2E85WbSh/Rr8knlJcWk6kLKX6pzqX9laAIZyRBFMshMDaGyMECB3SKoXYxQTrOcWslcPqbm&#10;+7zOi2YOZMgj+xRZsseJ6pQH8bXp9+KblHcTNqjuJHao/pP4leqXpE7V7eQu1a3k26obir6MbsVY&#10;5vep49nn097nnE5/n/Ot8n3ucZVmSNDVgcTEEMnGBsi10EOprR4+dzL4VOtrOr4qxGakmuc6UC4O&#10;eFqcFPYgRxXTqyxI6UmpyLypqMv5SdGa263Yknc9ZU/e1dQjeVdSz+RdTuvOu5T+KO+i8k3+adW7&#10;ws6M0cJjmaOFR7JGCw/9H0gkGaJJhjQy9xaZ66DSRgerV+h+WOu9eLQh2GKoPsyhb02U18PqhJA7&#10;penim/m5iuuZ6pzLyprCLmVj8UVle8l51Y6Ss6oDJWcyTpScyvhefTKzV92Z9VJ9LHuk9GDOSOn+&#10;3JHSvcSevBG1JkjS0UHckkXIMNRBqdlC1FotQL3jwvF1nvqvvgg07v+Cs+y3dSKn3rUy+s2aVOG1&#10;lVnJXYVFOWdzK0pOZq9ZeSK7peJ49uaKr3P2VBzNOVZxJPdCxaHcWxVf5b2o2Js/XPnvguHKXQXD&#10;FTuJHQWvyjVBso42Eoz0ycypjQrT+ahbpvWp2WH+u/Vu2oP/8jd4uoFlcr8t0rGnJS7w+lqFoKs2&#10;I/FMeX5WZ0mp+mhhdeXB/IbqA/ltNfsKdtZ8WXCwdk/hqdrdhd21HUW/124vGqjZWjRYs7losHpT&#10;0VDVxqKhzzWBXFsbyYZ6KDBYgGoTLTRYzptqtZ33ZoOzVv9WH+3ftjEM72wS2N9oi6VdbkkOP1ev&#10;lHWuys04XFlcsq+somq3es3qjpKWuu3FW+q2leyt21JyvG5TyZW6DeoHde3q/ro29Ys169V/rP6n&#10;emBVa8lArSZQkAwp5I0o1p+PVUvmodl87l/t1nOHtzjO7etw17rfEWRwezvf5trmGJ/v2pO4J1vS&#10;pUcbspX7VxcW76oqq9paXl23sayhob2svXF92a7G1rKjjS1lFxubV/Y2Nq3sa2gqe1bf9D+26zQc&#10;6r2NA/g9Q4ytkyyJ7NsYM7YyElnKTpGdMETWFGowaMY+JmuKJilKtlZFnfbNUT0nLVIuJUXq6Xrq&#10;HE7recrJ/fzO6cXzZl58/i/+1/W/7vv6/b4v/t+sycLSrJeC0swpviQYTXaIVZTHTCUZFKhIoWgR&#10;9UO9FuW1WI8y1mJCfdBip3Sr2V3nijjA6syucNfjNTEB7aKNnP2lqZsaBFtyqvO4hRXZ/PJSrkhU&#10;zG0UFXIPi/jZfaLt2XdEBdnPhNu5z8u2c1+U8LdNFPO3TRZKgjFychivIIdcxXlYrEydq1aFmQZ1&#10;mNyvASNtBpTBNlvFG62rl1zYv5Z1Shzq1LU7em1rbXyUeEdySm1ZOldYmFVYmM+ryOeVVOXy6qqz&#10;eS3V2/J6qrPyblZl5T2t3MYbE3Fzx8uzc56X5WS/KJHknx0S5WiYqyCFZfMpX+t+grfi+fDsoDwM&#10;dejCrc6l8lfaXRefOeRnfuxAsMPhvVG++xriInbtTEzaUZW2tag8g59bzK3IFPBr0/mVdWn8proU&#10;wdHapMLrNUmC0erU7U8rNxWMiTbnjQu38J6XSYKxNDlMlZHFfHnqnEgB3u2iwZPmefCoXQYGj2jB&#10;jaPWtPNHnBf1dPrQu9oC7VtaI7wa93FCa/ZsTCirT8nIr0kvyBRlCZPL82riy4R1G8r31MYJu2ti&#10;hVeqOMInlRtKn+5IKBoTJQqeVSTxx4WSYByNhpul56GARvlYJQNP91BhuFUa7nZJw8AJdbjcYyHT&#10;d9JR9egxT+ND3QG2ezvC3HYeig6qOLAhVtCUlM5tTOOl1meUxNXm7oipLauKrmusjKrrFK3feVkY&#10;ufNZeVTVuDBaNC7klI+Xx5ZKhhtkaZglJYWl0jBRB/B4HwXuHabCreNUuNKrDD+fYUif6LNXbj/t&#10;pt/cs8Z69/Eg18ruCP/ijpho3qH4lM0tydyEfen8qKac0simstKIpoaS8H2dReHNlwRhzWP8sD2T&#10;heH1k0WRNRPFkVWSYYKsLOZQqO8rAJ40ADxoBbjdTbrf393rnBz0XDKmdl20VWq54Krd+LM3q7ov&#10;wLH0VIhP/onI8MyjnITErvgt0R2pueHt3ILQ9pL8kI7decGdHbnBnRdzgrrGuEFtb3KC9/+bFyp+&#10;nR/aIBmmUOchH+B5DcBwE+me7aT7ke51/izAyatU6OrXobT+YiUvvuGoUXvNnV5+2ddu+4UA963n&#10;QgJTzkTEcHpjUsJOJ2YEncrKCjxdlLnudH1GQO/hzQF9F9L9+56mrTk1k+5/5PeMde2/ZQUefLdV&#10;EswAqQ9lAKO7AO6SM/jlKMDFPoBTlwA6B6jQMqgK4rtmMnWDbBXhr876gtse1tybvk6p/f6+sdeD&#10;w8KuRcauuxq/0f9qRuKaa4KNa67XJfjdaNvg238uzrf/Ccfr+qc47/OfE3x7Pyb5nfyQLAnyyBlU&#10;AQyRM7jZCXCZ3EEf6Z/dpP+13JGC3Y9pUDOqKyUctVASjCzXyn7sbJY27GYXN+S9OvzB2rUB90NC&#10;/O5zInwepEd4DxWEez+sDvUabg3xfHQ2yOPxaKD78Pug1fdmw9wHZiM8rs2ul2SmBGBkN8C/DpEM&#10;kDs4S/rnMdL/Dt4GaBySgspnNCif0pHiv2IocqdsNNJe2hnFTTpah024OgZMeLr5TPj7eE5G+rm/&#10;TPJ1f5nt4zZV7u32aq/n6tfHPVa9ueXu+uat28qp754rx9HHaQT9JBmvJnewH+DGEZKBMwAnrgC0&#10;3QLYcw+gcoQCxb8pQMG01rytM0ZKaTPmi+KmrQzCp22Z/tMrbL2mXRxWz3i5uPyxztXpffQqx/ep&#10;rg4feC4rPu5wtv90wGn5517H5V/uOdh9+X0F+xOuYE+joyQPxQAD5A4unv6RgfYBAPEgQNUwQOEY&#10;QO4nOUrGVzWZ5G/aSpxvhqph3+ja/rMsY89ZG6brrL31yr9cltl/92Kzvweyl81Fs20wlW2FPFtL&#10;rFxmgQeWWmCfDQsHrZn41oqJXyW63UYy0APQSzLQ2Q/QdIfMHyLzRwG4LwA2/SlNTUAl2ShUVQxG&#10;zYVrUFfDHY20Sek1sEdLY1tkm9rgSjNL9GCw0J/BwEgzOiaamSCXbojlpgYoJrpN9PGqsR4+kujq&#10;cZKBcz8y2PwrQPUDMn8EYNtzgORXALFfQSocpWXXobyiNy5YsArV1BxRU4ONulrWZBcLZOgy0FrP&#10;FO30jNBZTx+9dHUxSEcbOdqamL5EAwu01LGSFIcmTVXskOjc2R8ZPEAyWHsfoOjv+eMASVMAUQAh&#10;IN7fb4ES/BdI+SHIuiMoOKH0fDukLbRGJVUWqqjTUUPDGLUXG6Chpg7SNTXRUnMRsklxdF6sjN4a&#10;Shi8SAE56jTcpCaDueTnpERFkpMkgwdJButJBkse/3/++v8ABPwBFK85kHYhOyxHkLdBUGIh/GSK&#10;oGyI0iq6KKeqhfNVNVBVTR0Xqy1EHTVFNFKjIUNNGm1UAR1VAN0XAvoTEcqAsQskQQfyqRXpeSbm&#10;mmjGWoJmS3XQxEEPDTwM0CDYCA3iTNFgCwP1881RT8hE/Z1MNGgi2phoeISJRr3ERSYaDzDR5CHx&#10;whxN35kj/Ys5miGD+PFkIP27OTL+kgAd1ZTRmuxAN9NEpvkSZFrpIMNeH03dDNE00ARNOWZosonM&#10;4LHQqMwCjWsJsSWaHLRE025LpPcQ5y3QrJ+4T+IxboHmb1nI/MxC1hwTWWiO5M0cefNfK2T9KQGu&#10;JDvY6KijuakmWtG10Iqlg5ZsfWStMkKmPx2ZUcz/sV3v8UzvfxzAvySVXEKRU06Xn9PvhF/M3Dds&#10;Zu5zGzMzY4aN2bSvZra5bEguuVMIJZVuuuqi09Ep/U6pztH9V53uISWJSgfp/fv+/v21P55/ft6f&#10;9+PzeH/ej8cLbFLtwDrLHtYX4GD9VhxYN+DApg0HtvswR3Dwr9M42PAb5gYO7B7ag/1re8B9tAPc&#10;nN2cA2yYxfztAPaTToCb0AA8lxoD3tIM7K0swPGnH8DZ2hKc8avBycsK8MHW4MDEaiVjFVA82OU5&#10;gl2pE9jXYnZgpzucwOGQI+BPYn51BMerjuB0H//NeQg/6zzhMO0y6/DFFXCfnQH/wRWcRgng/FYD&#10;IJkag9NKM3BavRzc11gAcd0K8LRfBR5EKyD424BbJA5cuNgaELuAkwKrtNkVnKvcwKXR7ZvLLtc5&#10;1/2uX92OYXpcZ90vu8wQbrt8Ib50/uQx7jzhMeM0TgSXMSK4vfYC9xdkIDzXAMimS8AF+8LuluZA&#10;xlCx9/DbYAlUt3+AD9UGSGF48GS7AjGVMEfIIs4S1B7TxHKPLx71HlOeLcTPnnuIn7y6iB9JpwmT&#10;5IuECe8B93HvZ+6jlPduI5QZ92Fv8HhJAa/HVCDd8wPyXQ3AG+vBFVshJItl4IutjJC1ZhBm+wOE&#10;Oq8GGnk9BATjZ6lM9y+UJK9P3hLSpHcO+YP3FvJ7SjV5zKeJ9I7aTnrre5D0xvek14hfr9dr/xue&#10;QwFPPV8EjHk+9Z8mP/YHyr0AoA4Ege81Gvj1awA+JkZA+N/95iYQamECjDWmwLI2gxj8SmB4rvs7&#10;IgD3kRbp/j4gnjzqn+4z4iejDvsXUAcDtlJfBTZQXwS1+TwP7vR5RjtGeRJynvI45DrlUcgTyv3Q&#10;MeqdkGn/mzQI7A+F4L5wCO6NAJomQDU2ApK5KQQvWwLRy40gfrURJP5sAjyc+TSXsGaCTbUdZYS5&#10;DofHkl+E8P2ehmQG/BWSF/gwtCTgQWht4L2w5sC7YR2Bt8O7gm6Fnw0aiPg96I+IB0HXIkeDr9Cn&#10;Q/voEP5rFEScZQC9OxroJzUAP6wHqpkxRJgYAsdcH1J+1Ie0dYZfhXamH4VuK0b5lHWD3BCHJ2ym&#10;54Nont+dSBHtJj077I/IgvDrkeUR/VENEVej2iJ+Z3RGXGacoPdFX6BfjL5Fv8Acpv/CnGKcYX6L&#10;PsH6xjwSO8c8xJ5jHtQA/JcYQiA2E9FY5kwy04N0y0UgsdKbyrQ1HMt0XjYkIa16Igq2uc9nuA0k&#10;xPv1xwrC/x2DMi7F5DB/iymO6Y2pYp1nNbLOsXazemK7WGdie1in2ddYJ+Oexx6Lm2R3xc3E7efM&#10;cPbGz3A6EmbidmsAAVgPIcaGwDbQg9SlCwBdoftNtnbBpGK93ogSb/RM4bH8P7JAqwFJpNOVNLbP&#10;xaTk8PMJopizHBnnFEeVcJJTmnCcU8c9Ft/KPRK/n3s4oZt7KOEy9wD3EXcfdzyxI3GKt4s3xWvl&#10;TSXu4H3RCIKMDCDCQB+4+ljWMZ0PWRY6MzmrdN6r1um+KrDTe1RIXHIrz39NvzzC4SLK8j6Xnhja&#10;zU9lHU1CuYd5yuQDvKKUTl4lfx+vkb8nqYO/O+kovz2pl78z+Q6/NfmtoDllUrA95SO/AVOf8iml&#10;TgMINjSAqMWLIXkx9gbGOqAw055Sr9R+s3ntvGcl1vPvlbgZ3tjs+2OfKszuFwXTq3tTPK0rIyVm&#10;v1DM6xBkCXbx84Vt/NL0Fn5derOgTdQkOCjaLugRNQj+FNUJhkU1qeOiqtQP6ZWpH4QVgok0TYCG&#10;9RCD5d5UvfkgNdKGPFOtyc3mWkNlllqPKn7Svlnhon+lzGfFheIQ2zPqaOJRJSdwf1YSsx0V8lrE&#10;aFpjuiKjQVgkqRNWojXCJrRKuA+tFHajW4VX0TLhS7RU+E5SIhzbuEX4PqNYOC7SBEIMDICN5b30&#10;RTqQbaD1tcAIGSsxRp5XLEXu1azVul7rpHepimJxrpy2/sSWKLeDBWz/jtzEqJZsAbdhU4awemMW&#10;WiHOl5aJS7NKxA2yYnG7rEh8TFYo7pOpxU9kKvEbqUr8NlMlHkVVoncbVaKx70AoNgvx8xdAxsJ5&#10;kKOHTBbpIYPli5CHNQuRmw2rkCvb8At768nmp6uD/3lka6TLvpJYalshl749LyW+Wp6eVipFM4tQ&#10;RbZaUqTMl1QpcyWtSqXkkFIu6VXKJA8ww/JsyYhMvvGNVJ7xNlOeMfodCNPXh8R5uoDqas/kL0AG&#10;t+ggDyp1kLv1usiNppXIpWbcgnONpKUnGgKtDtbQHXdXxFCaS+PDaouS4spVqamFygw0VyZVZEvz&#10;86TSMlWmtFElkXbmZ0h78kXSO/li6WBOxqZhhSTzdTaKjmSh6JvvAF0Pm0ct7D/oaI0XaCOPyhDk&#10;bu08ZKBRB7nSaoH0ttnNP9XqadLVHLBm77ZwXGsdk7StikOrLOexiov5KXnqdIk0F1WIFQpVmnxz&#10;oUBRV5ii6ChIVpxS85R/qpIUr/JSsgdzBLIhRZr0dbYmwFiIzSMyD+RayAssd96vRJCBBm2kv0Ub&#10;udi+FOnpsNU53k5YcmCn76r2ltANTU0Mj5oGdmBpDTdaXZHMyy5NE4uLMuQp6iwVV6UujFdVF3DU&#10;u9RxBSdU7ILreWz1q1xO3mBOQs6QMlExrEiUD8v/H7B0F4II0f6ciyB/lSDI7VoEudaEIH27sNyz&#10;1wjp7vxZ+3Cnq8GevT4rWnbTbOp3Rrpt3cHyK2qMp+fU8xLQaoFQUJEuTSjblBNbmp/PKqvMiynb&#10;mRNTflzJLL8mZ5QN/5ftMg2K6szC8AF3UUGWXuh9oRvophfobqCBZmt22RFQkQwqivseRU3UMSoa&#10;NRpFUVAYjUoAIbgEUJPoRAW3qdGyDKJGy4U1iAuCiHLmEP/Z8+Op/qrr1n3O/c75bt03N31Tc+7k&#10;Dc25U9a1rMxYawl+YU2zAFbP19MeDOa+vZS7DlHuOQpwumwUnKiQWh2r0I8+VB7M2lsaLd9xLFG/&#10;6XBayNfFGfHLi7KmzNs/c9a0vXMXTdmz9Mu03WtXpu7ZsSI1v3j5xPzqpSn515Yk72ldkrKzfenE&#10;be3LUvOIzZbgDBg6sALg4SaAW7sAGgoBLlD2qvkR4ESVNRw/yYeSk5oRBdUBjjurwsV5J2I168qS&#10;TStL06MXHJ2amn14WlZGSc6c1OLFC1KKv16YXLx9QVLJoXlJJT/NSfzX1dnxxa2zEwpfzk3c2zU/&#10;6fsXC5J2WYJzwLqT+tD4LcCNfZ96cLaUsmcVwLEzlH1qGbD/rGLorjof2y01wbz1Z6IUuafifBZV&#10;J5tnVqYnTK2YOjm1fMa0xLKF2Qnla7Ljy7+dHldRNC2uouofsRUNmRMqWuil1ps14UjP9NiDb7Pj&#10;irotoD7Aow2f9uDKQerBMYAzlQDlpwGKKYPmX7CBnb9LrLf8W2vzz4v+zFW/hUoX/xLlOetcnCnz&#10;bFJkam16YkJNVlpszbxJMTWr0mNqt6RF1x2YGF13IiXqbH1SZF1LYtjP/RPDqwfSIso/TI4ss+TV&#10;qk97cL2AevADQG0FQCX5j5C/4CLAtoYhsPEmE9bddBuee1M3fvF1f17OtRD3zIYIfWp9bGD8leSI&#10;6CtToyOvzI6JqF8RHd6wKSq8oSAy7Gp5uPna5TDz1ZbQ4Pr3EabLGB10HmODzlnymPbgv7sBLg2e&#10;gzLqwSmA4+QvpAz6HWXAb/4zBHIbR8LyJr71wibF6FlNOqfMe0bhxMYgRdwf4brIu3HGsMZ0/9DG&#10;bP+Qe0v9Qpo2GIPv7/ENflDqHfTwgiHwwVO9f1Ovj28j+vncQZPPbQz8nMGz0FBEPaAZOF0NUFZH&#10;M0D+XVcANt4AWH3HChY/GQnzmtlDZ7RIRme0KBxSWrTcCS3e0rAWkyKoJVwd0Jqg9Wub4mlsy9Ea&#10;21dofDvy1D5/HVB5d1YpvV9cUxhedLjrOlChbUMVof6cG4M9oHNY8xNABflLyL+b/JsH/bcBFjUB&#10;5HSOsMp64zhscjfXJqlbPD6m25VlfqviBbzVi33fBrgYesJlXr0Jcs93U+SavhyZum+Fi+p9ntSj&#10;v1Ci7K8WKz7cECk+torc+weE7u/Rgt/pHNbRDFbV0gz8RjNI/rzr5L9F/kaA7EcAU19bWaWizbB4&#10;dBgdiWzbYBQ4+qELS48Kjid68lToy1dgCN8NJ/DlmMZzwRkcCS5zFuFGthD3sQRYzuLjRSYPHxHP&#10;LThHM3jyZ4Cj5C+4DLCF/GvIv5D8M/4EmPQMIKkHrGPQergZR44KwHFjvdFxvBbZDh4oYLihjClD&#10;JUuMXuTyY3HRzGRjPIOJGU6OOJeC5BoHW9xOH8xF9MFYZTcWT1lwmt4Bpb8CHCD/NvJ/dfvT80+n&#10;508nf1w7QEQfDAlEGO6DMMoTrcd44IhxrjjGTor244XIsuch34GNUgcndKfgqHUYg372oyg0DMNE&#10;O2vMtAWcPw5w1VjArcR2C8rPAxy8BLCD/GsH/ffI/xggrRlgQgdASBdYGT/CEC+EYR4II10RRosR&#10;xvARxjrjkHEMHGnrgGPt7NDRzgbZdsNRQF4ZeVXk9SXM5IkfAzjJBnAmkWMBurMcUCRlIN+diUIl&#10;C3laZ2QbOcgI56BTsjM6ZbHRaSGxmtab6P/vOMjcRxRzkHWcqOQg+wwHnX8lrnKQc5eD3GfOyHvp&#10;jPx+NvJxENbfcGlNV1mgpIwlljBQ5MpEiRsLRWpn5HpzkWMmErno/AVdNY9YSesNPORs5yE3nzjI&#10;Q95RooJacYqHgvNEPQ+Fd3goesJFcRcXJX0clCBnQILOH0TIIXj9QkvQg2qQUA1SFybKZSyUKZxR&#10;oqN7BNO94vgoyqDf2XwULhegcL0QRVuJ3UIUFwpRcpj4UYjSaiG61BGXBCi7JUD5IwG6dvI/uvby&#10;+92Q1+eKvF45CghRjwzFn4NqqkEqZqCbiIlKMRMVcjYqPbnobhKgW4wQXdOJbDHKl0hQ/hWxWYKu&#10;O6XoViBB92LiuAQVlRJU1hAXxQMeN8UfVA/Efep2Ua/6rahbMyB8rULxKxVKX3qgrOv/gBqGPcqF&#10;DFTxGOjJZ6BOwkK9ioM6owC1EWLUpEhQneWC6vlyVOcSG+QfNdvkH7R75P3aIvl7zx/kfV7l8nde&#10;p2S9ul9kPfprsm7DPZdXhlaXF97d0g7DgKxdj65tenRv1aHimQGVn4OeVIOS64R6tiP6EiYRAwMV&#10;bAww8NEYIkafeNmAd4ZbvyFH8c6wTNljWKvs9s5TvvHZpXztu1/xylii6DKWKl74Vbt3+p91/8u/&#10;3q0j4K5bq6nZ9Zmp2+1JwIDHY39U/+mP2vv+6HnXZAnqnOzRk+WIflRLMHM8RggcMMqVgRFeHDSb&#10;RP1B0fIeU5rH64Dp6q6ARZpO02pNh+kbTVvgdk1rUL6mOfig+nnIUfWzkErV09Ba1RPzZY/HYXc8&#10;HoY1ezSZ32jvhg7o7oSg4XYIet8MRZ+rYej7OWigGnzIH+Jgh9GMcZjIt8UkmT0mapjv44z8N1Hh&#10;ss7wJFWbOdPruXmO/qn5S/3jsHX6R+FbdQ8jvtfdjyz0aoo84nUvskL3x//YLtOoJs80DL/sYMG6&#10;oB2X2tFxbKc61roUkUWEAAlZSEhIyEIW+JKQ3SQkIiSCkABBlrDIvgiGXRQQGUBZHaQuVbTqcTm1&#10;05nanpmqqNRtqr7zevovzo/r9/2d57m/57wXfnD7DcLU9uuEazuuxtzf8U3M/M4LBBj0NR4GTxNg&#10;6EQMDB0lvg8MWLYYhqJ8PHI+uv8HkLPaF/LWL3zN/euS+YSAFb/Q96y7H0ve9D2Jvf1ujHjnLaI2&#10;8AYxY9e3RGvQVVJR0BVSZdA35MbgS+T24AuU3uDzlDPBM5SLIdOx34dMxj7ePUZ5u+cMBUYMxULc&#10;ABXi+mnvAwPRSQ9ftBBSkPdylvpA0UpviK1b8Bz73O9B0ralP/JDV3/HIX56k8ncNhsnDLpEVYSd&#10;pxrCZ6iZEdO0vIizNHvEZFwNbiKuGTdG78aN0gdxp+nTkcOM25GDjAdRJxm/4fvokNDDgDFd8TCm&#10;g/k+cBf6hmjkWowFPlC42BOmfOTxRrHG84lqg/dPii1+92TBy26I8WsvC+lfznB4IVMsMW6cqcGf&#10;Ye6PGWFmE4eYBcRBVjlxgFVPPMlqI/Ul9JF6E8ZJxxOukbrZP5M7E15S2hNg7FEOjD2CaOK+DwxZ&#10;sgiSfNAMfLygZKE7VPm7vdSucvtFv879B/1Gr1v6wA8vq6PWzMiomyeS2UEjAlHUKZ6c1M/VU09w&#10;TbQerjXuGLc4rotXRe/gNdPbecforbwRuiPxEr0l8V+MpsRn8Q2JML6WD+Or+ZBR9X+AYWgPVC8f&#10;KPDygHJfV6hd7PLUuNzlp7TVLnfTN7hdTQ/w/dqIWzWppXw+rGQGnpTyI3uSJZROoZrRJtzHcgiy&#10;ElqENvYRYTm7SdjAbhB1sOtEpzi1onOcatE9TqXoKadC9JpTJnrDtiNKRG8TnIERfqiL7l4w2dMN&#10;qn1cXhl8wcP0heAfZn9wI3Ody6XMHQvOmsP/cDqN9OmAnvFVj5oX0S5PprRI5cxGsZ5bh2XwazCL&#10;oAorFlRi1YIKzCEow/qEpdiksAS7LSzC5oSF2CtBAfaKb8P+m5iP/cZzBkZ/4AtZyLWk7q5vtJ7g&#10;YZonuGf2BLezvMGs5RMwY93qPZYdtmzwAHH9iXT6tg4DZ0+zVkSuU0lZVXI1vzzFmFQqzcRKpDas&#10;SFohPiRtEtukx8T50lFxrvS62Cp9ILZInyfnSF8kZUteiLIlL4XOwJh3XQBoD64uz1JdwXcZ6K1/&#10;0A18a/EEF/NXgynbFs+RvN1L+y2Etd1ZtC0OU0JofZqAWKkXM0s1Cn6hUie2yTNScuUWmUVeIs+R&#10;18kPyjvkmfIhuVl+RW6S/1tmks9LM2S/SjJkz7AM2fNkZyDZawHkA9RFAP6DnO9OJkD5ruByvjs4&#10;V7gCjBVv9hgsDFl83Ib/pN1K3dyUzQqqNifiS/cnMQ6lpvCtWrXkoNqoOKDKVJtUBZp0VaUmTeXQ&#10;GFUDGr3qgkanuq/Sqx4rUpVPZKnK+RSD4leJM5Dq4Q1FwO31XuRbyHduZgNwJd8FnC90BZP25WC4&#10;bJN7vz1oYVdx1Oqjh2I31uUxAytyuJFFmSJabrqEl2VUSNL1OpVBm67V7bXq92rL9GrtEb1C26uX&#10;a6d1Mu0PWrn2kUahmVMq1U8UKvUTmTOQ7uYFxcB1Xg/AXeSd16zIuQqR89iRc5QvAacq/+LaczjQ&#10;t60ct7LRTv6sqojxld3GCbdZBZTsgxgn3SzDdPvVKqXRqE8xZBnFhiIjZqg3JhmPGYTGyVSB8Z5e&#10;ZHigTdY/0mC6OZVY+1jpDGQCdJeAy8/Gdz0A4LINgJkSAMYrkHNU+YHe2g0unbUBC1qqIz6qPUz8&#10;c3lZ3LbCkoTdlkOJRHNeEivVIklSZimUmFmnF5jMxkRTgZFnqjFwzV2pHPOYjm2+q2VnPNzL3f9Q&#10;k7jvkZpvnFM5g/roDpW/7+E6msEF5F1TKH+kBr35671Bd9M64Gja7t3QEOZfWUdYW1xN+yLvMDM4&#10;q4wbva9ESNccwviSfBkqxl4N25KhY1nydSxrtZZp7dTE546qGLl3lHTLnDI+a07JNM8pWabH7wEF&#10;wO2ZFu3hAOoBmsG5MgDGkHudagCgu9kVtDo+Bo2OLR5VR0MW2ZujPrY1UTZm1zMC0mvYEbpKPkVW&#10;nsQWlkqT2SUaWXxxuoJRnK+gl1TJ6CUd0jj7qIRmv4PFFs9LqLZ5KS13XhpnmU9xBmLA5UcD6mIO&#10;6kExAJNVyLtQfi/yL0cbevd3LgfVXRvdSrt2+hV0hK/IaYvZYHJQt+qb40MVTRxCUr2AwamV8Bg1&#10;alFcTXoyrSY/iVpTJaTWdvBja0d5lNo7XFL1fCKp4pWAbH8pJBe9EDkD5WgP6CbMvpsB2sFoPQAD&#10;KL+rA4BG5GCHT/gBe996l4K+bT45vaH+puORf0w9Rtqk7KLtTO5gRnDbuCRGaxKD6lCyKI60BHJr&#10;LovUWhlPam2nE9vOxMW03abijz6Ni2qG8fh6yCTUvE1wZg7t4Rb6Hy+iHk7UAjDUgtyzE7kfctCa&#10;fuReg64gb3gVyB7e5GEa3vlh6t/CVioHozZgA8QvuSepQYw+Jo7SyycQe1NIhF4DidCXE4PvKydE&#10;97dGR/ePREX138Lhep9GhR+HhD3dkBjeDsnO/BN18WoBANOVAJxuBuAkyu88gWYwAEDZEADWUeSf&#10;UwtB2t//5Ko7u8VHcTZwafJU2BruRORn9HHiVvIYLRA/xgmJGhPvjhzXheLGs0IiJkqDIiaO7gqf&#10;HArcM3kzIGz8aWDIGRi86zQM3TUEw5y5jXpwAfVwvBGAQTT/HpTfghy0chgAG/LQA8gDdRfdgGLW&#10;H0hn17uLZr/w5VwJ+B/bdRrV5JXHcfyCQALJk+VJnuwJSSBAgEAAQ0Ag7Lssw1KgFqu2VuvC0Rk7&#10;1unYGR3r1NpldLRadVxaV8a1LnWrClNxB7HqFBdAUeoGKKIWAX9zbd9MoS8+755zvvfc+7/POZcr&#10;anD55tanBWbUj7Sl1JfakxrG2hMbqsJd52eHuRo/sSU0rgmJv7A3OO77i9YR57uCnfUvbI6zsA8/&#10;g8jBGl7exZV0Dun87aT7v4H2vzhEz+AoIX+l/XdOEzKp0Y283sQjo5pV7qUtfrz8lhBxVstwRUpL&#10;nC6hJc04ojXfHNtaYY658ZY55uYMk7NtnjH61ue+jlvVesft73TDb7drI24+N4S3wmhrgXmwOnoP&#10;Dq+nZ0D7W2h/Fe1/doyQuccJ+SPtTz5PyJgfCCm76UGKOthhIzu0/PQOPyax08rGdkYoHF2x6siu&#10;FI394Uht2KNyja17vDr08QxVyOMPlME9yxXWJ9u4oCen5UFP78kCevpklm4McYTO4N5t9F9A+2sO&#10;E7KohpB5dYTMPEP7jb/0S5sJyb9P3LKee3uk9LG8+D61ILrfVxzRH8DaBmwy64BDHvDCxfkhU25C&#10;scwXY1g9pkl1mCvRYqlYg2qRGrWMGjeEKnQPsf/fhGyn8/cl7S+pJWT+CULePUf7Fwjd/1/6uW2E&#10;pD4kbgkDxMMJHi8SjI8NcmEQNCJ/GMUmBEr0CJOoES1RIEnMIlcsRrlIgIkMH38S8PGxDw+rfbyw&#10;09sLNUPs2k1ngO7/Mtr/8CQhs+oJmXKR9q8QUtJKSPZtQpLuEhLzhLhHgniEgngFwY3vBy8fXwgF&#10;WrBCJVSMDAZGBAvjg1DGC9FCNyQLCPJ9CCq9CabyCWZTC3kEy4bYTPsraH8h7f+Z9qdeov1rhBTf&#10;JCTrR0Jc9wkZ3kXcbM+JeyBdg4muQQ/CU4PwORBvKdx9hOAJvMEIPCGnXQ3tmqhg2nZQybSdT1uj&#10;qAleBNOHgF4vgyxIDgXFBXOQhivg7VSAn86BVywHbwwLryopPGeJ4fU3EXgfM+AvEcF7lQg+X1Fb&#10;RBDsFEG4nwFTy0BUz0B8jYHkHgPpEyEk/RQEL71gIBygXwwGA12DIlAOjYWDJpADF6qAxKGAOEUB&#10;USEHZrQMzGQWwplSCOeIIfpIDMliCSQrJJCuk4DdJAa7XQzZPjHkR8XgzoihuCKG8o4IyseiF4o+&#10;pl8J5jkHUS8HMSWhpP8PvjoZNP5y6M0cDH4ctFYFVJFKKBOVUORRo+i6JtI9msGC+wsLxYcslP9g&#10;oVpGrWah3sBCs5XaI4X2Wyl0J6XQX5YOGNolfYaHkp8Mz8VP9ZD06MH26CDr0UL+eBCYtHScjHKY&#10;DXL4+XIw+StgtqtgjFfDN1sFQ5kShjcVMEyja3yPg+8HHIyfUEvotyu5F6YvuQHzFnm/3y7qoLzP&#10;/7i813JR9iygTdYT0MU+CuhlOy2Qd/hDQake+EP9wO/XYNbIYNbJEaSWwUqFmDiEhioRHKNGULoG&#10;gUXU62oETlENBM5U9QXNUfUGLVD9ZF2keha8XPU0eI3qScgmVU/oduXj0G+U3bZa5aOwRkVnWIvi&#10;fngHdyesV9lug+aWDbo2G/Q3bDAMBn/aDVKyCOekiKScBhbOIA6O4WpEJulgz9M/Dx+lexY+Qddj&#10;/4Ou2z5b9zBivq4z8lNdR9RS3YOof2nvD1+vvefYqr3r2Kv5MfqYpt15TnPL2axudXZorkf3Gq5G&#10;w9gUDfN/HfC77ID/pUFgUckQRtvRrBjxchGS9WKkWFgk2hUD8fHaZzFZhkfOUmOHc5zxXkyV6U7s&#10;LFN77FzjrREfGW/GLTbeiF/h2xq/zrc5YYvhumu34ZrriOGK66zhh8Rmw8XEDlOjq9dSn4DAswmw&#10;nolH8Kl4hAyGIAULh1SMBCGDdJkAuVohRvqJBnJC2SfpTlVncqrhTmKhuc1V6d+a+LbletIMy9Xk&#10;9/2bUv7ufznlM8ullM8t36eutlxI3RhwPm1HQEPawYBzaScCz6Y3BZ5Mv2c9nt4bWpuGsGOpsB9J&#10;RcThl9J+7ec9iKNvzlRvH+RL+CgAHSDi31HxUWr0flZiZToKI2W3c12a5qxcc1NGWeDFjDeCGzOr&#10;Qhsy37WdzZpjO521IOxU9qKwE9lfhNVlrwv/Lqc6vDZnT3hNTo39aM4F++Hc9ogDOU+j9uXAsScH&#10;0buz4dyZA+eOQRBFzyCJvvdyeXy8wnjiNc6zf7TO82Glhd/+ahhz/ZU4+aXiLENDQbH1dF6lvS5v&#10;YtR/8n7vqMl7z3E0f170t/kLow/lL3EeLFjl3F+wwflNwQ7n3oJDMbsLz8bsKrwRs72we8TWAsRX&#10;FyBhM7X+d0MhRiRCmpc3ijxpXzAM46TuT99Uut8d7zus5Q2r16WxMaJzlenauooC67HSiqjDxeNi&#10;DxRNidtX9E7CnuL3E74unu/aWfypa0fJMte2krWJW0uqE6tL9iVuLqlL3FR6NWl9aVfyutKBlLWl&#10;SFlNrfwNiBcIke3OQ5mHB8by3fomCEjX21LSNklFmib7uzdMcgjq3kpRHR2XF3CgsjRq96uj43aU&#10;T0jaWjYttbpsVtrm8jnpG8sXpG8oX5z+VfnKjHUVGzPWVuzKWF1Rk7Gq4lLmior7mcsr+rKWlSNr&#10;aQUy//kbfj6HPPrWes3dvX+8B+mc7EnapvLItSoBuTDd5HZqehT/WFUSd2BSjt/X44sj/sd1eYY1&#10;fa5h/Al7qSCIVsSiIA6KSHGADJEgYYSVMAIkZJGEsAkjcFhhQ2QYpshqxIGgqKCCeKrHqqB19Vi1&#10;WmyPp7aK47S9zmkRBPueh2/Kh9/n+7rv+3n/1/8+zo9xPcoVUg9xEn3V7Ez/bnZ+QCe7nN7OrqUf&#10;4LTS93PU9FbOicBm9t8DG9nfBKrYk4H17JnAOjYJrGUT+l42CVgIoeoYkFDcWjyg/FcK8GMK/mfL&#10;NOF+hg7cyraEK/ItOheyPJYOpftanUgO3XxEytqpFvG8O4QS/zZ+alALTx7azFMwGnnVDBWvgVHP&#10;62TW8Y4xa3gjTCX3JrOa+zOzkvuWWcEljHIuCS3jkuCFEB8tfAegSYQAz3HzfS8D+DabAndytGA8&#10;byVczN+sfS7PzfiknGbZmxlsp06LcG5P4lBb4uMCGkSJofVxGeE1wrxIpbCMVS2sY1UK21jlwsOs&#10;MuGZqBLBeJRC8DSqSPBnZKGARCDhCLNgAcSPokuiQGNajBmkAjzIxt2L//s38jXgctFyGC3+THNQ&#10;sXNxf8Eei0O5QRs6s8O3tcpidqtS+AE1CRJmVXwKq1ycHVMiVnCKxUpOkbg5tkCsjs0Tn4rNFX0V&#10;Kxc9Qf7HlovmouWi91HyuL8i5XHkIwh9/haA8hv2MJEBcA/1v8bteVWBm6vUDM6Wb9QYKHM2Olri&#10;veKLIvq6tnymU2NOlEdNBtevMi2OUZyUGF2QIOP+TZrHz5GWC7Kl+4SZ0k6hTHpcmCa9KEyJfyRM&#10;kf7OS5HOxKbGz7LTJHPRCyHBoI27l/IMe3g0n0EBbj7cXf8ox81VaQynq9dT+qq3G/RUepl3lAVY&#10;NxczttQXRLpV5XJoJVmC0HyZJDo7NYUvS84WpSQrJElJNZKE5DZJfHKvRJw8Ko5L+lYsSv41Tpz0&#10;li9JnOHGJ7zjLIQw8R7xFp5iD/dzcfMVA1ypwM2F+3NoryEcr7OBI7Vb9bprPE33V/tZqSpC7PeW&#10;RriUFcV4F+TzgrJzRKzUrES+VCaTiNLzEwTpVQn89OYEbvphKUc2HM+W3ZWwZa9FnLQpITf1rYCX&#10;Ms3jJ09zP4REgOYU3sIP2MM/MYNx9H8Jt98wbp+Bel3obbACdYOjTrvKw7ipjraqtiZoY0V12DZF&#10;RZRnTklsQHqRMEKaH8/l56aKOfKchGh5WUJUTqOUlXMwPjLnjCQi97YoPOdVXET2lDAy860gSjbN&#10;R3gfMn+PrxIAHssBbs9ngP4v1AEM4v471kSBgy0W0NG6WaulxXVRfdOeT6oa6OtK6hmOeTWR7hnV&#10;bFpiBY8hLBXHxBQnCSMV2eJwRak4TKESMYvVQmbxEJ9RfIsXonjJCymc5oXmTfOYOTPchZBYgGfz&#10;PeTjW8AOLqH/4UbMAPdXTxvurnZzaO3cpKHqcDZQHvBaVrrff01BS4h9VmO4c7Iqmiqqiw3k1MRF&#10;RCoT2czqLG5odQk3VKnihCjVMcHKoehg5S1WYPUkK6ByNppeNhcdWDwXE6j4mDm8hR8zAe5iBlf3&#10;YgaoP7QfM+hA/W6AZvVi2NdjQ1EedNItU3uYFHb7rJJ3BW5IbWc4SdpY7txWNo3VLAhmNCWEBTdm&#10;RQQ1loQHNe0LC2xSM+hNQyH0pltB/o2Twb6q2VBaHWH4KUnYQl7jm3w0/x4r8S2oMAPUH+jC3YMb&#10;cP9hgNqj2lB1zBJK++y1Co65LJL3ei1PPeK7Nv5QkD2vh7mDpY7yZHRzaUFd8QEBXZkB/l3F/v7d&#10;9X5+3V/Q/LoHfXy7b3rTuia993TM0qgHiB+1hfgjAR/yLB2/CZjBNezgAuY/iPp9h3B79gI04g4s&#10;OwlQeNoU8k7bUrJOO+mlnHIzkZykWvAG/NaxTgQ5MPrDdtD72e5+faJdtL70XT59hbt8+mvd9/R3&#10;uXn3n9pJ7b/hTO2bdPbsfefqcYR4uPcQz4VMYAY3q/AOmgDOof4Aej/UhxkMANScBig6C5B5XhtS&#10;Ry0g8cImLdGFbYaxo25mkeepliEjfrb+w8H2PsORjtRhvpPXcPLnu0fyHD1HlFs8R9oddo0M2Huc&#10;H//MY+SFnevZd5tdhojjjkGydfsC7pXiHWAHo9j/IOr3ovfOUwCqM5jBMEAObsGkywCCMQOIHbek&#10;RI9v0g4bdzIKGnM18x3zsqBe81uza4xh4z7GsXEbk9q4jsutd16vWOtyvdXK5Xr/p843rq52vv6L&#10;5bZrM1ZOV4i142Viu5Ab2MHFAwBnMf/jxwHU6L35HEDVeYC8LwFScYvGjQOw7mhA8H0DoD9YSfF9&#10;aKtNfehg6PHQ2djl4W6z7d8FmG97FGG+9bEASVvm9L3C7PMJlanjxOGljk++NHF48i9j+8d/mNp9&#10;R5ZtfECWIys+5DLewEgPwCnUPzyIHaD3vei98BJA+lUA0Q2A6DsAIfcBfCY0wesXY4r7cwst5+fW&#10;ek4v7IwcXmxdbD/pscTupa/xxpdhSza84i9Z/zptse2b4kXr3jQZ2fznmKH1r9cM1v72XH/Nm3f6&#10;n74kBqtfEsMPGVVjB5h/7xBA+whAHXpXYPYZYwCSmwAx36D+AwDaBID7vwGc/9DV2PqniZbD1Apd&#10;uykr/fVT6w2t324xspp2MVo9QzWymAky/OQd28B8Nkl/2Wyhntlcg67pXK/u0vdf6Zj89ZO28ftZ&#10;5P1HnMH760f9Lsx+30WAkit4g9dR/zbq30P9R+j/BwC3nwCcJgEcpkFjE9HWsiVGOmuJqe5qslJv&#10;JVmjb0426JsSR/3FxBV/0Gl6OiRMV4PE6QCRI0ptIN1aQAaRO5pA7n3EAOavRv1GzL4cs8/+GiD+&#10;Luqj9xD0vucpwM6fARxRf9PvQFk3CxpWBLRWEdBeQbR0zIiBrglZqmv4f7brM6rJs40D+E0giwwy&#10;GIEgG5ENguwVgTASCCBhmAiGIQScKAIi4gaxiKKiiAPcA6UoLVJXXZRXT6VasVbrbN2rLtRKuXrR&#10;9/2AnPfD7zwn5zkn/+u+nyc59x9EdDpYYq4DnYAnCsbsWMxOR4WYXYF5tWgbhUDLF3ZifgPmV5/H&#10;3wDufcFlQtS49oTbhERgtv/Q2p8TMvoVIZb9RMcMCMUIiC4f5+DgHEwgNBqiAA0z2cgQmSN7zPZE&#10;IZgvx+yJKB8zS1HZF4BvwwfWaD6wsd8xHQSg64JfPw5FGABJ5ALJYAMp1AdSgnGLGEBq6EDqMbYR&#10;baMC2Y1a9YAcQcdRN7qKftcF8gp9RKA7iAYI6P0PdTgQ4Aw8OwEIbAXAxSvdEefw4gNFwgOiwDnU&#10;uFwtC0gxzlGJc1TjHHV00GmgA2ULDSg7qKC7nwp67VSgdlGBdg5dRnepg/QXegO0fr2/aKD3Ee9+&#10;oAHtAx3oI4HQWgCGyNgSr1YC4OB+sD0FwArhg76cB4x0LtBzOUCbxQL6fH1gLGMCs5YB+usYwNpE&#10;B3YLHTh76MBtQ5104J2mD/Iu0T7zb9E+8p7Q+vnvaW95g7Q3fKC/5gMT6b/mfQmMMFc0SgBiMz6Y&#10;iflgaoOfXYVgHCAEo2gBCJU8EGi4wJ/OAUEpG4SLWYOGNfp/G61hDhhvZH422cr8S7SL+UnUyvxo&#10;2sH8YHaS2W92kfFWfIPxp/gx44X4Hf2ZeJD5VAysJ2LgPBYD99EIYGIhgFEiPlgZ8f5la8kHOych&#10;WPsIwTJcCKMS8f4k/oC51uDTqGLuB4sFnPeWy9nvrFax31qvZ7+xbmL/abOd/cp2H+ulbTvrhd0x&#10;1nP7HtZT+2v6j+wf6v9h/5Z9z36Qe9ceeLfsQfCbHQhu2oFwODDH9dsa8sCBbwBOQi64mRuAG76j&#10;LmOF4Bhi+NlBbtjvkC5845AreOUwk//CcR7vmdMSg6dONQaPnesNHrk0Gjx0aTZ44LqH+7tbG/e+&#10;exf3nns35457H+emx0Pudfd3/D43MLziDsaX3cDkJzcQ9bqC6XBgbcwHRx4X3LF3+vBZEGDKBn8b&#10;Lvi68j96+Ru+8ZAaP/dINn7sMdnogedUw/tec4V3vSqFt72rBLfG1Qlu+jQIbvhsEfzqs0vwi+8h&#10;QZ9vp/Cq3znhFb+fhb3+Dwwv+r0T9fiBWbcvmJ/zBYuzPmBxxgcsh4PRQgPwwHxf7HxhXAZEGCNL&#10;/U+SMZxXwd6Cx/5hxvf94kW3/FWiGwF5JtcCi0yuBpWLrgQtEf0UXGPaG1xv+mNIo9nFkGazC6H7&#10;zHpCD5v9EHpSfD70kvhs2F3zU2GvLY+HDlp/Fwq2R0PArjME7DuDvwQuXC74DOXr0SGGRYU4IXUg&#10;Xkx7LbNjPJK6cW6HBwqvS2JEVyRK80vjNRYXxxda9oQXW3WHV1ifi1hmfSbiK+vTketsTkU22ZyM&#10;3GlzPPKg7TFpl22XtMe2U3rTrkP6YnS79POYtkhwOohaI8H5wAjgiXsQRGFAlC4VEhm6oORS3qcY&#10;UZ4kW+jeSRhD71P4ci7JI0Q9MQlWZ2NU9t/H5DqciJkx5lhMqWNX7ELHztgqp29i65w6ZA3Oh2Xb&#10;nNtle53bZB3Oh+RnXFrlfS775E9c98g+ue+Ugcd2GXi2/B/gg3/1Eux78dh7U/R0+icyyEsVh9xL&#10;NyK/pNtRfkz31j+fIjE+lSS3/i4hxfFbRabrEYXW42tFkechxTzPg4rFYw8k1Izdl1A/dm/CJq/d&#10;CTu9diW2ee1IPOHdktjrvS3xwbjNif0+TQng2/hfPhtHgAA9JkRi15pAdN6rCPkDz/o3M3XJr5OY&#10;pFdjRbqzPBknM0OEnaoYy8NpSU4HlSrP/ck54/YkT/XdlVzstyO5wr8leZl/s7I2YKuyIWCzsjmg&#10;SXkgoFF5NHCj8kJgg/Je4Nrkd0H1yRC0Bq1OhsC6ESBEhwEy3INUQh4N5ecQ0jdFh1zOpZL/5JuT&#10;77VutKN5Qbz27KhRBzIVjrvVqWO3T5zsvzU9P2hz+syQTWmloRvTFoZtSKsOW5+2JmxtWpOkPm2P&#10;ZHVah2RV2nlJbdpv41emvR6/Ig0kK1JBUp0KYVWpEDrcv89BQSj9uAd3sGtcw7N+byGecwsp5Ow0&#10;ETk2w0XvyLQAbmtBhNnuvLjRzdlKzyaNOmBDRnboukmF4fXq2ZGr1eXSVeql0lp1rXSlekPUCvWO&#10;qGrV11HLVaejlqquRy9RvYxarBqULlJB5MKJEDESPgfq0HN4NrQHeXjOn4b5M/Gsj04UGZFv5zhS&#10;2mb7sfbOCjdpmSazayqY4N4wJd1/TfZkSa0mT1ozeUZMdWaJbHlmpXxZ5gr5ksy18kWZ2+IqM1rj&#10;FmQcj5uf8XNcecZz+byMv2VlGRBbNgmiUdRwEI3vQgr2vSzsOrj+S9g3uoux76CuuXzSXuags7/U&#10;h7lzrsRoy+xY6w0zE13XTE31+0o7SVI1JSd6aU6BfFFWkaIyqzyxImtpUnlWXVJZVlNSiWZvUrHm&#10;aNJsTW9SkeZJYpHms2KWBuKKJoMcyYYbehcG0gm5m4udE3vnBcw+U4Z9B3WUc8jBCjud3RXejOby&#10;UEFjabTF2mKFU22RclzVdFXo4kJNdEV+XnzZlOkT5uaWKOfkLkwtyl2ZOjN3Q+r03F2pU3O+SS3I&#10;uZiqzXmYos35NEGbA4kF2aBA8cNBHKG8VRNyC9+Dy0WE/IDZp+Zj51tASFulPtm3yJpsX+xJ27ww&#10;mLe+QiquK493WFGS7LVkTnpwxawMacm0nPiiwgLldG1ReqF2vkqbX6XO065V5ea3qLLz21Waf+gu&#10;06AorywMn2/pBnpF9gZUVkUCotIKKjuC7CDQSAOCOyjBBVAHQXEERFBoVFAblRAFFXAjaAwuQBxN&#10;JhpxSYZKzBAX1OgkKsqiweXkWPMHpmp+PNUN1dXPue937u170r5NmJ/Wo16Q9mbugjSMXbQUo4k5&#10;w6F+ZJ6mANyhPri+luYd8p/fRHPvZrrrFgigbstoqNniwu8tmindWRBgtm1TmF3RhuhJ+evnzshZ&#10;lzQrM3tBePrqVNXSFSsSF2asS07JKEhJztAkJ2XUJCdknJinzricFJ9xLyE+YzBe/SnGJS5HVdJy&#10;jB0O9SM8ov3YRX1wlea+DvJ/VUQZFAMc3srAZ6UKqN7mxFWWTheXbfUzLt4SYv33giin3E0qt+wN&#10;Cb6frk8JWbJucUzKmvSEhKzs5Pis/JS4rLJkVfb+pNjsY4kx2ZfU0dm/xkdnDcRHr8a42JWoUq3A&#10;2OFgPMD9NNoP1AffUP4XyX+6hDLYTvdtolpjBFUVDoxGM023pNzHoGB70Oi8kgiHtcUxrisL4z1T&#10;N88LTMlfGKnesCxOlZuZEJ27MWFO7jb1nLzquVF5TXGReV/HRuR1x4Sv748Jy8GYiLXEmpH0f+wF&#10;eg6d1AeXaPZsLQVoLgc4QjNoNbGrUgaaKlsoqZoiLKz0lG/cGaBYVxFmt6p8zsRl2+PcF5Qm+iYU&#10;zw+JLUqNiipcHRNZuCEmoqg0OryoOiq8qCkirKgjLLSoOzS4oD88aDNGBOVjRPCGkTz9uCezAL7L&#10;p7lzK8CXGoDjlQCHdgNU0hxYptWBrftGQ8G+idzG6univ2n9jFbvCR67fHfkhEWVsa5JO9Ueqopk&#10;/yjN0qDw8lUhoeV5IaGa0qAQTXVgsKYpIFjT4R+k6fYNLOufNWsbBvqX4OxZxSPp+bgfKIPL9AzO&#10;0fq/qAJoqKa5ax/AjgM099QC5B80hrxD45m1B5U6qz731F9eG6BYVBNqm3Qgykm1L04ZVT1vZqh2&#10;iXewdpVPkDbPe7a21Gu2VusRqG2cEaDtmB6g7Xbz29M3w6cKPbwq0ctrF3oP59/Ui9eoD9u3UQa0&#10;/hPkrifvXppDt9cB5B2h2atBBJmNY2FFozOf1ugmWtjgbZh4NNBSdSTMLvJwtFNIvXpyYP1C5ay6&#10;DKV/fY6rf33xFL/6PZN864+6+NS3OfvU/+LkdahvokctTp7xGbpOr0HlcH6kDK7QHji/kzIgf+NB&#10;gNrD1AdHAbY0Aaw/AZDeDLC0xRAWtdgyyS0uAnWLuyT6C2+j8OZAi9nN4db+p2LtfU4lj/dqXkas&#10;HefZXGjv0Vxp59F82GZm8wXrGc0/W7mffGUz7TjaK4/heNcmdBjO93QOtFdQBpT/CfLXkVt7jDI4&#10;CbCJ3Fmnyf8VgPoCB6o2E4hut2Mi2l2EwW1uEv82bwPvtkCTmW2RiultanP3tsXmbu2Zimntm8ym&#10;tleYTu04ZKzsaDVy7egynHyx19jlPJpNPIfmzq1oMZzLtP9a99JeIH9DA8ABWvcOcheSe91Zmj/P&#10;ASTTPBp9GWD2VQ78vjcAn+tWjMd1R969U6mr7PQUT+4MlE66MUfqcmOedOLN5RLnmzkSp1ul4k9u&#10;7Rc53m7Rm3D7lq7DzWd64zrfSeyuocz2KsqHc5F6/zQ9+2ONdB7Q2qtaAIrJvZ7cGRcBFlwCUH0D&#10;EHINwOcmwNQuDly6xeD8q4JxvGvLjb/rLLC/5y60u+8vtLkfKbR+kCS06kkXjH2YKxjzsJwf/egQ&#10;Z/G4jTN/fI8z63nDmT5A3uQ+CoZzlvwnyV9/ivrwDEBpK/UhuVd2ACy8AjD3O4CwTgDfHwDcfgJw&#10;7gZweMqB/QspY9Nryo7pteIteifwZi+nCExeefKGfcG8fl8cL+lfykkGcljxQBkrGqhjdQfbGJ3X&#10;DxjB4GuGH8ARNFP+Ryn7fV/SWXCe9iHlvvofAIv/Sf7r5L9N/i6Aab+Q/x6A/UMAqxcAlm8ZRoF6&#10;rAkacAao4KRoTZdCR7oYT+UY9OUAI1nA+UQ2A0iHPtYQ9IDxBtEzgiby11D2FRcANn9NPUi5L6Hc&#10;4yn3MHL7kHvaXQAn+rjtbwAWvwOYDgAYfgBGhsCKkaVLuR7HoT55TQkrwpHcbkQgeeOJdIIOQaSD&#10;F6nx8PgIPif/Lsq+iJ77Glp7KuWu/pH8d8hP61bSuh2fAFiT2+w5wKiXAJIhoEsoMDzVwBDwX8jN&#10;E2J6b0yMJZzI7UGEEXRRQ7qgIP0oYfEIkB0nR95WjpyNHMGOluYoRVBKEPxECFGkmqeDsEyAsIaU&#10;+RxCMaFhESqJaiqhljhCHCfOUCltxFXiZ/gAT+A99BEf4B395+3/AXl7OepaE1ZyZOkVxlEdU6gO&#10;bzFCuB5CAtWRKkTIpDryqI4iqmE7sYtq2EvUkLuOaCJaiAvk/JacXfT9j2EIXsGf9Ndrcg0SA4DM&#10;/4J6NvooHS1HiQXVQa+srQwZF6rBg7IIpizmUg2LKIuVVEcO1bGZ6iihGiqI3VTDfvYDHGTfQwPz&#10;Dk4xQ9DK/AlXmDfwAzMIDyiFXnhJ1bxgkHnOIvucQ+4PfiQoG6OPBmZyNDSRo8xUhnIrGUo/kaHI&#10;XYo6AWIUxoiQT9FFLl0H+TXC94KNgrfCLfyQThn/RreSe61XzQ2Katl+0RG2T3SCfSU+y74UX2J7&#10;JTeZZ5J7zH+kL5gnsiH2sQz5R/ooeDAKBfcNUDgcNFToo5mRHBUGMjQ1lKK5pQzNHei9UoZGvhI0&#10;iBC/G5Wo92ZUqu7AqEydPsNc4UujAkGvcanguckO/pnJHv4P0xrud7N67qnZMe6J4gz3m6KDe6zo&#10;5HrM77J3zZ/z3RZDwjuWqPOTJep2WaLevyxRNBw0M5bjGH0pjhVL0FZf/BfXZRrV9JnF4RcwQCAR&#10;xIXFsikQAYFEgQRIIIEk/5A9IUAISWQJIGtYDci+QwTZQZaCWhDXDlYUN5SpWqxaxTrauh1bHad2&#10;dDxO67HjjPrO67fYD8/Jx3vu7977z/tAH2cC9F5PhOuClr93pxPfuMYSfnNNsH3pmoZ/7pZv/czd&#10;YPUPj1qrp56tlk/W7bR8vL4f99P6Udwjr724h14HcQ+8Z3H3vc/j7vpcx93xeYS7RXppfYP0X5tr&#10;JEi4SoLEb33g8sve0M4U6Ib698ITIAmHh0EEa0hZjYdkd5t3AX6E3/2oxBckNvEXkozwZIPW9pFv&#10;ts1D/xL8vY1V+LsBTdZ3AnZY3w7sxd8K3IX/Pmg3filoGn+DPGPzHfmMzTXKtzZXKPdtvtn0nHiB&#10;8tZ+gQwdzpHhynkyXHU26FPgegIR+qP6m8ytYLgNDtIdcB8iXCx/p3pZ/7qZbPuYHEl8QBYSf9iU&#10;RLgVrCMuhRQsvx5qWH6NWmt3hdpid5nWabdI67e/FDZqfyHsC/uvww6vWAg/seJ8+MUV8+G3HU6H&#10;P1s5F/bHmtkw6PRVGHQ+SoMuM38C+lrbQgqwghHIt2IsLSCHYP6Gvdr8n0y3ZT/Rfa1+jKDZ3ozg&#10;2l+lx61cZGhXXYzcuvrryKI1C1EVa85F1TueZbY5nmF2OZ5iDjqdZI47nWBNO82yjjofY51zPsq6&#10;4fwX1hOXw6zXrgeY0G2aCd2nmNDjz8BA9JmnIueMBuYfYs3MXgsswUs+AfyMrQY/cL3Mr3ODbb7h&#10;sBz+yhY5zbOVa0+x0z6b4+S6HueUuh3jVrod5Ta6z3CN7l9iPe5HsGGPQ9hejwPYEY/92CnPfdgV&#10;z0neI8892L+9JjDo/TkXeo9xoc8o51PgZmANGcACeafZKzFyPikA9yUW4EcBHlyXuptdkpGtzkkY&#10;K04KeS7HBHEeMwL1+iOCTO9DggLvA4JtPtOCGtI+YTNpUthJ2isc2LBHNL5hQrR/w7ho1ndMdMl3&#10;RHTPd5fwpf+g8L1/vwBu7BNA/z7+p0AasPyYwX9EADxGvnMP+cYt5J9L8TiwqFwLzqkCcHPKcLuZ&#10;eI7zIblk3bRMSZqUpvjvkWZvnJAWBYzLKgLHZHWBI7K2oGFZd9CQbCRoUDZJ7pfNkPukC+Qe6W1K&#10;l/Q5pVP6P0qHBFJ2IIwSSDYF0tEcMGD2QoY8Q4W8F3nfdykAXNaYgYUtjuBkqp/F0RQa4aAmxnFK&#10;JfTcrVT4jiWog4bjdZuG4vM2DyhKg/sVVSG9isaQbkVHaJdiMLRTsTu0Q3GYalScpbYplqgtcc+o&#10;zXFvqU1xMLTxI3IYYgqMQrsoAODvCQDcRfVvIO9bzES+g35PZ6wEx7JI5oczQ2ymdMxVE6mx7iNa&#10;me9gchKlV5US2q3MonUq9eEdSkOEUVkb0ZbYRm9V9tCbE8fojYkHGA2JJxl1idcYNQlPGdUJf9Cr&#10;EmAEIrwyAYaZAlnA/K0E+V4yygDVvYp840IuAGdzADieYwe+zPMym87bbL0nJ9JhNAtzHdBJSN2p&#10;CZQOrZrarkmntyTnRjYlFzMbkitZ9aomVq2qM7paNRxdqZqKrlDNRhtUl2O2Jf0cXZb0hlWaBKMQ&#10;kQiGKTAGmL+SozmgDG4i71xE3ne+EHkv+quf0duCA0We4IsiiuXnhXS7oXyOS0+OyLsjKy6oVaei&#10;NqamRNZuyYqu1hawt2u3ccu1tZhB246VaQewEs1erEgzw9NrLvIALSDS3/LVD7E8zWtOngbG5Klh&#10;dL4aMk2BXGD2azzaxXS0B3koA+Q8Z0rROxf53+ESKzBV5gYmtgUuGy4LJ/YVs5069YJ1bXmygMbs&#10;xNCaTE1khS6dXZaWwytOLeYXplYKC1KbhXmpPcKc1HHh1pQjwsyUBaEu5R7it1hdCsQyUiAnYwtk&#10;mwL5ADxFu3gnC4ArqPeFMpRBOcoAMW1YBvZsXwtGKzdaDFTQbLsM0avby2I9moqlfjX6+OCKPBWj&#10;JDuFXZCVyc/JKBBnZRikGbp6abquU5qqG5Vu0R2UanTzkmTdHYla90qo1kG+Jh3ytGkQMwV+vEn0&#10;zLqFdmAR9T6Pah+vRBlUIe9FjNU4gqFaX/OemlD8jiqmQ/N2nmudQUzaXhZHKS1WhufrNTFZ+en8&#10;tJwcyZbsErk6uyZOlW2MS8reJU/MnpYnZJ+WKbL/JlVsfSmO3/pBmJAF+YmZMNaUN+gmH6WheyhA&#10;3mtAt4DqfoX8cz9iHDHUsBL0NvmYdTYGW7U2RNrX13Gdq6qFXmWVskB9eQJ167ZkZmpJCk9dlCVO&#10;1BfK4/WVcXH6VrlcPyiTFe6TSgtPiiWF34vE+n8JxQUfBOJ8yJfmwlhTXqCbvI/mcA1lsID6n6tH&#10;zteMnA+xC9HbSgSd7Z6grZ2Ma2iNIFa3xKwxNPE9Chskfjm1is3p1Ul0daWWnVCeIZAbCsRSQ4VE&#10;YmgRiw39QlH5FF9YPhcrKL+J8be9wGLL3vNiSyGPXwwxU35Ro11Au3gZZTCP+p5tAeCQEYAJRC9i&#10;R4cVaN35GWjYudGiupOGN3SwHIqM2NrcdpG3rlUeqGlOpCY2qqPk9ekccV0+Jqwr5wnqmrn8+n4O&#10;v34yJrZ+jsWrX2Jitc+ZnOp30ewqGM3eDmNMeYzmcLMY3QOawSnU98wOAPbtBGCkC3lvN3rz9yLv&#10;6V8DqgZIZob+YMuiPsby3F62Y0Y330PbJfVVdsZT5B3JNJExjcE35kXxjAZEEwMz9tG5xslwrvEE&#10;jWNcosa0P6exWt+FM5thRFQTpJvyAH2LrqI9PN+IdhHVP4I0ZG8fAIP9ALQPAlA9DIBhhAhKRj2A&#10;fjTQImeUZqMbYa7QDmMuyiHROvmg3E84kETm9acGc/tzQzj/57o8gKK68zj+ffu2soW+C8JSlLaK&#10;CqyNIsJywnomRr3onWeKyWgueolndDyjSU6jsZ4lnKgMiqsIthVRCSz2FpBojGUsILZYAUs8o4ix&#10;/O9rJplDh/nMzs7w3uf7+73fvvd+eZO6/SHvK3tW3uLErLw1CY68yi6Zecc7Zyy+1bl37tOEtEUi&#10;KWWhsLflNO8H1Vw7dszlLNK/IR8oJLl0z1wB/HMV8HGRAqPXWDCqOEZ6rzhJ9daaVMPQIof/wNXO&#10;kP6rBkRmu4bGZLnesWW6RtsyXBNtfVzTY9NduTHprtVRvV3fdEhz/RCZWtjcPnn50+ieBSK2R76w&#10;teXoZM4iZ6CSfd9Md0khZ3El54DuaWu4+63l7sed9G23DsM2hWJoqU0xuNSufn1TqsHpdvhlufsF&#10;9XEPCknb+FdrqnuUNcX9SWiye2pIL/fCdj3druCe7m2WHu7vzd03NJnt634JTlwrQhKKhbUtNdPZ&#10;A177bfRvpHdVMWexBJi1HpjiBsZuBkZsAf7EdbV/pQH9PFZke2wKhydJne5J8Ur2ZJl6ePr7dPMM&#10;8bV7RvgmeT7ySaya4p1YNdeUULXc2LWqzNC5qlbf2XND3+mbxyZbufCJ2yr82rJ3PudgGXtAfwlr&#10;LqB3AVfRafRO2AZ8QPcw7qSv7wQy9wI9D+rQ/dsg2KujpITqLnKX6l6qTjWZ6o41r2niDv1ZHXto&#10;pDq2drwqpna6Kqo2T9mhdr2y/XcH5Ijaq3J49SOV9aDQhO4X2rZs59xtpX8D615Jdy7dM8o5BxXA&#10;6CrgLboH0t33AJB8COj6PRBzQonw0wZYzwQj9Ew0Qs4moF1dGoLrnAiqHwLLuZEIPDcRAQ2z4Xd+&#10;BXzOV8B4oQ7Gc/dhrBOS8YxQtKWc/k30F7HnS1j37Epg8nbg77uAd+gefBDIoTv1CJB4DIg7BYTX&#10;A5YLgP9NHXwbA2BqDIO+yQZdU3domh1Q3RoI+fYIvhjxxndrNtDMIWtmQbfO8/NnIl5iM/0lZZxD&#10;9nwe/+1z1j2W7hF0v0m3k3WnHaef7li6w+m2/Ah4XwP09wBtqwqqVhOkxxbgcSTQGk9SSD/Cl5JW&#10;PgQefQW0FPBzK2ExrU0vsZ7+5ez7AtY+dQ8wjj1/n+4hdDtP0H+a/nP0XwSsVwDzDcDIQ9W3AbkF&#10;wHMiXqAiRsIsoj1JIBmEL6mCLybiC8Ifv+CPTVS8xEp+5O4AprP28dXAyMPAUNbdj+60BiDhEhB9&#10;FQi9Cfg1s/a7gJL14z55+ru/LQqiJ0EkmvQg7Ingw1nwZiS+/C3L/xGIMgpEvMAgEKkXiPESSNIK&#10;ZKgFBigFhssCf1MIfCIJfEZm8Jh55GuylKwgRWzHBjzDFsaqwhMcIMfIZfyCu+TFn3iJx22g1ygk&#10;KzOEMkMYM7Rnhq7M0Fsj0F8l8BdmGMkM/6D/UzKNx8wmC0kevQV0reK51qIVpXiECrRgLx7iKLmA&#10;B7hNHhHxKz//xv02CGWYSaiDjUIOYoZgEsEM8TqBFGZwMsMQ9uI95viIOSYywxfSM8yk99/05vLs&#10;y+gq5HmLeT437qEcP2E3qz9MzuEOGslDJhG4RZpJI7nZBqFrZxJeAUah9TcIhb+emfRCsjFDD/Yi&#10;i9djEDO8LT/Hh4onGC+1YorUgumsaQ6di+hcQtdyelbTsR5NvB6N2MlzH8INnMV1frvGDFfousQq&#10;LiiF9CrCFGgUvj4GYTLohcnHS/iGeAmfaJ3QJ2qFpo/mqeo1Vas8TH4gj1TcU49V3NVMkm5rpkrN&#10;2llo0s7HTe1/cEObj+taF65p1+KKtgyXddtxSVeDi151aDA0os7UIp3yE9JJP6E44Sfk4+SYn1D+&#10;jgjwNQqLTi/MKp0IMWiF1awVoZFaERSvbQ1I0fzXL0d1x/dNZZPfu/L1gDGKq4ETpMvmz6SL5hnS&#10;BfNcqcHytXTOshT1QYU4G1SC08GlONXOg5PtvsWJkNPSUesNxXdhD+VD4UJVHSbUB8OE5gDZ3wYR&#10;rDcIq6wTEdCIWK1a2PxUIiZE3dIhVnMn3K65Yc1U/2h9Q3khbLhcH/GB4kzkOMWpDp8qTkZNVRyP&#10;miX/ED1fPhqzWD4SWyAfjl0t18ZtkGviypXVtn3Kg7bjyn0dr6h2d7yv2WETuiqb8PLYhL4yThgq&#10;2iDC1V4iiv547nxJSlnY9YrWhED5dnyE8mpcvKohJlV12tZPdaLTUNXRziPUh7uM0RzqOkFTnTBF&#10;czDxS+2BxDnafUmLtHuTlmh32wt1u+wluh32Ml2VfafOYz/iVdHtotdW+0/GMvsz79Ik4eNOEr4b&#10;XkFES1rRkXtvNyiep0B6mKLC3Z4GXEmySPUJUYrjSd3Vh7tl6ap7DNTv7zncsKfXKOOu5I+N25Mn&#10;mqpSPjdVpswwVaTM8y5PzfXelprvvSV1tXdZmtunNK3Sx51W7bMxrd53Xept/+LUJ4FFqcK8KkWY&#10;Xa9Av0YkQhZpwN0+wGXeXht6K1DXywvHeodLNekJ6r3p6YYd6X/0qewzxK88413/rRkfBpRljgss&#10;zZwU6M78V+BGx0zzesd88zpHnnmtY4Wl2LHWUuTYZlnt2BfkcpwKWuFoDC5wPA7JzxShy8jSjJcR&#10;XdmDXpAeZHLXyQHquXed5K31WJYKNTkh2NMvXuVxJhu25vT1L80eaNmYPazduuz3Q0pyxoSuyRkf&#10;WpQz2boqZ5rV5ZxjLXQuClvuzA8rcBaF5TtLw5c5d4UvyTkWvjjnekRuTkvkomwRuZAs6PsyvAay&#10;SAduZgPn36Cfj5gjpGaAhD0DzfAMjpO3DPof02Ua1eSZxfGbKCKiFhGrWJRFdgIKYQmBhBAIiwkQ&#10;CJCEEBKEEEiQAMGwhZ2wBQiyKcii1GQqdYu16qACtS61KqV7j8fWolPP6czpnJ5Ox3HaOfPO7QdG&#10;PvzO8356/+duz3P/4fazabHbzSnc3ad4ma5TPKn7BE/hMc47vG+MV+V5jKf3HOW1eQ7zjF5DvGGv&#10;o7wpLxPvjHc/76p3L+9j7x7uik8X91efTi7h03GQ8DEcJLzXgk8K+d9szAF6vq/Q7zxE73kHn9wF&#10;/L4mdASr2Is8K6banRYyHacyk3aPZ/Ddj6WLvIbT5b6D/GK/Ab7G38SvDujjNwX08jspPfwBSjd/&#10;nNLJtwQa+O8FtqfdDWxN+zawOe2XwKZUIrAxlaAgAWshIoH0d8zBdxj7Z+h3PpLjjpuPXgOfuUvS&#10;LfCuzINklgXbTudFO4xJOM7DohT3gews376sXIoxs2B/d6b6QKegMtggqAtuF7SFtAp6Q1oEoyFN&#10;ghlqg+AitV5wi1qb8Ti0JuNnanUGEaLLIIJ16cQBZP8qf/Tij1zsQxHAEmrfVgDcKEK/VYhe45Ad&#10;WBSucFIRZDNeSN8ykh+305THdTPmZvh25oiD2kWykFahMqxZWBbeKNRF6LObaPXZXbTa7CFadfY0&#10;7Uj2uUht9nxkRdaXkeVZP9E0Wf8N12QRYUgoQl3ljzXjBR/gaynAx6i/WII1UKPfwvMdpQ3MlLjA&#10;hIqybrSEZn9UGbvDWJi8tyM/zadVlr2/UZobWi8poNXkqKJ0OZXRVTn1jEpxO6NcbGKUiU8wS8Vn&#10;mCrxHLNY9BlTKfpbtFL0H7pSREQiEWv5PQ7geSbA55iDe6h78zDu2Rr0nHieLiXBZNkuOK7xIw+W&#10;hdv1lcY4dpYkurQqU7waCwVBtYfEYUfkMnpFXhGzTFrGKpVWx6qkzexiqZFdJD3OLsy1sA/lXmXL&#10;c5fYstwfWbLc35kyCREtlxBRCH2Vf2AvPBUDLGMObpei18BVx4qr6Dt4TpcDjFXugGGtN6lfS7Xt&#10;rmA4tGk4zo2lPI9aVXpAlVIYqlHkRqkKDrGKDqniCvIrOfnyhgSZvCtBKh9JkMjfThDLL3NE8gcc&#10;oexFnEj2W6xIRsSIZQRjLT9hLzzBOjzCle8D1Lx6BL2GDnOA5wlkWLcNTDX7oKcm2Magi9rSXBX3&#10;Zl3lQdcj5Wl+msNZwSXqnMiCYhlLpiziSBSaJLGiNlmoMCRnKwaTMhWnEgWKSwnpivscfuEP8emF&#10;r9jpBQQro4CIQZir/BV74Rusw33MwXwV1gG932wd+i08RxFT/Wbo0btBR0PQ+pb6SPv6utjtupok&#10;l3JdipeqKiOosEIYkaeRMkWHC+Iz1aWJGWpdEl/dmpSmHkhMVU9zUtQX43nqe2yu+nksV/UqlltC&#10;sLjFRMxaXuA98AXOwV3M/fUanEdcfy2NmAPkKNLTvAEMLW9BS2sAWd8SvrG6OcahojFhl1rPdVfU&#10;8f1lNVlUsU5CF1Tls9K0qrgUbVU8T9sSx9Wa2Ae1U6xk7QVmkvYuI1H7LDqh4l8MTjnB4GiQstes&#10;4J3wCc7BLcz7NdQ/j/5zBjmGGNsA2g2483fugPoub5KuM8SmoiN6s9oQ56RoS94ja031EjcLAjMb&#10;xWFpDXI6V1/CSNZrGUn65uhEfT89UT8ZmaC/EMHR3wmLr38Wxq57GR5bQ0SwqgkaS/eaJwV4N2Mf&#10;zGP+L6PubAd6PrRGQ0h7N0CDEaC6byto+91A0x+0TtVHs1P0shxkxoRd4h6eW2ZXuk9qpzDoYEde&#10;SKJBGcoxaEPjDU3U+I6+4LiOyQPsjvNBsYY7lFjDswBm28sgRgtxIKqZCI5qes2XOI93sAfncO23&#10;dqHnQs0xpL8XPYcJ4MgggGbIBlQjzqAc8SUVjFBt8oaj7EVDbEfBYJJz6tFUt+SBLC+OSerHNhX5&#10;x5oq/VmmRj+WqdcnxjThzTSd92SYbnsw+lfc6b0vPWlGwjuim/BdyxL2wSLW4ArGfQ41Tw2g70S6&#10;UbtxGH3XcQDFCQDZxFbInXQF8SSFnDUZZsufYGzmnoh3TBzn7mKPZ7jEjElcGWOFrtFj5a5R4w17&#10;6eNGF/r4ibcix88608Y+3BUx9v3OsNF/7qaOEC4hw8TekKHX3MPev441v4T6Z0YAJpCBUawDatei&#10;dukU6s+g9zOTgW9xglSLB3AtgeRES7gt28K0Z5o5b9DNKY40c7ZTuFnuFGYu3R5qrkU6t1HNxx1C&#10;zLNvBJsXtx44/d2WoJlfHQJPEo6UKWJ7wBThtMoi9sCVPuxF1D2NmscQ4yT24UkALVpDpQUg5wxA&#10;6lmAuAvrgXnRCaKtHkC3Usjh1rD1VCvTNtiaaLffyt8UaJVsoliL7CjWqo0B1raN/tYhW1+rZYOP&#10;9YaNt/Wxjef5X2z3nSPsPN4lNrmvYQ5rfwn1ZzHek6cABlHXYMYcoO5h1M2/AJBpBUi6DBB1Ff3n&#10;HBn8bziA38094HPTF7zmQ0j75qPJHvMJZLeFdLLrgpS8d0FN2rNQT3JZNJJ2L06D8+IV2LnwBey8&#10;+TPpzesE2WmOWOf0Z2L9Ku9j7s9N452A8Y6jbh/qNqNuJeoq3gMQXQHgXQNgXQegLgD4fQjgdg9g&#10;5wMb2PbIARweucDWJR/YskQF+yUWbPokBZHARhz4DcsNYLN8FNYvW4C8/AFeAs/wcX4FpIcEkB+8&#10;5iLqn/kTziNqD6J2+yWchfcBijFmyRzW4CYAexEg/DZAwEcAHg8BnJcBtn0OYPs1AOmxLcBjJ3z8&#10;XfHSDwD4NhKXEVwKnwpxOcWh+x4bfgUbfAUDXMGfPHuOvMTv3/7PWdSfOYezgHF3onYNxqzCmKXz&#10;APxbAPF3ASLuA1AeAbh/ivpfof5jALsnqP8U8H/IX5AfNuES8D+2ywMq6iuLw3cKzAxNYehNmkgZ&#10;AYGhCGME1KGKDAy9CCIKIiASFlFEQUWJgIIoiogrqIsVDS5GI+raoiQY66porAlZSxQ0GmN5++Ps&#10;4rI5OXO+M384c9533333/967+kQ/WxE9diF6igvqcwXRC2zCLxYS9eNlG0CyBzCpAQQ/cP8T2/cR&#10;NSDnlZj3Irjnwp2MfEcg35O64b8I/1X4byD/8I64h/kPOn8CfeAxeDGMfhHRKwOi17ZEb5GT96FE&#10;H3AgfcQmxFB8DAXPIGWHPtGIWqvG3EsRXi7mnYp5R8I9GXP2ugZ/L9Yf89VHCjXgVRl0PgXP/0s/&#10;+A28H8YH8BF5YabAGUwCuCAwXEpYKagGdZ9gZKnOyEyNkakI30JG1qqMXFQYTeAxCuUwigXp+F0O&#10;KAJLQAWoArX0kRqgbIK6BbTRO2qn3+kIOEtv6Rroozf0Kz6MXoFf/wR4EYMxMEQchojBQsDICTH4&#10;IIYgLiMlYkjF7+aAz+ErgWcZHJUYvwYpqIejkV7TVoy3A559oJNe0j9ogC6BR1iil/QLov0FIwzy&#10;7A/Ar8FIDzHoIgYxYjBDDA6IwQsxTEYMEYghCe7ZcObDVQzHUoxagWWowvi1WJIGjN2E8VrBbixV&#10;Bz2h4yiVHvoX3UMmXqB83iIa9qcwvp4G42nDr4W10EEMxojBFjG48xn5IYapnN8pDnNMhzMHrkI4&#10;SjD+MoxfST8jF33IxY/IxSP6Kz3EejygA3Sfvoa9m36gO/g8oV5k6yZ8g9z4A0yorc6EamqMpypk&#10;KhoCJjBQZTwrxODM/0C+3DcUxBkgJbzT4cuCZz48xXAspbvIxQ+0Go5aOBroFjXDsYP+SftRCUfo&#10;Kp2nK/jvJcTQw/2NvsWsujHyeVTcN8NgWvBr8YRMg1SZWKjCxGIVpm3Of6duz3sp8OQ+VZnE+Ull&#10;Gj3gJ9IdlQzqVc2lm4JCui4soWvCZXRFVEmXRWvokmg9XVRroh717fStxn7q1jhCFzTP0zcjbtNp&#10;8TM6qfuOc1yPcY7pMe7Xuv8P0+WLmB78xsRn5jweM9fgvTMx4L3Qt+b26bhw7mlPoFvaIXRdHEOX&#10;9VLpokEWfWc4n7qNium88RI6Z1JBZ02r6LRZHZ0ya6ST5i10YtQe6hrVScdGneEctbjBOWz5mHvI&#10;8i3voCXjH7BkKu0WTGWfJVMdAm4BM4HfhrjMjjhvxqhQv7UW/WhuwrltNIaumnpSj8UUzgUrBefs&#10;6CTuKdsM7gm7HG6XXSH3mH0J76hDOe+IwyreYYc1vE7HDbxDjs28Dsnf+AclX/IPSE7y90uu8PdI&#10;+lR3SV4LdkqYcLuEiVodmVrLMNgo5MAa/rHYcrCdPMD3HTse9Vpo0iVbSzrvMI57auxEfpdzmMpR&#10;lxjVw66pqodcMwVfus0THHQvErS7Lxbud18u3CtdLdwjrRPukjaK2qStop0e+0U7PI6JWj161LZ5&#10;PFRvlr7SaJIyrUZ3prUJbHT7H2w0cuBInH43+LG13vJBz+WFI85FQOfcTOi4h4T3laePoMNLrtbu&#10;rVDfOz5BY7dPumabT7bmTt/5mjt8i7VafZdotfhWaG2TVY/YKtswYots64gm2e4RjbLDIzfJzo9s&#10;kN3Vrvcd0KnzZeJaHyZeO56J1wwD+ed+dMXWD3cv+r7L6LsuYGs9M4FLXRP0qdPPjtfu5yHc7eev&#10;udMvdGSrX7TONv9k8Vb/DPEW/xzdzf6f6zYGLNLbGFCu1xBQqbc+oE6/PmCzfl3ATv3agA6DNf5n&#10;DKr9ew1W+z83rPT7aLTKjxmtnMiMKiYywyEGczDgiSMU3ms4XrrDiU5NRd8ZiJ5Lrk3twTactmBX&#10;QWuQTKs5MFC8OTDCYKM8zmiDPNW4Xp5pvE6eZ1Ir/4vJWvli0xr5CtPqwGrT1YENZpXyFrNV8naz&#10;CvkJ8+Xy6+blU56al015b750MjNf8h/Mhhg8Up7IcPSj5/s+Er0Oep4u0In+qz1cg9oUFtSicFbd&#10;EjFec2P4JN36sDDj2lClWU1o4qiq0HSLL0LmWFaG5FutDCm2qggps1oeWmm9LGSddVlIs/WSkD02&#10;pSHHbEqCL9ssDH5sUxz8zmZBELMuCmJWw2HuWAfk4EYEcoCj7SR6nsPgAK4gu5RCao01oy1xEn5D&#10;jJd6ndJPXBMZZPJFRITFymmx1iumpYxeFp4xpiw8x25peKFdafhi+8XhFfaLwtfaF4dvti8Kb3Mo&#10;nPqVQ8HUHof5U/sc8sPe2s8LY3Z5YWwMsB3iLervYTD6Pcz9XDLWAEd9B9iThF4jgU/NSUa0Kdme&#10;ty5JKqpJ+EynMk5uvCJ6qmWZUmlbGpVgXxKZJlkYmTV2gWKeU5Gi2KlQUe5coKhyzldsdM5T7HDJ&#10;UfzdJTvigktWxCPnzIg3TpkRTJI5jTkChyH6UYv3UAPfJxCdTkOvg2tP+0yinXjeOh13zDR9qp8x&#10;hrMmzU1QmSobuTx5suHSxBCLkniF7YLYWElhTLJzQXTGuPzouW550YXuOcpS92zlKvcsZb10trJF&#10;OlN5UDoj6pw0Leq+e1rUa9e0KOYCnNMimdMQz3Dluo06+C4F6wB/ZxZyMJuoBc+b04nWZ+jQ2tk2&#10;nNWzxqmuyPDRLEsP0C9JDTIvSgm3LUhSSvISEsZlx6dJs+IyPWfF5XvNjFvoPSNuhXdqXK13SuxW&#10;76TY/d4Jsae942PuesXHvPKIj2HuwDUhho0b4jHexZuxeB/Rd3bB34GrTls2UTOeN+BKujZLi6qy&#10;LWllthO/fI6X+uJMP/GCWXLTgplhNrlpkY5Z02NdM1KSPdOSM8anJOX4JiUWyRISy2VxiTWymMQm&#10;3+jEvb5RiSd9IhNug5dekQnMIyqeSYHbEH14H6+hBs/NQr8F/4E81AFozEXfi7+rckW0cp4Zlc9z&#10;5JXmeYiKcz/TLpg72Sg3K8Qya3aEfXpGtEvKv9ku97Ca8zyOv8/p1Dmdk+ii6a7oYkp0v6oUSikR&#10;MS4PnSEhTaR0VOIoSknDU3LdDsugM7QTulC0XYYxLsMYGvOM7JqZ3cGMy65dM+S7b88+4Y/54/VH&#10;zuP7+rw/3+/ve1k0L2juwg/DPlBnRKSocyKnq9dHJqu3RExT7wlPUuvHTlGfC0tQ3w5NSH0akrhA&#10;BJHAxPkiYIB7/B6uc967MoBWvj2P5fDNuYr3XLI1GyjLMURxrg3WrR4pyV/tL8/NGWu6Inu81bKV&#10;cY5pWUluCzJnjJ6TMTsgZWlq6LT0JeFJ6dkRielFEQnpFeGT03eFxafXh8alnw2elP5tUOziJ0Gx&#10;aSIwdpEIiF34lj5+D1e4BjuYu4lX36N5fGuQarKZFPM9ujbfEmsKXZFb4CNbkR+qylgTZZ6WF2ub&#10;mps4fE5OskdK9iyfqSvmByZkLQ6Jz1oRGpdVGDIpa3NwbNbOwJiso/4Ts9r9JmT1+ozPfOwbvVz4&#10;RmWQZW+5zXn4gnPfztwn8jkPfArsJh+T4kL6i4C89aZYpXVCltZLukwbpEhbF2GaWjTRas7aeIeU&#10;gqkuU/NTPCdr5nlP0qT5xeRl+U3MK/CdoCnzHq+pHROtOeIVpWnzHKfp9Yhc/dgzPEeMGrtKeI3N&#10;fss3XIs97EEr8zbw2r2f7CAV6+nfAKwu4Z1/kxwZpTZYUuYuWVjma7igNEw5e1O02YySSdZJxYmO&#10;8Rumu8Ro544cr13oEa39yCNKm//+OG2Ze6S21i1Ce9glXNs2Inz9TeewokcjQta+cgkuEG5B+W+5&#10;yrXfkQucore+GNhH5zZSupFvnlL6+SxJr+S7Y6sZ5lc5Y26Vl3RWVaBR8tYIkymVE8zjtsRbT6iY&#10;Zh9VMXtYRPmHTuHlmU5jy9cMC6vY5BhWUWMfWv6JXUj5GZvg8pvWgWWPbAM2vbL33ygc/EqE4wAX&#10;uA7PsOeNdB4q41oklZuBDXTn0b1sG7CAT5FZO+SYXmuNabWumFLrbRBfGyyP2THOJKomdkh4zRTL&#10;sJqZVsHVqVZB1RlWQTV5QwNrNloG1FRb+FcfMvOrbh3iW31jsM/2X4eM+bjfYnSVsPTaKoYO0Knh&#10;vsTcx+nTkWpSVsV5oDub7rRaYPZuIIlPtNg6FSbo7BCtc0ekzkcapgsxCtZFGQfo4lR+dckmPnXz&#10;BnnXpZuM0a1SjdZplV66ACYg2d9txqPqDhh71jUpPOquyd/f+1Dhvqdf6bZLqFx3CpMB2rTswRZ+&#10;D/TtIVWkuAbQ7ASW7wFS/wTMOADEHQLCjwD+9Sr41tvCW++K0foxklH6YKmHPko2Uj9Z5qZPkbnq&#10;1TIXfabBCH2hwXB9hdRZv086TN8ocay/LHE4el9qd/iFge0hYWh7UBgN0MSeH6fz4C7ui6ScmYuY&#10;OXs/sPggMOcwe1APjD8GBP4F8GwEnE8ZwaHJEvZNw2DX7AGbZn9YN0fiveZ4WDWnwLJlISxasmHW&#10;UozBLTUY1FIPVXMXlE33oDr5HKoTAqpGIRmgsRrQ06nTAdvp3Uivht7levbgOHvwGefgBBB2Chjd&#10;AricAWzPAmZ/BeRdxpB1W8Gg2xnSHi9IengZ7JlIeAD18NDr4YbXw4Xds5cHIovvvsrN8D75DegU&#10;bzjGXh9mn3ezz5X0rm9gD+hdRO+sJiCe3nB6fdoBN3rtuwGLC4DyIiC5DF48DXnoDgGu2XHDdeNl&#10;lBfDG+OAmzyMe7kB93Lj6eUiv8WQN1tJL/mFB8TzN9R/wvOJ7u10l7DUXOZNp3f2aSCB3sgOwK8L&#10;cD9P/5f0M4rya0B6g34Ox2cUD17yvRzoM+el0BH4wRP4iT35mReT+7yIPOCm/5Af3EPW8YCDP7jO&#10;f//pDQc+BWqYu+wksIY/L2PmueeAKfRGfU4/845kXnv+N4tbgPF3zH+Hzj7yd/ID4VB8CHI88tCI&#10;jwRL4Olw4Bl78pyXtN95ML/4CHjJD7Cfi72foftPv2EXs1ew54X8M5PzPJ/uqcwcfYnfwFf0M689&#10;s5rRK3/t/PEd34PXTvIreUz+RZ4RthgvFMAra0B4EF5YRTLh4Sx4CIhysuMNAvbGAtYKgffkAjZ8&#10;kTrxZTpGKhAmEYjj7zOJmmSQHFJANpAyvEIl+vnefYlasg8v8Gf8jnqW0Ij/oB3/xiXSx9IekX4i&#10;/hB6WcNQ1mDOGixZgyNr8GQNwawhhr9PJ/M5whJ6VtKhwW9YR89G/BfldFUxeg1duzmeDk9xmC1p&#10;YGtOs0UX2Krb5CF5wdaJP0TASkk/azBlDaZGAnaswZ01BLCGaGZNonMOXYvoyaQjF09QSM8Gpiul&#10;awt+YS8esBf32Yt/4iCXx6dcJk24hy4umW/wN/yMu6z4Lm2v6SN33kHAjH1QsQYFaxjEPlizhhGs&#10;wVvyEhHMOJm+mfSk0rOUo62kR0NPEZdGCT2b6amip5pj78b32I/vcBTf4gRuoQM3cZ1V/Igb7NLX&#10;7OZ1Gq+Rr95BSJWsQUY/2ANj+ocacE2wBk/mDmG2GPwD05hrHj1p9GTSk0NPAT1afp6b6NlCx3aO&#10;v5Nj1uEK5+MyPsOXOIuL/OsLpj/Prn3O+eims4t0voOQyxRCRr8hZMJYZiAUg6XCwE7yDK7M7Evv&#10;ODoT6JvFPGpmWcocK3EVefSspaeYns2c+So6dqCH89ElOYROSQM6JG04Z3AJ7bI+nDF6glbFKzQz&#10;cRM5pXyLGAS5UNJvBqmwhKTfQiF5ZmKB+4YOdHviljQE12WxuCJPxkXFPFxQpqHHJBPdg3LQaVqA&#10;jiFanDMrRbtZJdrMq3HaYi9aLQ6i2bIBTZZtODn0Ehqt7qLB+imOWQuJnhwlR/6P9DXCAoZEKrjV&#10;PnXgp2/DLcBcjjtKC9xQDcdlMz+ct4pCp00iztl9gDYHNU47LkXLsBVocsrDKae1OOFcgv8xXeZB&#10;bV1XGL9CArEvZjVgQEiAQAsS2jCWAD8BQgiEJBCSxSJAyCxitdgRizCIxSzCYGxkg43xbgcvsWO3&#10;cew4SRN7knrSNs2M2/FMM03GbpombabTxo7T15OZatw/fiO998937zn33fN9NxJn0fXEJXQ1cQ1t&#10;UzfRFeoVwiXqHcJF2kPCedpTwhnadx6btJ+Ip2g46SSwQX0NHoWI+C5E+AcVMh8doT8Cv4f/v43y&#10;QY9iY9F7FBa6myQm3EmRE26mlnlcT6vyuMpo8HiD2Uq8wrQSL7EGiBdZY8TzbAfxHHueeJZ9hLSV&#10;vkE6nX6BdCr9Jmkj/QPSevoTTxf7G69j7FfkVTbufYSFe68wXwP79/iRBrmXDde+ALSFCH3MQ+hD&#10;BhHdT4tEd9h0wg2OiLidIfW8xFN6XeDrvM4KjOQzgkbyaWE7+ZSwx/ukcMh7XTTufUI0431ctOSz&#10;JnL5HBOd8VkVXfNZEb3ruyz6zNcp/NpvQfjSf06ABxwCZvm4vxs8HhG+hRHzRSaMuxzIW5D93oPf&#10;u/B8WxCCru2mEi5lZXiezcr2Pr1H7ntSrPE7ITb4u8T1AWuS5oCjks6AVUlf4IpkJHBZMhm4JJkP&#10;dEpWgxYkm0HzkjeCDknuBs9IPg2eEj8LmRT/EHJwDx4y/jNZr8GT4OrnQw9A+7EcRrwC/GUhZD4M&#10;fHaOP7qIxaMtKctzQ7rb14XlBaxiJcErmDbkMFa9w4k1hC5iltB57EDYHDYQNovZw2akM+FT0sPh&#10;k9h6+AR2MWIcuxMxhn0SMbL3y8jhvf+KHMrFI35mMAcPd/MCRspXYhjpoP9IhdB9GC23YPRvw9i9&#10;ICOj00UxaF2RRjxaJPRZlucGLRbKQ+dk6ohZmT5yWmaMmpI17pyUtUdPyHqix2XD0XbZZMyobDFm&#10;WLYWYys4FztYcCu2v+BhbG/+n2K78/8Za83HY6x5ePSB/+P7dOiDFCwI6P4KMtcvYcxe1YK/hPVs&#10;KYloXRWJjmlSPA6red7zpZKgmZL8MEdxyc6DivJYu6Jy16iiPn5E0RxvU3QlDCoGEgYUdkqf4hCl&#10;p2iVYi3aonQVXU/skH+Q2CZ/mtgq/55iKcQTgPiWQjzOzbdwBp9CDR6XI/SgEvIe5K7LBvCXsJ51&#10;eHdMG4aWdTTCgo7jNaPNCpgow8LGNEXRwyp13GCpjtJfWkPtVZpp3cq2JKuyJ7lLOZLcoZxOblMu&#10;p1iUp1KaS7ZTGksepJiL/0BvKP57sqkYpwFUkwJPdPNX6MMTJZzFfQjdM4LHBvt1vga8FaxnDd4t&#10;G4LRQhUFzVSxPScqM/3G9uXusOlkO/u1yvju8nJaV5khpUNTl9qmaU6zqLsYzepBRqN6gmlWO5km&#10;9TqzTn2ZaVTdY1arPmdWqb5Lqyr9D72qFE8Bktw8g7P3OZyBj8By3YXctw2cATt6HNazAu8WjH5o&#10;ti4OTdYxiGO1Qh9bTXZwX1V+lNWgiGvXq2kWnS61qaKGadaa2SZtG6dO28cxau3cau0ct7Lcxd1X&#10;fpGjK3+boy37DPgbW1v2E1OrwdMqNDjdzZcyuBN08D3UQeYEm3N5P3hsM/h8WIsT1jJr8kaT5hhk&#10;35/qYTPzyf0N4kBrvTSivVa+q7mmlGquKk+tq6xk1xjquJX7Wnj79Fa+Tj/C1+pn+WX6o3yN/jxP&#10;pf8FT6n7TYZS9w1HWfGKXVqBMwGGmy+KwRpD3R+A7lst8C1A/lwHVprA48F6JpuIaKwlEg1bkgn9&#10;LVxPa3OWf3vj3tBmsyy6oaGEYqzX0Ctr9WydsSajvGa/QFPdKVRVDwmV1VOCkuojfEX1WV5R9e0M&#10;efWn3MKqrzmFla/YhQacJTfgTDdP1XAvQt3vge6NNugDsNYKNQCmLOD14XmoIxT1dyYiayeb1NGR&#10;6dPSlhNsbs2PrG1RxBmaVEkV+yuYanMVV9nQwFeY2gVFpgGB3OTgFZpWMgpMZ7j5prfS80yPWdL6&#10;v7Cwuh9ZWC3OxIw4w80T6MNHDXAvgdZ2J0KbwCowB9iBIbDlPd0B6EBPHGrvYXg09wjIZqskoPaA&#10;NMzQJY/Rdigp6rZyenGrgSW31HNkllZOvqWfk2eZYEstyyzMssXYa7mVmmt5TM9peU7PbnpJlzTi&#10;dMn+1/wOvsX3oQYQzdAliEXrwGFgGrD1gH4fQh0DZGQZ2okah1IIpiEuyTiY5WsYyA3W9hdEqHqL&#10;YxU9mkRZtz45z1qXilktqXutvfRc68GUHOvhpGzraZrEejNRbP11wp4Dzym7O18mZrbj1Mw2nCr6&#10;H4/h3N0H638LtM71Qx+ABWBiAKFesOHtI5B5RhGqt+9AxnEKqhpneejtQq+yMYlf6ag0pGhEHlkw&#10;rIrFhnXxuTYjJdvWQpHYehLEtvG4PbalXVm2zZjdtpvRmbZPokSDz3cK+l/E8PvwWF4vvsvNQ6jB&#10;27DnazboA7ACzA7DOQDt7jGEmg8iZHRA7pr2QRUz0ahsJhmpZjjE4ulMcuF0jn/eVEFwrqMkTOzQ&#10;RmY5qqN2O5qiMh3dkSKHPVzoWAwTOE6F8idv7OBNfhycMfEsmDv+IjR9DA9jj+Lhbt6Hnt+G/V62&#10;I3QCcAIOYAi0O0HbBHHEMAe5ZxGy51IwKlyKQwVLqQTpEo+Ys5RF3uPEfDOd8gCBUxPId1YGZTjN&#10;gVxnFzAawHHO+6cvbvixF6/7Mhcf+TDmv/JJO/SDX+os7k+fwQPdvAN1fxP0zoLeUWAOsE9BHyCm&#10;WkDb6ESofBkhOUSi7DUSynKFokxXAhK60hDfxfPgusSkdFeeF8tV4sVw6chprnqvVFe7F9015Jni&#10;miUluY6TaGvbROrah0TKsT97JKz+2zN+BfeKW8bJbu7Anq8egnsJWAamQde2gFAXaJtXoAdHESo5&#10;jpB0A6HMTYRYW0T0X67LBKjJOw3jz5eEIyCHkAgEJKgR1FFBWwkrSdWIEdAgW+pRD5a6aFFRUUEQ&#10;RSkiCMoiVESUIgIBUY7greBRWq1V1F2v1e66jqNtdWx1valVv31AaDs7zDMJyeT/e4//9x5+VT3h&#10;a+4NjdkP/czD0MccLPiYQwRv8ySht3m64GWeC09zIjzMmXA3F6GXeRcUVSfhWnkLip3P4bpDFFzK&#10;REm39jHWtQWszVQ+lUGfk+nzghLGoBSIKgdCKwFdNTCsFvDluurVACga7dDT4gZnS184WAajh0UL&#10;e4sBcosJtk3TYd00DzLLCkgtGyA00oHG/Xz4ucDWc1Gt/wXCHvE3NdDXqq3MA/3NJTeN3CU7GANy&#10;PyY3YjdgqAcCLcCgvYCaRykPAfaHAclR7rXNrpQ3mw0H0RYOgS0dQxgHoWNsvsdYeI/xgh+jcy08&#10;rPkEh4P/UI/ZGH6lXndqzxfMA5mF9HcduSk1QDy5MfQ1qgkwkvmng8wBmX2aAbfjgMNJQNYKNhnq&#10;tIxFzgE4484hiMPwWQ4k54KBto6BgI33AgvuRSb8IoN7gc5cOAOcv8Pvn1HPO1VjZh52AXnkppO7&#10;lL7GkjuF3NAjQHAL4E9uvy8B91Pk8wjZObLPUxepS9Rl6iptue7IoVDFgcQXuMUB8XYIh3UOIndo&#10;x11e/LvbOLTRse+/5fvb1N1OlTO/nzcyBmQvP8B6RH+n0d8J5Orpqz+5/ch1I9eB6ZReIe9Gl/5F&#10;MbRc5cClk2dT96TAA2fgIZeVx4OBZ3rgBYeDlyxELzMo2tFeRzGY7V91agvzvJ5+p5I9n+wZTJmJ&#10;Mf6A3GFtgIa+utFPu+vM/00yaD6Xz3f6oYNJ8ZrhJ+oRxVSDIUa7FfBaAXQMzaKWYoMWWZRFFmAx&#10;j2LyxYpOiXDjvqvgvutq9W7f9RY69l2R+66I8VQUFU3FUQlUMpWGt9wz32A9XiOPm2whfuG++xJl&#10;xJvxDPV4ioN4wu32Ca7TrAfUK5ooduph12u3yLcV4UgbHGiDI23wpA0D+HkgFUJFkjeDrFiespCs&#10;RLJS8QLp5K0jL5ecfPwXRTx7O35GBUNSy9Dsw32cpC4xVD/w7wVTJTJ8v+v7LonoSRvsaYOcNvSg&#10;DW60QcPPh9O/UWjHRP56KlkxZM0jK4GsZLLS6F0GGdn4ERt5ViHP3Yo7jMVtVPOKNOIWWnATbfg3&#10;//uOkbnBU6//QTe6RD5zYUUbBJkIO9rQizao6fMQ/iqYsRpP3of0ayZZc8haSM4yclaQsYaMTF7N&#10;HJ6Vz3OLcI2xuIJKPip1+AcO4+/4BhdoRRtPOsdoniPx7P9JhIw2gDEA+dYSES7CW3jyF370cQSZ&#10;Bl75CPKm8aRPyJpHzmIylpOxko/nZ2RkkbGB5xfiW8biDMpxmvn4GvvRyjvxJf6JE/TiOCN6jMQO&#10;tfxBZDMGYAxAvsAY2DPPCrJ9yPVnDHW4ilBmNYqsmeTEkhNP75biFFJISCNnLTk55OTz/C08twxH&#10;UcMo7MUhfnOAFu/njdjLjDaR2Eg1UPVdEmVdfFsI7Sy9j6US+m9Pnz3IHkA/AxmvsfQrgqxpvGUx&#10;OC7EoUWyCEelSTgiS8UhWToOWmVhv3Ue9tlsRpNNKSy21WiQ70W9/CT22F1Grf091Di0o8pJRGWX&#10;KrpEtlTsAeFpTz7ufJxv8fWGrYSWO6NNosYpa3+ctNej2SEMh52jcMBlJvYp/oom5QJYlEvQ0CsZ&#10;9W5pqHPPxG73XNR6FKLGYxuqPapQpbKgUnUCO1WXUOb5I0q9XgrbvURhm6colHiKkm518F8pWWrU&#10;LLEa4Ap1niXujKsVWl3c0ew2EAc8tWjyDkGDTwT29JmG2r5/QU2/T1GtWYiq/omo7J+KCt90lPtm&#10;Czt884Uv/IqFUr+dwja/eqHEr1ko9rsgFPndlRT6PZcW+IrSfF9Rlt9flP2tSyLb3kPyb7OsXh3O&#10;dkO1DmGrY3k77OOCpv4a1A0YLuwaNEowDw6XVAyJkpQPnSEtGzpbWuo/T7rdP0FaErBcujUgTVYc&#10;kCkrCtgg2xywWVYYUCYrCNhtlR9w2Cov4KzVhoDb1jn+z2yy/UWbLGrd0N/1hi3m/iCW/kC2NO6e&#10;rSzvR4I4W9GWxiE9UDtMjar3hkh2vD9SVjpinFXJiAjr4sApNkWBs2w+18baFmoX2G7SLrXN16bY&#10;5mnT5RuDsuW5QZvkOUHb5NlB1XZZ2v12mdrTdhnam3bpgU/sVweK9mkj3mnV++/01Ieln23/Ctv+&#10;GSNb/DjuOmOAOtqzS2uNipEqlOoGSrbqRlhv1o2WF+jC7PJ1f7bP033cY4M+xiFH/6nDev1Chyx9&#10;ouM6/SrHTH2mY4Y+zzFdX+y0Rl/plKZvclqpa3VO1X3nnKx75Lw8+K1zUrDonDhSdOrWo4G8h2z3&#10;F7l3fmXivsfxoy6Ucz7b7s7REpQaemFLSH9Jwdhh1nljdXa5hnGO2QaT8zrDRz3XGma4ZBhmu6Qb&#10;5rmuMSS4phlSXFcZ0hWphhxFimGzItlQrkwaU69cNuaEcsnoa8rFo39WLhr9RrlwlKiIHyW6duun&#10;AObBwHtA/nG22CbufjURnGvCOVfQri2hLiiY0FfYGD7UKjssyC4zdIzTZ+PDXFcbI5WrjFN7pRqj&#10;3VYY57gnG+M9koyJHonGVR5LjVmqBOMm1SJjqSp+3G7V/HEtnnEhlz3nhjxQzQn51WPOWNGdcuvW&#10;PbbVa/T7G/KPctyomwxURnHOn0Q+7SqIcMDGSDWyIwfL1k4KlK+J+MBp5USjImWCyT0pPEq1LHy6&#10;15LwT3ovDo/zXhSe4B0fvkI9PzxDHReWp54bVqKODdvlMzv0iE9M6EWf6ND76ujxr3pHjxe9ZhlF&#10;T0rVobu8g5fJ+pp750GOgLUcv3bwffFH5NOujVFyZE/2xNopAyWrJ79nmxqlc1z+4VjF0shwj8WT&#10;Ir3iI6ao50fM6hNniu071xTfL9aUpJltWqOJMeVqok3FmpkTzZrpEw9qpk1o00z9H9NlHhfldQXQ&#10;C4hsoggiiLIvAoNLBIobKCIiCDjICAwIgzIKGHBEFgGJOOISGVxhXII6pi5VYqLGrcbUfYvNalqb&#10;rRhNbNI0aW1ijGbplzNoW/84fDPzY96599333rw77Yvg3GmPAnPTFH/wA18rt6nDO8z/+QL2QiF9&#10;Bv1nJ6/biWUt87I6r7e05HtLc0GYTWP+M73rtGP7VOUmulfOTPEu12T4zsvODiyZoQ0pzioOK8oq&#10;D5+VtSg8X90UnqdeHZGj7gjXqHeHZ08/Gp41/Xq4evrdMHXmwxB1phKkzlACIcBKNzV/E9cZHXux&#10;WOS3PLfCBuJZQywthbaytMhTGouDpU43oldVUZxzZeEEt7KCZC+9dppvcZ46aFZOTph2ZmFE7sy5&#10;Ko1mQVS2piEqS7MiarpmoypDs0uVrjkSmZZ9LSI1+7Pw1Bk/hKXOUELSspRgCLLyEVesN6jB6yWs&#10;BbCAmStX22z6XmJZyrOhpL/U6gOkSh9lV6mPdSybE99XPztpgE6XOrigMDMwZ5YmLDs/P1KdPycq&#10;U1sxLF1bNyxNu3xYqnZDVIrWopqiPRyRrL0SnpR3Z2hS7oOwpBwlFEIm5yjBVm5Sh8tFnEvzOA+g&#10;EzbO5Y4JzXr8vK8pc5GF5UOkYn6ETVl5dG992VgXXWmie/7cFO+cknS/rDkzgjOK88LTiotVU3Xl&#10;UVN0NapknTFysm5dxKTinUMTdYfCJuouh0zQ3Q5OKPw+OH6WEhxf0EOQlRusvwvkfpx2ZC9s5fq7&#10;DlZCI1Q/K7Kg0kHKDd4yzxAqJYYRvYoWjHbKr0zoO7Ni8oCs+Wk+6eVq/6llOSHJpUVhSaVlQxNL&#10;q8MmljaHTihdG5JQuiMovvSVgPGll/zHzfvUb4z+e//RJYr/6Dkw+zFvsQbPlIkcruRMgg5oBSPU&#10;GEQqq7jvV9vInBp30dUGyKxalW1ebUxvTc14l+nVk9ymLZrqmbIw0ydp4Uy/iYbCgATDvIB4wyL/&#10;8YalfuMMbb5jDdsHjzG8PGi04aJ33IJbXrEV9wfFzFd8ost7GGzlGrU/je8gru2wAVbBc4tEDLX4&#10;F9N3ch3PX+IiuU0+omkaKllNI+0ylox2SG2c0Ce5IdktsSF9QEJ9tte4+gLvMfVzvUfXV3nF1T83&#10;8Df1Js/Y+k6PmMUH3aMXX+gfXXfL7Zma++4jqxWPEVXKgOFViqeVi8z3yWrORnxboQ2W17EOcFfi&#10;nkO7qG0WyVpuJxktHjKtJUCmtkTaJLdE2yW2jHNIWD7JeezyVNc4o7pfrFHrFmMscYs2GvqNMjb1&#10;fcbY6jrSuK3PiGUvuQxfdt55WHO3k+q5+y6RTYprRKPSF/pZObOQcwHXi43UgefzPJdCTZNIOe5C&#10;WjTNSpG0NSKTTI6SYPKS+LYgGdsWZRNnirWLMcXbjzJNdhhpynAcbspxGmYqdowyVTiqTA0OkabV&#10;vcNbt9gPbT1gH9Z6tlfImo/tgld/ax+0UnEIWqE4BrYoTlZOke/BpdQB33qeK6BxGXWgLdPjzsOd&#10;2SYyeb3ImE30Xh0uMtzsLVHmYFGZoyTCHGsz1JxgG2pOsQ0xZ9kGmQtsA82ltgHmGht/c4uNb0e7&#10;zZCOveLTflq82z8Q7433bLzXK7Ze6xQ76GXlGL59KzibwUTOy3jWrmIOcBfRkmVvEEnpoPfcIjJq&#10;m0j4dhG/nU4y2OIpPpYA8bZEipclWgZa4sXTkiIelhnivksnbpYKcbUskT6WNnHeaRHHHcfEYfvb&#10;4tj5d3F64Udx2kZHs/Uxh3DtahXZxHM1LDExB+tESjYyB2Z6T7yJeGMtIiraw8A99J+/E3E9YC/2&#10;XW5i1zVEbLvCxKaLH+AuLgFdXEK6+NHr4nDrotAHjEAS+/ez6M6T8C0OgXvwEyg9HMDVSa7rmevl&#10;vK7j38vJubBTZAbeKbtFxu0TGXFAJOSgiM8rIv0P0xC8Sl97lL72WD8YxAETDFwCj3MJO87l4wQ/&#10;eCfYdCdqYDWfkcixo3znXS5JX8FDLgq/9LAH35bN/DZsZT/iXYhXjzePXNO7RCbijDlCDfi673ER&#10;99+LOL6G/zT8Ac7YiJx1FjnHxfg8F9OLXIouxXL4chm7wiF8lQPwKovuKovqCgNf4UuXP+J//gnf&#10;97BrJ3XAu5J5rsf77EucB4dYBziTccbhjMTp97qIx1n8F/BegstwFd6AP8JbdvwAu4q8N+jx5fwm&#10;tfkwQeQTtUg3cXSz2W4x0beoSTcDdX8An/fQyUfryNeItxqvHu9MvCnkOeaMSBQl9Mfpgc/xutUF&#10;7z3hT3ATPoRPgFLLHVuRu9TnyyEiX6lEvmGN3ONi9i1xfLdE5D6b6z7FvX8SLvTQgXsVtV18gjPx&#10;FDUg37RzrAG8w66JBJCjx9vU/wbj/wU+fuKychs+g7vwBVBmYYrlW3hALI9omH4OEvkPtVG4HCqs&#10;U6Ue2HDKDtjbgyIe9Jv96Pdc6Xnd6Dd9+CwC4mAyqCEf9FAB1fKLNMhP0iyPZIU8pM98IOvoUdth&#10;Gx3lLvlO9hPGEfk3Xe6/6FK/Iciv5Qf5B9/+L18/hSJ9icGFGJyIwZkYvPgsFGJgIqTjzJUf6TMf&#10;STkjLcRTh6NJ7okRxypSN+HZwNibmYod9Kt75Eu62b/JKfmcBXNHPmXKvuOv8j9uPwV+YuhNDHZP&#10;YvDks0D5WUbgHE+OU3Fmk9MsfHOJuwJHNVPfQHZLcbRQjucZay1jt1OibfJXeZHl0cUyOcZyuSR/&#10;5tX7RPk+2dxgdCvvwbtPUKSXPScFMYitIo7E4Ibbl6gjccbhTMKZSU555DMbRxnjG1gWtYzcyBJp&#10;xrGC5dnK2OsZe7O8w1y8KfvkuhyWa3KW7XODbfQlPCIiRc7DuafAbY2BORD8vXjvjHsg3lByHEVu&#10;CTjT5APR4CnEocfxLNujii1Zh6cJjxHPKhxtclE24XgB826Oj5c5Rk7La0R0itk6yYwex3D0Ca8+&#10;4f9zINbXzL0dObtJt/jhVZHBGHzJuKbjySOPYrkgpcRfyYqrxvMrz2Ua1NZ1BeDzJIFAAokdsUhC&#10;bEa2WcQmLEuAQBIIhBCLEEJiFSBAbEbsSBgIlllsDDYGGxu82zjEdty6buw2SZO09mSaST3jNGvr&#10;6bjNTJsmdpNO20ld5/WoMP3xzXtzR6Pv3nPPu+fcYbQ40fMKvIH5eRfz4iewio7zmJVbcAvNNzEn&#10;XsMIvoqru47ZvIkmN9d22PET/0b/18if/vepe+HeheLs4+ABxuJdyEGfGl0V6DGhpwl3uh09PegZ&#10;wIiPomsCV+1C11F0nUTXBv7/dbiCv75EPISLlC/gPPUbOEd7ARsY+XXkACMg3N/sDm7/Czzi/srE&#10;z90P4FN8PqK4jz8Wurm4zj3ozYI7VAXc9tDCTboBXvOugy1GC1xn2GCTeQCu+gzBFZ9xuOw7DRdZ&#10;R+ACaxnO+a3Dht8mnPW/C2v+D+G0/+9hJfBbOBlIwokdju9A0gCe41HyFI+1TwR47LqP/FAsA74U&#10;uE8Phju+sXArIBW2gnLgWogarnDK4VJYDVwIb4RzEW2wEdkN65H9cIY7CmvcSTjNnYVV3hKs8M7A&#10;Mu8qHOf9GJZ4v4RjvM/hKP85zPNfEnM8kpjlkZSZHb73AfgLD48/LDUfJmPZ2Yt9/i4scTiX26G+&#10;sBXJh6v8RLgYLYGNWCWcjdPCWnwVnIqvhZVdzcTJXR3EcsIB4njCELEkHCcWhYeIBeECcUR4ipgX&#10;XiJmha9TZoTvUFzCjynTwq+pUwn/oU4kkLSJXSTt4A7f4Zr/iP6P0rEM7UN/JvbYqQBbWIY34+hw&#10;MSEc1vcI4fTeDGIlKZdyIklNXUoupx5LMVIXUuppR1JaafOiTtqcyE6bEY3SDoumaIdE8x7Tqcse&#10;U6nnPSZENzwOit70dIoee46lfOU5kvKCPpxM0ofcJG3zDOP/BJ0fYol7OxfLevZ2K3JZjL2NiIAz&#10;qcGwkh5LHM8QURcy9nvMZyo9ZzNL6IfFlXSX2OQ1LW7yekXc5jUp7vGayBr0Hs8a93ZmHfYey1ry&#10;Hs1aZwyLX2UMiu8z+sWPGH2Zf2b2Zn7P7Mkg3TC607f5CmPwmQRzUIkxwBboBj4v5wFs4FxO4/hJ&#10;iR8sSqNgXpZIPSwVe05Lc72npGrGhFTHHJcafJzSWt8xWbPvqMzmOyyzswZlY6wB2TTLLltgHZCt&#10;sXuk19hd0p+ybfs/8Gvf/yW7bf+/2FYJyWp1s2+bL0W4D9hu/KoYcwDZxPJ2rhD92Aot4/gxORPm&#10;8rngUgipU/np9PE8GWMsT+k7Itewh+QVfgNyo79d3hDQJ7cG9Mp7ArvlQ4Fd8olAm3w+qF2+GmSV&#10;Xw5qyb0TZMl9P7gx52lQQ84/A+uzyQDEv162zVNsvR4VYC5iq/F6KcYAS/2ZEvSr0Y/jcwV0OKQO&#10;g8mieIpTLfIcKZQwBwrk7D5VYUCvqjSoW1kV3Kk0h3QoLaFtShvHquzntCidHItyhtOoXA6rV1wI&#10;q1XcDjPlPwgz5v8hrDr/H6HVeWQIElwtJ4PcPJEBfKDBtgzb0BvIeWwDV7EFW8S5zGFcDpXQYEIb&#10;Ak5dLDFcmuTRrxUzejU57M5iZWB7kSbEWlQe1qw2hjepGyIa1dbIenUvt1Y9yjWpD3GNhUtcQ+E5&#10;rr7wFrei4D1uueoJt0z194gyFRlWpiQ5SKibL3Dv30fnvSpsf5F1PcCJSrxv4VxcGJsJfDoqAmC4&#10;UgD9lXupvRUZXrZyKcuqyw9sLlWHNmhLI+pK9FxTiZlvLGmOMmi6BHrNkKBSMyUo1ywIdJqzAm3x&#10;DYGm+J2o4qLfRRUVfccrVpORSHhx4TafYLwfoPeuEdtuZA1ZrMb7Fs5nEufiwOdQNQvsRh70GIUU&#10;mzGNbjVIfJqq5P51laoQU4UmwlBezq8sM0aXlzXG6HQdsVpdf6xGdzC2WHckRq1biynQbUWrSt8W&#10;KEo/Fyi03/IVWpKrKCEjlRoyws1j3If30PsjM8AlZBU5asI9qME+G8eH8L2vlgHddeHQUR9PtNal&#10;eDTVZjHqzDnsmhpFcJWxKLzcoONpq6qii6vqYtV6a1yB/kCcSu+MVernYvL1p6Pz9NcFufq3onL0&#10;n/GzK//Gy64gudnlSBkZ6eY3GOtf1ALcrMfvATmBzCKTddhnIwcaADqbPKHNEgItzTHQ2JxIrbVk&#10;0o1NUl99Q16Arr4wVFOrjVSbK6NUZnN0vqklJs/UGyM3OaJzzLOCbPMpvsx8nSc1vRkpMX0asa/m&#10;eURW9Q8RWQby//zagPmIV5EtbHvPIov47kKc+N6H2FoAWq0ENLb5Q107H0ztu4nq9jSPyjYJo9Sa&#10;yy5uUQUVNGs4CktFpNxSw8uxNPNllm6e1DLG3W+ZiZBYVsP3WTY5WZafh2Y2fRyS0fA8JL3+h9C0&#10;OpKTVrvNQ4z9vVbMBeQUcgSZQkasuP52gBYb3je6AGq6mWDoCQd9bxyU9SRTtT1ielG3jKnqymfn&#10;dRYFZtvKQqQ2I0dia+Jk2bpCxbaRkEzb4eAM20pguu1aQFrHz/xTO37rJ2p75p/c+jIgqYUMTGom&#10;g9y8i2u+0wFwEVlGZpCDyAC627oBGvHKaLTjvW+ABtrBINAMRkHR4G5CNZhGyx+Q0HMGcpnS/gLW&#10;vv5Sv0y7wT/D3uifZu/0S7UPs0V2FyvFftI32X7VJ8l+n5nY9xFjb+8z5u7ul77CLpKV0Emy3bzV&#10;hrmArnVkEZlGxnowD9Ddgm7zIN65RgCK8XqidDIhzxkGueOxIBtPJCTODKrYKfNMdyq8Uh0a7xSH&#10;npHkqGMkOjq89zoGvfY4pum7HSfowrHLngljb3jEjz2mxY184xE79JIeM0h6Rw+QDDf30LfZh/uA&#10;zCOT6B1CugYAmvA6YnAAaMfRPwkgmaZAhssP0lyRIHLFQ7IrmUh0iSl7XDlUoauQ9l+uyzwu6jqN&#10;4585GGCUG9YEBYcMAV0FFMZ01LGoNO3Q8spMJSUyxFszFJFbwAHxgFEUEfLIC9Pa0jKzrK0023Zt&#10;3crcMrXLokPXdbPpPUiveu0fb17M9f08z/N9ft/v8+lRMsocVzLRfEtJpql7yTxTbMlyo6242hhT&#10;3GiILnre0KXoPUOXgq8NUfk/myKXecyReR4fLwewo1tgNZTCUphH3lnkPQntUQXSsGJpcJnUrwLv&#10;6TKpe1WwYquiZKu6RTHVvRVdbVfXaqeiqu9WZPUY3VQ9RZ2qZiqiKldhVRUKcW1UkGufAla+rYCK&#10;iwosv6bAFR5DYNkNdi/leQAX+RbCYv7PWUYN0B5XIo0sl4ZizezVeL/V0s1rpc61RoW4AxTk7qwA&#10;983q6O6lDu40+bud8nOPkMU9Tmb3dBndFLSuEPhRLcZ2HSZyLWZxzXck/T/wtLGVr6xDrxzyYX4R&#10;NSilD8h5lEu6E4s6gCWS6qS4DVIUNjF0s+S7haGziSGsiSGoiSGkOREYhJqHAAdfMwdcM83WTFGb&#10;WGxLg9SIqW34O4MB0/OmK3C9jYYVUg11LoVccs4h5wxyHruGPkR3SL3Ul5/Hb5Gisajh2yTrDgbh&#10;nQzgu4hjN0Pwnghg+NsbD32B4aOFC6+FQ7YlG9jUvSSzlx/ufp3fnWNQ+gmut7G+ijuafAvQXUCt&#10;s2qpAfnej256k9QfzT8/I8Xuljq1SB2fxRAdQP85+Au8AC9agKH8UKT0UncOPQbTwwxjrzCMHOEA&#10;OkLjH6HAR9bzHgu88i6fX+B7P7VRu459QHcpH89G91F0x7F1I3ZRAzRT0IujhJ3RCjyI/stoHoZX&#10;4FV4DUgNIyL91V96O1w6wZB8kr35G8PJKQaR08RxmofuNEX/ZyMQ/Acn4VwbNegWU+fF5JuN7uR9&#10;nEfkmM7XUtGMRzMKvYCj6B/z6sDb8A4cB1LCAApTxNrwoYEBlT75rLN0Pk76gh75hsv5W+L4br7U&#10;Sm+0Ekfrfni9jSrqXLCXXuSt6eQ79kXpLnTttHACX+nyJvmjaTzRrnUKTrfzIZyBs/AZnIcv4RK0&#10;Ylx+DMU80q/XGBh/YVD1EIeHZ8VD83ncsLUNjwLxm1Y8rx+e14/XN0Ec9IOhMBLGwRT9oizc4mz9&#10;F697Vbn6D/7uiop1WeW42Sr9iMf7QfX6Hr/7Ha7vEs3yNYX7kiC/5NMvWOU3zsPncK7Nb1qJwZcY&#10;zO0xhMPNkASD0B2O7gNoTkJnOutnqxWv+y1e9xJe9xsVoFOqr1SJTg3r1+mCGlh/uz7FlZ6lYc5Q&#10;tDNE9TErfggfwCn4RzseWYjB0OZ7iYPXIbquaHLtRY63opuO7n1oTUAjQxfxuufxuufwup/hdf+t&#10;PHQK9YnK0HChsRbFejSepkX2sn0v6yR/3+XX7+gaVfHQvjd4sx20iUHtMUg/y4puJFHHodsPTSd6&#10;I9Aag8YkNKah8QQac8hhod5nT95jT06yJ8dVQbuuQqeOtRt1TDt1lP14FfXDRHyQXTuI4v+Druk3&#10;fS/fy4e6hlNLG/Xrjd5AtO4kk/vIZTyrTdFbyiSPbB7JuVR6ERpLdETL0Skl65U6RC1e1EaOj20c&#10;Iwf0LNG06COq0qo97O4elHb/gfYatOlfhovwiQLIM4rcEsgrFT0nWnej8wAaE9HIQCMLjRw9T28c&#10;oDf2syfPqgitcrRqWHu9nlEzXdGirRwmT7NiM53TxC5vQc1LYzu/1aC1/dH6GN6XhVwj0I0ltz7U&#10;ayB6d6B1r/ZpLBqT0JhG58+g2rO0g97YTm9soxZPU4smnpFG9mMzSpv45ka9pA1Ucj0KdWRai6qX&#10;de149X+AC3487laOHB98X9sx2BHtSGrZA91+rDSEvIajMwqdCeQ0RVsMmWo0ZqvBNFebTIu00Zyn&#10;DeZirfdZqTqfdaq1bNZayy6tthxSje9JVfudl8v/ilZaPar8A1fR+4qj/gxH/Ymu0tGbpIMh+A0/&#10;A7UN1S5TN2337a1m6wA1dkxXQ+A9qg8eow0hD8sdmqG60CzVhuVobdgCrQnPVU14gVZFVKgqYo1c&#10;EQ2qjNip8ohDWhFxUqV/uqjiTldV1MmjQiho5weuvXNon+rBsZ/AFXQL1xxH205i2hHip+awSDV0&#10;iteGzqmqixqidV2Ga03XUaqJHq/q6EdUFTNNrpgnVNltjiq6PakVtnyV2cpUalulYlu9Cm07VGB7&#10;Qfm248qzfW5YYrtiyLV5jE91+51L5H2GK/d4ClcetCQx2/Xiyiemzd2Mqo+JUG1sd63unqTquIFy&#10;9bhDFfH3GMrjHzSUJTxkKE2YaihOfMxQlJhjKExcYFjec4kxv2exMa+ny7i0p9uY23OrcXHic8ZF&#10;iW8ZFyR+apqXcNk8N8FjnhP/O1/EctVwnB+7lesYnuGqa0xltuK9OmJZmxCs6l4xquzdy1DWx24s&#10;6eM0FSUNMxUk3W/OTx5rXpY8ybw0+VHzkuQZPrkpc3wWpyz2WZRS4LMwpcJnfkqtZW5Kk2V28n5L&#10;TvIbluzks74zkn70fbyPxzfLS+8bfO69YgdwtTP+tHhHIMaPegezFbGsIhZXilUr+kWpOC3eUJDW&#10;17QszeGzJC3dkmsf6bvYPtpvkX2C30L7ZL/59kz/efaZ/nPsC/1n2fP8Z9rLrNn2NdYZ9kZrlr3F&#10;mpn2WodpaR93yEj9vsPUVE+Hqf081ile+nqsZ8n3xFDGj3R6ABqglteriKWSMaRsgEVFAzspf1B3&#10;w5JBfcxPOvr7LnQ4/ec5hlnnOO7tMNsxpmOOY2JAtiMj4AnHjIDHHXMDH3PkBk53FAdOc6wKzHBs&#10;Cpo8cHfQpIFHgiYO+FfQQwNagybc6gmc0L+NAC8fke9bdzISDZO2QT2s5nXl7cx3xFLoNGrZbeHK&#10;vd2mRbf3Ms27LdV31m2DrDOHpgfMGDoiKGvoqOBM5/iQ6c7JIY86M0OnOmeFTnY+GfqIsyDsYacr&#10;7CHnhrDxQ3aGjR1yOOzBwR+EPTD429DRg34JGe3weAn2cpp832D02z/yxihaB1WMYCsYOwqJJQ+e&#10;uitYC4dHa+7wX7kuE6gozysMv8MmgqjADAOMoIkbalARRTRERBjWYRnWEQIDCA6iCK6MKLIYFzDG&#10;Ba0xVbOYTW1zsqjR2DTN1iTNoqa2TZrkJE3SLJqk7Ulr6pbpQ0hOWw/nOf9w5p//vfd+9/v++07w&#10;Wpo5za8xY3aAKz1laJ01I7jGmhfqtBYbK9MqTBVpC8LK0xabHWmrzKVpHebitK3mwrR95oLUR815&#10;qafNtnnnzbaUr8NsKdeNtrmeUFvyAOfJ98V8xk24D/bAnXnMVsTSQSxriG+VLVDL8ixqyhtvWJQ3&#10;1bc+NzGgJmfO0Kpsa0hFdo7JkWU3l2Y6IooznZGFmQ2RBZnLLfmZ7ZbczJ7InIy9kVkZD0dmZJyK&#10;tKa/HWFN/yrcar1mtqZ5wsBkTfWYzlL75woZdeEA7IIt0FVA/sSykmuL3V9LisLVUDTGUF802aem&#10;MMG/0p4UNL9gXnBJfqapMC8vvCC3xJJru31Ejq0+KsvWHJVpa4tKt20ekWbbMyLV9pAlJefpyOSc&#10;sxHJ2Rci5mRdDU/O8piTMz1h/byRSz+WcCbAPXAXbIT2Ymk1sTTzubHURwsdRi1w3KRqxySv2x3x&#10;fo6y2YHFJXOHFRSnG3OLbOHZhYWWDHt5lNVeG51qb4pOsbuj5to3jki291lusx+KTLKfiJhtP2Oe&#10;VfClOTH/qjkxz2NOzB3gNXSedkgPwV5syVau3dAGLWXol0t12ITqyuGqrIpSeVWMoawyzqeoMtE/&#10;v2JOUE55WkjG/OywNEdBRIrDYUl21FhuK1tsSXK0Rt7quCNitmNXeKLjUNjMsuOmhLK3jNNLvzTG&#10;F18xxRd5TNMKB3i5lH5E437GzT7YAuthNTRWou+Uqmqk8toAlS2IUHHdGNnrYr1yF8zwy669NSC9&#10;JmXovOrMkGRnninJWWqe7XSaE52NYTOdq00Jzg3GGc6dodOdDwTHVx0fPq3qzWFTK78YNqXiSvDk&#10;+Z6QWIcntJ/n0XoMnQOwHe6AtdXScnTrF6Bfj99wSUUNvspfZFRu40hlN04wZDTGeacuShw0tyE5&#10;IMllDZrlyh0+01USPMNVFTzd1TA83rVy2DRX99Cprh1BUxbeP2TywmOBsfVvBNxS93nAxNrLQybU&#10;eIbGOD3D+nkWrcNo7YOt0AmtdXg+tGuxi+WN6GPXcrBK6S1DlNoSoZRlY5S8LNaQ1DLdJ7ElyW9G&#10;c6p/fHN2QFxzYeCU5tsDJze7AmKbVwy+pbnTf1Lz9kETlt7rF7P0Sb/xTa/7jlvyme+YxsuDRjd4&#10;Bt/s8gT0c5IcH4TdsBnaYQXajWhXNeE30M7DIlmxJ0mtvkp0hyjBHaUZ7vGa5p5imOqe6TXZnexz&#10;izvDd6K7wDfGPd93vLvOZ5y7xWdM63rv0a3bvG9qPeA1avXjhuhVrxqiV/7VELXi394jlnl8LC0e&#10;v36eWCwdJM/tXDfAGj63oF2Pdjna9lVSphvftxbf1Y737BysiZ0mxXSO1LiuGI3titPorlm6qWue&#10;YVRXjiG6q8QQ1VVtsHQtUWRnm8I7exTWcY+MHb9UyPqXFdL+sULXXlJom8cQusbjFQJHWlgH2Aod&#10;sAoWo11N3qVo56yT5q2XErukydjWsZvxXj3+Cu81ytwbLVPveBl7pyq0d5aCe1M1vDdXQb3zFdhb&#10;r8G9KzSoZ4N8e3bLZ8vD8tr0rLw2vgNfy3vDVfl0e37g0Gr2A7lugnWwnP8Xol1B3gUdrMEG6dZN&#10;Uhx2dfydUvRdknGnFNDnL5/dofLqi5KhD1/ZNwV4+ffx0uvjYOtjU/VR2D4etIsf7jwo7ThGwc9y&#10;CH0hbWOC3nYdvtd+brkLutskN9cl1Lu6Uyoh52xsYTIWNX67NHGXNGq3FLZXGoJV9Po5Q+B+BtD9&#10;RjYVg9gB4jhIHAcZBA7iLQ8WQS0s4zsSOfAz7j3KQci0uu8TXkzEsPd7YK6lxj1odsCKbslFzuXk&#10;nE++qegm7qEH0Lx5vxROKkH3YYoOof8QYFn1CMPwI3jbR/uHv9EMQbEDg9AR4jjKYXuUTXakle9I&#10;5vD93HeK+9/ht9/wjCtwTTtZ383Qhm4TJavZQQ3IN+tu9sEB1gDNcQ9KkY9Iww9LvqTCkM1LDp6A&#10;J+EpbxgiHQtjGB7JwctgdDJBOsW6PMNhf5qNdprGeoZFPHWE73/LfdTi+LdwSdvJt5tar+qTGqhz&#10;BTXORzeVPBPQnITeyMel0Kck/+PonQRSYfBnAIVn4dfwG3gBY/DSMOmVCIYShuPXGVDf4sV8hsP4&#10;HBvuHIU+R3JnSeAscZz5AD5WL7rt97Af75UWkG8ZujmPSXPIL+6ENAY982lp8E86L8JLGjAhr8Cr&#10;8Dq8CbQbRld6h/V5nz75aBRDOz3yOcPQBV4+F5ZKF1nsiyzsReK4yAMvvqxND3AmUOcm8q1Btwjd&#10;NHSnk99YbglHM4CQMV7/1Tn3gxkb0PtDvya8Bx/CJz8axosGzFuQ9O0I6TuG46tzpevUw0Mcno1A&#10;8h4aynMEnzUYzzsIv+fNZz8wwWiIg9sgC4p1XVW6ite9jNf9Dq97CY/5L7Xrn+rWt9qEV9uqf2in&#10;/oab+1r34iwf1QVc6BcU7nP9GZf3d33Kkz6CD+B9eA/e/cHr+eF5DYYB3+sDITAKYmGWrigdzQK0&#10;ytGp5UmL9A0e8yutRKcNnfXobEBnCzrbKMNu/QV3+SFu8AMa9z0a5l2K9ifufJtMzvDUG0Hb6yff&#10;O0AQ+VrwgDFoJpBXCnnZ9KVK9Ble91PVo7EYjWVorEZjLRqdLMdGlqVX57UDrbtZsvv0Fg71DZr4&#10;Nf2OFvpUL/DUF1C4kRtj+E6DqGkYUY8mrzh9rCT0MtAq0B/xur/H656Ti/ibaI/ltGMrCutozS5a&#10;dBOtuo3q79bz2q/nOEB+xXqcJIKnqf4JsjqOyo38rz4nFzX2JuJgNEeiOYmcZpLPPHRy0CjmaRXE&#10;XssWaWBLNlHpFTpNbzxDb5ykN06oR8eoxZPU4nE9oMf4+wV3HSX6I6zeYV2jUzz/x08xXIIL8BGc&#10;VyA5RpDbWPTi/sNzmQe1dV1x+DxtIAkJSSBAXrBB1CxikwDJIIEEAiEWsUmswjJIQIRkVhkMCMxi&#10;DMXY8QrFC7bjeMb2NI5dJ5Omk06aNK5bt5NJptN22qZO23TJdNJkMm3TtEmb15+Np398PCSY+51z&#10;3733nIt8TMjHhmOhDo4WOPbB4YOjH4ZBHFkH4ZiEYxaOoxj3OGZgDSviMj2Pb59DdFfxVi4ju02Y&#10;NmG99JSLWzE88X8EHj3ddj/C2nwTa/M1zMUrmIuXsC7ukgWuKozYCEcbHPvh6IUjgGyH4BmDJ4wd&#10;MQ/HCsY/TRdg2MB/fgNRr9EDvKH36eyT3fNfzBT7f76E8+PH+eOIe4e/dfw8Pvq+TSIcxQnwpsCb&#10;i5GM8JXDU4t8XPB0wNAFTx+dx37dwBpdxztZwz45h3Vxhk5i/PP4eR0r5B527n2s2F9j93xCy8wX&#10;tIRVePQpOLHpT1LMfzz8ShzDKD/fwtF/m8tgXmUoTTuRYwZtMgV0gWumDb6d1gX1dC6ihc5GdtLp&#10;SC+dEvrppHCQTojG6LhomlbFi7QiPkHL4g1aEl+nRfE9Woi6T/NRv6FZ6ad0WPoVzUhZmn7Kx/A9&#10;wlH242SUFXAHJefmdqLnEc9zUQLaFMbReUkKrcly6IyiiE7FWOmEsoaOK5voWFw7rcTvp+X4XlpK&#10;CNLRhFE6opqkBdUCzalWaVa1TjOqaxRW3aUp1Vs0oXqPxrd9SmPbWDoIQiqWecyHCUS/SEO50aD0&#10;gZvpuPOhFbiIeDYQy3qcjE5v20UndmjoWKKelneZ6ejuSlpMqqeFpGaaT3bTbLKXDqv9NKMeorD6&#10;EE2pZ2ki5et0KOUsjamvUkj9Io2o36Ah9S+ZAfUnzIHkrzjBZJYTTGI5AfABXO9oMQcocS/kIXc8&#10;L2Sjx0U8p1LR3ySLaCVlGy3tSaWFNB3NpRuZw+nlzHRGDRPOaGImM9o4ExoPZ1zTyxnTHOCENCHO&#10;aOY0ZzhziTOYeZp7QLPJDWhe4Po1r3P7Mn7O7c34K8+X/h+eN53le9O2eIRS/9CAco427Aa4hPbj&#10;XAHciOUYSt6yhk9HsuJoNkdN07nZzGSugXMo18wd01byQto63ojWxR/WdvAHdd38AZ2fH9QN8wO6&#10;SYFfd0TQp3tW0KO7KPBqbwm6tK9FeHJ/GtGZ+1GEO+dLwEZ0ZG/xK7jum7AOi4mulWD+8TxpRG+F&#10;WBbRhsznMTSTr6Ap/S4a12dwRvV5vGG9iT+ot0YcMFRHBAwNkX5Da+Qzhn3CXkOv0GcYEHoN48Iu&#10;w5zIY1gVdRo2RB36G6I2/auiloJ3xc0FfxG78r8QOfNYkVO3xc+Q+xsoq7dR4q+UYQ7wXMXno4hl&#10;DrFM4+8TRRI6aNpBw8WpzIApl9dv2hvxjMki7DXZRD6jQ9xtdEbtN3ZIPMZuSacxIOkwhiRtxhlp&#10;i3FF6jKuS5uM16UNRa9I6wrfljoKP5Q69v5b4jCwEof+CVHvIvfvouW6hfbvog1rAM9lfJ5HLNOI&#10;5ZAZvbZFSENlKgpaUxh/WTavp6wgorvUJPJYrFGdlipph6Uhus3SKmsxe+Quc5/caR6WN5qnFPXm&#10;JYXDfFZRY76mqCp5WVFZ/BO5rfjPcpvpXzKbkY22FW3xNlqtVyvRYtrxHqrQaoNF/D6DeCYQyygY&#10;sAmov1JJffYk8tk13P2VeYJOW5GorcIiaamwyZzlDkVjuTOmvtwd67D6lDXWAWW1dUJpty4qbdbT&#10;seXWq7FlZfdiLWUPY8ylf4wxWz5XmC2s3Gxm5ZYSVv4QvpdrcB7UEq2BY2AeTFWjz0ZsA4jJX8Oh&#10;nloFdTt2kceRxulwaPmttQahs6ZE0lBdLnNUVcfU2BuUdntbnM3eFV9uD8Rb7WPxpfb5OLP9pLLE&#10;fkVpqrwbW1T5w5hC2x9iCis+VxSWs4pC6xYP4Ltbh7VQj6sIWAaHwTi+G8Tf/Hj6cGXxNErI3bSd&#10;2p17mOambF5TU0FEXaNRXNNQGm2vr1RU1NUpyxzNcRaHJ77E4Y8vdoTijI45ZZHj2di9jssxBscd&#10;RYHjgTy/9gN5Xs0/5XlVrOIJdlbxfYx/uxF7sgn7ERwBU2AU9ON7L64I+9Cet7cKqbktnpxtydTQ&#10;puE4WvP4Va2FQluLOaqsuUJmdtUqTC5XbJGrU1no6os1uEZj9K5ZRYHrhDzPtSnTOe9Itc4fSHKb&#10;fi/JbvwsOquelWXVPUH+Ohy3wAY8q2AObechMAi8aIU729Fru4maOnlUvy+Gaj2JVO1JYyo9uVzr&#10;PoPA0lksNLmtAC0g0t9Rhe7qaIO7SVbgdsvy3b0ynXskWus+LM11H4/KcV8SZ3e8KMrsuC/UtP9O&#10;mN76mTithY1Kc7GSVBcr/Q4819uwJ8EyfDMg1EEUAJ5Oorb9RI3d6PdxbavsiaLyHhWV9ajJ3JPJ&#10;mHryeIW+IoHeVxqZ77WLdN4Gca63XZzj6xFl+YZEmd5poca7GpnhvRiR5r0tSO1+i7+n67f8FM8/&#10;ItSdrDDZzYoe8xJyvALXKXAETOKqOuTBvRduN9wuH5Gjj6gCV6WSgICKgjG0N5hI+mAq5QdzGG1Q&#10;z80JlvCyAhV8TaBOkBFsFaQFu/mpwQH+1wJTvJTACjc5cJ6b1P9Nzm7/m0yi/31mZ9/fuTt6WP4O&#10;HyvY7mUFt7tQH8BxMAvnGAgiZy/crXDX9xPZg0RmXAv0w0S5o2LKCsWTJrSbMkLplBbS0p5QIZMS&#10;KmXUoWpOUsjF2R3yMImhALMzNMFsH10i1eg6xY/cpLjh71Hs0HukHPgbKQ+wTGyQ5cQGWO4NXEnX&#10;wDII9xKNAD/cHuTtxPWsBu6yEaLCg/CPE6VOcmh3WEKJ4QTaEU6i7eEMUoV1lDBtpPhwOSnDdRQb&#10;bicFBpOFQyQJL5B46gwJ/8d2mUZFfV5x+DcLMyyiYIxRnFhl0SCoDMqoQASxisYFVyKKoIgEwQ1B&#10;BJRNBsHI4hYVowlGbKON+1KNrTY2xuQQbTbTxppam7ik7UlyojFxOZk+o5zED/3wO7P9533uve+9&#10;73tvcYusRSdkWfaxrIX/kWfBfXnlux6qGT/XopVoGVqYI2XidwrsJNgjlkqxRVJkiRRaKvWoYPar&#10;Mqp9ta98qrvI29lTns4+sjojZXHGyuxMlMk5SQYnG+rECedyNnkNgO0cPAxy5QxrZddIvNvoAYex&#10;S02LOJfglaEClMPn9CXkAezRxeTACimqXApjXA1kROtSI3V4UfKoo/GrZ76tpwGp70lhhz66bBu4&#10;aBo42BoosgY2tCGf351s9iYKbw8whsfafxF4bFh1D/2kDcS4mscIm/J4P5d4p8Aej8/DK6VBcPvW&#10;SkG4EtAg+a2VrOtpAF9Cm6zID2HHZubbLdixhSZki/sC5vBtosiaCG4TsdjCnzcz3G5imN3IgLrh&#10;Gw5Futn1LtUT45Uwi1Auj6bj8+Qq8hB/Y+FGNEq9YHaD2ZEx1boV9jb0CnoVNVsQDekOGtLXaAR3&#10;0pS1YEcLl90uDtldFNguNnUXi7Zs4ff9PNfK8zf4HxNN832tZn/L4ebjcxY+p6ymFjF5GNwowhcK&#10;sztb+USz5IkbNLk0O2g3+h16A+11y1Pa58/BHyAdCqYxjOAiIh5HOfiPUWxHlvFdHdrJ73+gYbmE&#10;6OgPfK+aVZzNxHoBPs8izlPwN7FJisbPfjAD4T3FNvq4WbhAw88a6Ag6ho4jwsugRRNglE750JDQ&#10;EJ8hR872lc6RH+9xIbRScK0EunUdAwwLvsMUcfYyuqmVxHrpBuqROM8gxkk7qEW4UTBDD0hPH5b8&#10;YZkfMtApdBr9CZ1BpBjji3swojlH592DkolGmf25RMPubhav0qh9yQV0jdy4TuBvEODr2HGdRa+/&#10;ozJince+ZhLjaXw9Fm7cUcmObz1hdoLn4WadbeO0tsnNuoD+gj5CFxHhZZSSSHtddw+v7M+35Mkt&#10;GvUfacruYcd9Cv8+RfaAgD9oQW8waVmYN416NPd6oI6oB+qLYtBINJHpbDozWYbuMmPe0WLdZra7&#10;pRImt3J9KyfT02rmtQb9lynr3yTtTearG2zeNQL3JRPsFX69xEp/Q58h9/uL6MPHZt5f1B7ZYPbR&#10;PQ2CmaAfmO9uMet+ozQYWTDmw1gCYxmMFTAqcL1aV5norjBN/oPJ7+9MZ5+RtH8lYT4iaOd5upUV&#10;W1ndrffbXt/9Pzb8xJz5I3Pmd+oFMxLrn9VXGgVrIozprD9bl5WNHwvwKV+fMmNeVKk+1kp8qmFr&#10;6uFtJDW26xwF9LYO6y0S5jT/PEX0TkFx64+P6XEbOLXw1wM/O8HsoX+yH5c1BH+GwxkLYyopkIr9&#10;c7B/HimykJTMh1EEo4y1q0jb1TrJtHuCefe4XqN09lFCpyilTyipr3UAklv7214PPLKhzX/hN+kr&#10;A9z2MG3wesMbAO9ZeCMphSQYz7P+TP0eO45ixxHsOIwdh1QMo4y1nVDXcGRsZCe2c4zs1us8/RtW&#10;2kWitrC7OyE+Ljf/QRv/i7b0Pi8vmJ1hBsLsiz+DYQ2DMRrGRNafxvpprJ7J+vOI+CIYBTBKYFTg&#10;fQ3Z0Mgx2sRx2kKGHtRWdqVJn5Mpt5BLmx+T24bvHvr/qMTefVj+Rnz1g2uD2RteJLxYOL9mxbEw&#10;JqtZKTDS8TQTRo5exo6t1EoTObqZPdlELDZyqWzgyXVY3ch+NOBhPRlWR4WtgfwiWo3uwLzZ5r/7&#10;qDnZdgTukyfcJ/GtJ8xweA5YcXAS8WM8jKkQZsCYpfXUyjpqZS210khu1BOLOtXCWA9jO1HZQ9W8&#10;yS59gHU3VUmlVcAub9PX7mOlHUcc199JruIDHLW7rY+uhR3yZYUAuL3wLQK/omElwHkOzgQ4z+NP&#10;KpwM1RqyVWNYpGpjoZymUlWZVqnStFblpm0qM+3WCtMJlZguqNjjmpZZ7qjQ4vpZN+F/wjXzFsfq&#10;oW5cR7xv7szcx/XTZDVrs6Gj1pt7qMESpjrPKK32Hqoan5Fa1W6cnL6TVdU+RZXt01XRIUvlfvNV&#10;6legFf4rVOJfrWL/Ri3zf1lL/Xcr3/9N5fl/qMUdv9LCjne1oKPrZ13tytEbxNUTIu1BzbzfQiuw&#10;4Wn6K47ZRj9vrfHvqppOveTsHKHKp6JV3iVBZV1Ha0XABC0PSFZxQKqKumWosNs8LbXlKd9WrCW2&#10;lVpsq9dCW5Pm236rXNtxzet2QS/Ybmiu7a7mdnMZMtt0GeZZrpVD4VzvXHNNYbQVtCJ1HPG1gbQ7&#10;NrOqbE+qvHtPlfYIV0lPh4oCh6owaKQKgsYqP2iy8oJTtDg4XYuCs7QgZKFyQwqVE1JhyA5ZY8gK&#10;2WzIDNllyAg+ZpgV/L4hLfiaYWbQD8bUIJcxNdBlcutTmKe56vfShr2KNtrh96fFwp6V2FaBLaUh&#10;firu3V2FoaHKD4005PWJNizqk2BYEDbamBuWZMwJm2rMDk81vhA+xzg3PNeUGV5gyggvNc0KrzWl&#10;hb9kSg3baZoedsQ0Lew9c3KfL8xT+9wxTw11eUx55pE+gHsiSnp9ED0+akQ1fK6kFSrFtpJ+zJ59&#10;fZTfP0CLIkI0P6KfMcc+yJRtH2rOso8wZ9rHemTYJ3nMtqd4pNtneaRFZltSI/Ms0yOXW6ZFrrIk&#10;29dbpth3WCfZD1onRJyzJvW/ah3f/3vruH4u67i+KNxlbYV5dAj7wNW6CdWhqmj4fF/koM8dyN0+&#10;0KoFUZ2V4whU1qAw4xzHAPNsR4xHuiPBOtMxyjrDkeSZ4pjqNc2R6pXsyPSa4ljoNdlR5DXRUeWd&#10;5FjrPc7xiveYqP3eo6Pe9k4ceMU7ccBt78RIl3ei3eXl1jmYB2l1mmn/NqBaVEELVkLbUYAti7Ev&#10;N9qs7JgnlBn7K82OfcaYFms3z4gdbJkWM9QzOWaE95SYMT6TYia1mxiT0i4perbvuOhc3zExS31H&#10;R1f6jopu8B0Zvc13+JC9vglDzvjGD/68XfygW8jVLt6Bolw+f4a5L17ankAdoGpUigr5bjG25KIs&#10;nsmI76D0BJtSE3oZUhL6mZOHRVkmx8d4TYhP8BkfN8p3bFxS++fikjuMikvzGxn3P7bLPKrpMwvD&#10;NwHDEhJIqTtSRQ6CLCqgEGRRCGBYQ1CCCkFZ4gZxJSoqqChgZdygWrcitVOtg9jOOR1rW3ftprXL&#10;qK2t2rEzZ7TTzlRnnI5obeYRaY+dM3+8gYRwn3u/737f774zfQxJC3ySk2q9xyWt905M3OGdkNih&#10;HZt4UqtPuKrRx/9Tox/r1OjjnJo4dBzeAQO9kIoNQKvT8Jz8XMBnlfzNliIynffFaWqZkt5PLOlD&#10;ZWJ6qEteeqQqJ03vkZmapJ5gSNWmGrJ8Ugz5uvGGIl2SoUKXYJinizcs94kzPOsTa9juHZNyQDs6&#10;5bgmOvkLTdT4O5qocU5tVBJKdGrfIv6+dEb/CdgPrEkdciA772eQzzR+Ts3Ae2a6ycSs3pKXPVhy&#10;s0OUWVkjXSdkjXFLzUzwTM5I0SRlZHgnGPN0Y42TdXpjmS7GaPcZY1zmHW1s0kYZn9dEGl/xGmk8&#10;ph4x4YpnRPptr/BUpybcgFKc2sPw9sJowZI0ZGG90EI0B5WiqViEAsbzvDwXyTHrJNPsJ0ZzkCLN&#10;HO6SYo7uNS4vzj3eNF6tN03QxJhytaNNhd7RplJtpKlKM8pU4zXS1KiOMG3zDM/d7xGWe9R9eM4V&#10;t5Ds2x7BmT+ph2U4vYYZnV6/h9OWTS/Aqoe1FM1lFJ+BivNEJuWLmLBtmQXM/BYvMRT2k+TCAEkq&#10;HK6ILxzloi+MVY2xJLlHW9I8IwtyPEdaCtQRlmme4ZZKjzDLEvdQS4NbSMFWVXDBvl5Bk97uFTjp&#10;c9eh+d+rAvJ+cg8wOT2G5Do9O2HthNXMyLsSXjWag8om4nfgmgvhTxExFDFvW1Uy1uor+pJBElMS&#10;JKNLIhSR1tEuI63xrhHWFFWYNVM13DpRFWK1qoZZZ/cKsi52DbSudR1qbXUZUvyycnDRW0r/ossK&#10;/yn/cPErfOjqZ3GqBhY43fbD2kqdTWg5zPkW1gCVwJ40Fd9ZTP3YtSSsUky5SGSFl4yw9ZUI2xAJ&#10;s4XIcNsoRbAtVhFkG6cMtBmVQ21m5RBbkXKwbYbC37ZI4VdRrxhYsUX6l78kfcuOSO/Si9Jn+t+l&#10;T8mPit5Wp/LpYqfLXlhbsKb11LoEVcEtp+apsM2wjaV4Htj6GXgOLEpIpasEVvlIgH2ADLYHyDP2&#10;UBlkjxI/+1gZYDdIf3uO9LUXSm97mfhWzRddVZ1oqzaKV+UeUc95XTxmXxDPmbdEbbuPnOJV4VTs&#10;htWM6qz0IpoFd/o0zgHsHOyZYaZI/GyRqCqR0Hl4vwUi/atV8rRDJ76OgaJzDBVvR6hoHNHi5UgQ&#10;T0e6uDvM4uawSi/HHFFW17DBmNhFOwF0stDvcvHcoOmY3uwPKdopW2E1opoyPkY2VAw7n7qNWKJE&#10;O75vvkj4IpFAh8jApSJPLRdxr/UQZZ0vyTN41OFx63jI1XG513K51XLIatnQWhawdiGXXj3CVy3f&#10;DwiTuBQztuS2yOIuLgKnbIK1GjlQJTWXIgvs7LkiKdQcC3cE3CDsql+tiO8qEQ9CSoMryTMANeJv&#10;Gxk2msijiQFgHXk0cbk1cdDWsanrCNZE0o0Y24YXRdZgIusvA2WKXvWAg8BcyRqvqGSZ0Cx+L4Zt&#10;JvX0xewB3FFwh2EPB63BezaKeD6LIWkmh42PRB6byGMTeWxmPbYwjLSQRwsPvBYu2lYOWyvN3ErA&#10;lgb+jrndjKHdeF5kwzc0wT2R9U5ZQ601aB4qr2YNluB7SXsc9UbDDWkS8YfZG6bnZhFlK+yt6Hm0&#10;He1Qcrg9RXY9xUOHQfAFBp828tgTi7iA29mTdpq5naB7CNC2j++wH7vZj113+N8HsgrmEjSH1rFS&#10;s5maU6k3Fm74JnoQZp9tImpKUOyC2dY97HK5opfk8fD7MtrHILxfy0DMAPg7hsGD5NHJQ7eTS/gQ&#10;TX+Ipjq0lvcE6WRyP/gxuinScVfq4C5YKVJBzYW0b9YG7oIW7gHqDOLrA/eIaOG5POLQUpgN/hcd&#10;QiwrBkswWo8NwR/QG+TyJgPxUQbk48EMy+zLafI4y4E7zQafAnCSxE8eFTmBozhxS2pY66r1PJuo&#10;OZ/WTeMI6eGG8bXBB+gBeG6v9nC6GehIjxE52m2IiIdOo7OIo4fhFfmI/fm0n8hlhsEvyeM6D4Ub&#10;HLobLPjX7MlX7Mk1glz9WKqpeRZrXbRbJJd6k1/hLHKMg2H6HWYN+JriWA/nTI8ReqfHkL2PzqEL&#10;6BN0EX2OriGuALlJz37L+f2eXv0XefzAWblnE+li8bu2iNxnU7s6cTmKX3yvE4/nxO86ZRAKRTEo&#10;WX7CVz3Az9zD2/2Ap7orVbjGhXIHT3VbVuBVV+PgGuU7XM83OK+buKK/0DA3cGtf4Viv4q8+k2/l&#10;MpEuEfGRLqKP0Lkev/lrqdEA+RGf2SVRMBNhGmGZ4UyRv+GpbspM+TP+8k/43OuyFEatXMHJfYbj&#10;usShvcjB+ZTm/QS3eIENPM+ivS9f83qPrXJ26z10Fp36Pzl0iRvMPtQWQOYjqCsOZgoRsuVLPOYl&#10;KSZ+GTXMkg/J4zx5nCOPD3CO75HHu7jMd3CEZzi4p1iLEzTuMV7fJss3WbkjUJ7U4f/J4T/oO3GR&#10;v4qO+vzlCwlhe6OpJxFWOgwTuVtoPyvtUU47zqIt5xJ/ES26FEYdLbuWuM1U38pR2c2xOUAWb7Ar&#10;F6SDijrkIUfL+Sv9zL+LbqHr3a2lpsb+MAOpJQKWHlYyjAzim+V1KeSYWOU18niVPDrJ4yB5dEgN&#10;MVeyA40c442yj4vst1wie/lmO9nvoTvaqLQN4gtP6BH/3z38K+jD7vZXsX6+8J6BFUKEKK6DeDip&#10;VJVF/HyupcnEtxK/XF4kj3byaJNqYi6j+tWyiz3ZQX9u59NtZPccVbTSlVvY5c1Qn9T97vV/zP+g&#10;57gf7r5+vKipP7xAWOGwYuAkETEdRo7slInEn0ylJXRgOYzZMObBcBB3BauwVjbw2kwm61mRdURt&#10;Yj8aqbYBagPsn8WNzQoJ+/34ynl0FXV0X78q6vOlLn94wfBGwYqDkwzHKJskF8Ik+Y1MhTONqm1w&#10;KuEsIG4NGaymQ5t53Sar2I+VRK6lY1fQ3ctZ+WWwa3rE00v+yPV6woNr153rmN/beQzt7n4kqeH2&#10;ZUUDYIbBG01NCXAM1JMJJw+OReqlCE4pnJl05VxYi+HUwVlHpz7Hu3ZW5zU65gy3yrX/klytsU2e&#10;Z/R8vnz+bCfQECcBciF3k9gJdpwY7FzsXByHxE6Mc3VutklIHEKCE5IQl0ACgRJuAUqhLYN2tJ02&#10;tlWLtHVlG5rEukrTNm2rWk3q1u3HNmnqtk5s+7GVtnw7hR9Hn+339Xee9/I8zzmYYabHmf1x8n+J&#10;P7H1/pyl7G2237vpbEkGtkSW+2t6tlmVkmt9hrxZ5DWS04JTCgdOKt1YVnlxXO3HktiJY2IICU0Y&#10;i5oxHNVMYV6ax5x0ArPSGuLSC5iW7mBK2sCk9FNMSB8hpnuIcd0XGNPJT/AhS/oDtv6NHOC1HeTn&#10;8wrbzQX+vsbYzuo1OK1Nw0l9Hk4km3BsUyUSz9RgMaURC1taMZcawJHUHsykDiFuGMG0YRJThiOY&#10;TFvCRNpZjKddw5jhqxg1bGC/4V1EDH9EOO0/GE6Tn2DIIOM9ttkfspzfZWu5RVwtot/i99N5lDmU&#10;R8uM5XjaZiQysrCw1Yi57RbMZDoQz3RjOsuLQ1l+TGZ3YiK7H7GcCMZyYjiQE8dIzrOI5pxBOOcq&#10;hnJexWDOd9Cf/Q76sj9Cb/a/hZ5sWejOeopfkPetEsoBE6UJW/5FPk+Xkptt9xjjWaQkWdihw2zu&#10;VhzOK8BUfhkOFlQhVliL8cJGHChqxWhRAPuLeoVI8bAQLj4gDBVPC4PFi0J/8Smhr/iy0FN0W+gq&#10;elMIFj0QAoW/V3QU/kvRXiAr2/Of4l1ybpTzHlgotazcez5XdlFb8bd5js0yvsNGEYeMBkyU5GKs&#10;tAQjpRVC1OQQIia3YtjkVQya/YoBc5cyZB5Q9pn3K3vMk8ou87wyaF5RBswXVe3mmyqf6VuqVtOP&#10;VS2lH6q8JQ9V3p2y+gmMsvoB+b5dQUlVSYlXxT0glvh5gb/NMJ4pjk+UKzBWnoIRSxYilmJhyFqu&#10;GLDalSFrrarX2qjqtraqu6wBddDaKwasYbHDGhP91lmxzXpC3Gs9L3qtL4key12x0XJfrN/1W9Fd&#10;/k+Nu+yxxm2Wn+C+jflIKfwS5d8FSq8VYpGfZ9nupxhLjOOjfEYqkzBk34Z+ewH67CZFt92m6rQ7&#10;1AG7W2y3N2v8dr/UZu+S9toHtV77AW2zPa5tsh/TNtjXtO6qG9raqq9rqyt/JDkrP5Actk8kR8UX&#10;ksMqSw6LLN0j1xtO4Ho186CG94+YJ2ibEGM8o4wnzOeAU4u+6nR01+QiWFOi6KixqPzVdrG1ulZq&#10;qW7UNjtbdU3OoL7B2a93O0f0dc4pfY0zoXc6n9PvcV7X7XZ+TVfl+IHW5nhfa9vzD61t9+c6m13W&#10;2apk3ffIdaeW+VAHnHHxHtCizBAH+XmUvw1zrJ/PbpcaQXcqAvXZ8DcUC631ZUpvfaXa43ZKDe56&#10;ndvl1de6OpKqXb1JDlckaY9rMsnuOppU6Tqjt7mu6ayuN7SWunva8rr3pLLav2vLqj/TlTnlJ9jg&#10;+18h53o9bQetydFG7gExTkT4PUR00SoEPAJ8zZvQ6t2OFm8BPF6TosFrVbma92hqmuu0Do9Ht9vj&#10;11d5upNsnnBShWdCb/Es6HZ5VrXlnucls+d1janpbU1J02/EnQ1/0xjrP5OMbllrdMm6N8l9k3wX&#10;PMzHZtpCYpIYIQZpDzqJ9r1AK6Vxs0+HRl866v25cPl3CjX+XUqHr0pt99VoKn2NUkVbm9bS1qkt&#10;bxvSlvliksk3pyn1ndLsbLsqGtteUxe1fl9V0PprZf7ej1V53kdinkeWvsQ3yH2DPGstrAfkmiHG&#10;yRcm+mgb2/30nR1AU4CaP6hGTXALHJ1Z2N1ZiKpOs2DrtCktnU5VebBebQ7uFUuDQbEkOCAag+Pq&#10;4uARVWHwpLIgeEWZF7yj2LHvLUVO4FdCdsfHiiz/I1WmT1Zntsni6+R8nnynKb0XiSlyjhKDlMBd&#10;5G6jXfN0AnU99D19gC2UBGsoA7tCuSgL7YSpf5dQEtqtMIbqFEUhr7Ig1KHM7w8pcvtHFTtCM0J2&#10;aFnIDK1je9+r2Nr7XaT3/BLp3X9FetenQnpQVhiCsvIV8q2Tb4V8c1zrxD7eA6KP3AFyt5C7ntyO&#10;Afoe2qXSsIjiSAoKo9tREM1HXtSE3GgFcqJOZEcbkRn1YVu0BxnRKNKj0zBElpASuYDN4dtIHt6A&#10;fuhn0A/+Bcn9/0VySEZynyy8TL5z5FsiX7yLfqubvpfoJreP3I3krhmm94zQ99CiFB6g74hpsS2W&#10;ioxYFtJihTBMmJE6UYWUiVpsmvAiKbYPutgQpNgExPGjUI2fhWLsRQhjNGmjP+Fl+wOE6EMoIp9D&#10;GZZxjVynaUuPkm+S2B9iLhL7yN3CdddFAfsoUE5rUkzrmn0ISJum/5zRQZpJgziTDdVMMZTxciji&#10;LDZxXvI4L1KcL40z6MOzxEkmGz3NNM3b1H0S/Y4b/gkL0P94+WRcItfyIOsiMU7OMNHDdfvI3Uju&#10;PeOA5SBgnALYDpHOVybPA6pFkRdoM0GPm2DTTxgJFvYEC1qCyZzgwSb4ssQk5xzjIi8RNJELNIxz&#10;7wNHGMPsp0yCxzjLPX6WfNPEKDGwn3vA/fbGeAb8e8Vh+j7y5pI3Y5Hej3ZRfZwia5lia4WecmUL&#10;m/w2FheKgFOMY5VNZpWFb5WJtspDXeVCVuc4dpbzbnI+zesyleMJqugl7sOSjJPc43likogSPdzv&#10;Nq7ZzTVX8a8m8uZxGRm0iMkr5F8l/3PEGnGOcZynCDyf8lT0XOR+XGIc64xjncVvnYl2mRt9mQe4&#10;vsyxFzjnm5z7Dv/7Z76DjmLtMZY4PMv1xohBnnOAa25aYB5wvWXkzT8FbD1DfnIqL5B3nbhC8Hgp&#10;cNloiBs8lxvJwIsUhC9T+HyFwuMWhcAtFvxbTLjb3OzbXNCtcxzjedy8x3kfcD7P4/ojJGZ4dYgR&#10;TunhmluXgFpeISt5i84D28m56f9clwl0VPUVxu+bmTcTw8ChLBkbyEKWyTKTZZLJZJkkZLJNFjIh&#10;hJAEErKSkkCABCRARYRAlTayHK3bQWllD1iEBtkVqyJYEawUPGo9ikqF2tJahVrU6W/itGoP5zsZ&#10;3pu5313+9/7vt5n6+/geHl50sSPfLr1bASZZWVkEyck2crKD2uwKZjHDj0EWgEGG8F5qso8E7yUX&#10;e3F68Gnev8KF/QH4h/T1cT8RcyMxVxFzIfE64I0nzlA4x1BC/RN+rqcARxu5gA2w1y8EMInY8okS&#10;lnOdyBA5OUxtjkaxKHL5n2AQn+TQnyTJJyE4ifMnUDEnLogc/1h6qfGctcwk0lS+kV7EzWTijOJr&#10;pu0igT6+QT/PMAcYAs/6xdBRcNwvTnwC6YVhoSZylvq8xlJ8gbN6kbq8hR/v0idvE/Rlinl5p8il&#10;Y+CcdFPjFh5NJ2b3FnqRWC27yQGcY+BTD2HviJ/nOT8HYwbhK0hIkdM+Pr9IOg/+AC6Bd8EVcHWU&#10;yHXO6g3q8hkXwxc03s3lgGR/QXI/3/8/zfsdRoBgEAvsYDIoRZ1Vy+doqhvShjbslL+gZa6hLz9B&#10;Kf0ZdXMV9fERSuRDlN4VFOD7HJL3KNafSNTbOHeZb16Ur3HRO4zz4Cx42a95f4g75BsJki/Rmbck&#10;SW6i726gq66hMa/KDDgasd+O/S5CXYT9u9CqK+Qt/LhE015E372JMnsD1XsexXiO4v2eZJ3hV6ex&#10;+BIML/rxHDjxfz58DW6JDs6xxBlGfPH8Mg2+yfKOlBBLFfbrsD8b9dpO+rvkVfJxBj9O48fL+PES&#10;fvyOBn6BJnqeg3ySXByH6aj8keNzQw7BNPQ9HPyeD1+BvwOmF7wjiW0CXNFwJcOVBVcBPOX4P01O&#10;ST0xNGG5XY7hx1H8OIyaPITCHEJ5/pYBdoAh8ow8Trvs4DgP4clZWumq7JbbtJX3B/Dx3wZ/Ax/4&#10;j9PrEkA84+GaRBzxxGGHJ4dWKML+FOxXy378eJp87MOPQc7HHvzYRT524Md2WUMb/5wT8RAj5ElG&#10;yT4q8zxj5R28+icjxsuJ+Q7f+ON/D1zwH/UToiWm0XBNII5oLCTCk0EMeQA0IMvfVNgt26QC+9XY&#10;r8f+bGy3Y7sT2wvlEVlKFVYyPtdxKjYwTh8jI7tkI5naAMMDVHkA1gG4/4ub/ha64G+7w/5xs0cC&#10;iWk88YTDFQdXClxZ+J0PRwkReuCYThfUw9EERzv2u7DZQ3csk/XU5H5ycR/fXIeVtUTUTzXXcKpX&#10;c+pWw+3DveBTf/5f9I8e3zjaPjyGdcQ2mriCsRIFVwI8afDkwFGI9TI4KuGo4RTOhKMZjg44urG9&#10;RFaRi3t4cze//Cn1WE7lllHdPuqxVD4D3mHcBd73j5gjjPtBLSNZ8+2V4LsaNtOnG2QcnKHwxWLR&#10;BlcGPJPhKYanHJ4qeGrhaaAzWuHphKcH+8vxpF8WY6GHDC4kswuocjf9MV/+KvOYOF3w+3ApQOSU&#10;kVE8mqsHPMJY2zSC69XA9SoKvCOxdCecEfBZ4bPD5YQrH64S4qiAq1p6qUkPNVlELhbwr5u385TV&#10;0qkMyFyi6uA0+bqojQnVolyTFs0tadZ4h/E6V/8RrtydXDGPs4ps4u/9rEb941g38GeVQZWVmjGy&#10;QhsifWqMLNEnSa8hXXoCcmXhHYWyILBM5gdOlXkjaqXT2ChzjXOkw9gt7cal0mZcLS3GAWkyPiaN&#10;xj0yy3hc6o1MmJHXpXbkl8ArtUavnIb3wERqwEh/kOtlPVjD55U8W867PnxZOipQFo8yyaIfRUj3&#10;GIvMG5sqneOy5CfjXdIx3i3tQR5pC5ouLaZZ0mxqldmmedJgWiIzTauk3vQLqTU9KjWm3VJtOiZV&#10;QW/KVNOnUhn0FfAO4xR8eyNZCbhmN3DlrzWzXvG3j2eL8WcRK8mCH6sy/86x0hkcKh0TYqR9YrK0&#10;hqRLc2iuzA4tlMbQcpkVViUzw+qkLqxZasPnSk14r1SHr5Sq8PVSGfawVITtlPKwo1Ia+oaUhF5X&#10;SkJuK+4Qr+Ke6FWOwb0zlnMQx0oWT/4trKCgl/93408X7+dO4n6fNEpaI4KlKTJKGqOsMivaLvXR&#10;TqmLdikzokuU6WaPUm2uUarMjcpUc4fiMS9UpphXKGXm+5QS80Oa4ujtmsLow5r8qPMaV9Q1TV7k&#10;bW1ehHcYz8L/lJU6JLAmshbfDZaA7kTWb57Pwa9WvtMUGygNcSapj58ktZY4qbHYlGpLuqbKkqup&#10;tBRqPdZy7RTrNG2Zdaa2xNqmdVu7tUXWZboC6zqdy/KgLteyTZcdf0iXFX9Olxn3iS4z9t+6zBjv&#10;MA7Cs5UVdBNrRj8rz3KwiKu+C7TzvBlfGkF9okFmJI2T6uRQqUo2K5W2BM0Um11bZnPqSm0undtW&#10;ohbZKtUCW63eZWvWT7Z16XNsS/VOW78+07ZZn578azUtaUhNTXpNTUm8qqYkfKlPsXr1qeA38GyB&#10;dyCNOjg4f6AbdIBmnjXgSy3vq+1amZo2WjyOCVLuiJRSh0VT7LBpCx0Zar4jV5/nKDLkOioM2Y6a&#10;gCzH7IAMx1yDw7HEYHesNqSkbdTb0n6lT7If1CfYX1WtqR+r1pR/6a02ryEh2WsYtIs8Ct/6DHoB&#10;edKbRQ5AK58bQC3vpvHOw+fyLKOUOE1SnB0uBdmxisuZpM11pqnZzmx9lrPAkOEsC0hzVgfYnQ0B&#10;Kc6OgGRnryHRucqQ4Nygt2Q9qcZlHVBjM8/qzBkfqeb0W3qzw2swp3kNO5Fnv8T+z5AlK7KRZTnk&#10;ADSBejCNZxVIhVLW9KK8AMl3jZM8V4jkuKIVp8uqyXCl6hyuTDXVlWewuUoMya6phkTXTIPVNcdg&#10;cfXo41z3qDGuB3TmvCd0UXnPaCMmn9FMyv1QG559Uw13evXhWV7DNrg3w9UPRx+Yn8eeDxqQjTWg&#10;ArhZzwuKRCYX68TpHi2Z7mBJd0eI3R2npLiTNcnudF2iO1e1uovVeHelGuuuU2Pcbbpo90JdpHul&#10;NsI9oAkv3qIJLd6vhBS9okwsvKJMyL+pDXZ5dcF5XnWrTw7BeW8+8wCuTtCMXKwDVfCWFovkI9ty&#10;yth3kU32ihFiqwiSJE+oJHjMYvEkKHEeuybGk62J9hRqIz0V2gjPDE24p0UT5vkP2WUeFPV9hvFn&#10;hRVRwUVdYQVZRESjjkatVqLGSBTlcLl2EdjlXLkRQTAeUNREFNe0UWNETXS84jGxno0VmzR3dYw1&#10;JZNxktQ0sXZsm1StGY9pjG4/a9ZO2v7xAMPv93uf9/q+3/epMwyyNRsi53hkmfOyItIOa0DqBzKn&#10;XJY5+bbBPMvbrX+SN2Ab3B74WuCrh6+MFdwFHPDaWINnphL/HPiRS+MypVHZ3TXcHqZ4+0DF2WM1&#10;xP6YBjvGyupIUDSJi3KkaKDDLoujSOH2GpntS9XP3q6w7K0KzTqk3pnvqlfGFwpJv6UQm1ehc7yG&#10;zfC2wbcEvlpiLYEzD2SCVOJOhPuJLOK3o/1y0F55ktXZU1HO/hrojFKEM07hrlEyu36i/q6p6utK&#10;ksmVoRCnU72cFQp2LlJQ/ioZ8zcpIG+/uuW+qW45nyrAcU2B9nsyZnu1Hq6VcDUSa4VNKgQ58KaD&#10;WcT9JNwT50pj4B6GVLIWon1KAmRy91aIe4B6uaMV7I5XD/dodXf/VEaaKcCdKkMpDpeiJUrrCQyN&#10;V4KAKka8FLElFaI1XV9LzrtS/gOtg6sFrgXE6gb5IDubHMCdCHdCProLeTS8SIrBZESZZKqQgqqD&#10;ZKjhsq/hoq3hYqlhmNYw6Gp8h5vCVmcAnK6upskQk1WI10pEYwXCqfwCRccHN1tc6X21wfUMLleD&#10;YpAL0uFOgnsK3OOL0Z7zpMHlkgXZGlYr9VjAgtOArlzIorEQPdeIxm3kUmnikmliqDVx0JoobiPG&#10;Gvm4sYn32vhmC0DA1Z/lIrzKMCQPtV4th6vBiWugADhACvl+qoQaEPOoSikWXgu8JiRrD8yxnjDU&#10;wTI05TL0bTMXfEskQy5WauWCWc7ga+VQt1LYVnLROp9n1KNlI+8iJJvZXJeyxS+5ha0HWkqO5xOr&#10;G+SDdPI9g5gTSOGYOikO3oGLiH8J+W+G92dgBXgWPAdW4UcbfqzGjzXkoz32hwvYw/DzUBMPifaQ&#10;Cw+Or0XcttMTa9C6qz/j25vY+F5NxFoFSoCDmJNrmAW00TjiHQZvVAv8hBDk4ySdLLHYA88DZCuL&#10;LhceddnQU9rIUraJ/niJ/uhgAeigNzo4bFtI7lZy0YHTHS/z/AQXdRfv0xMb7qoezkpidvJKegN9&#10;+Aw1IN4RxBq9SuoHZ5CP8+cPl1w4/AsvpWXxZvkBr4DtvmXcyFLKcrqH5fBVlp/95GM/g/gAh+4g&#10;ST6I8QM4vm8fz6nH3kvgmhYQc2kjOSBVycQ8mXhHwzuYOM1wBvs4O/x8Pp6dYLdfAGAK+eITIz+I&#10;gtcALacjLMrH+0qvR7OsspicYhB3UpPTBNwJQSfGTh1DzHwILqua3ipolTJI09NrmUXkdji8kbwW&#10;ukMy7PLz7ffzHPKLIEwg/ODxC6NOP94Ab/kECyLhLH1ynl69wJLyBy6BLvqziyJ30RcfE0jXSXBO&#10;ZeQ7l1ynrqcPyPHjxBrLYzOcPXxxHQEcacQmvoPTfp7fgrfBu+B9cAacA+f9oo0xpEs+EUufXKVX&#10;vyYf17kUvuXA/5Ok3yDYawR3/cRDzfvf6AEiQBx4XN+jJb5D695F291Cy9xEX95AKfhUyjeoib+j&#10;Zv6KwrmKAvkLDXuFRr1Mw3yFUvsTRbpEkj7Xh/qUtz7RfdSFVx+Bc+B98Db4fx+66x7a6i4686ZG&#10;wjdR19G63ygZK5nw5MFRpC9Vhv0alFu9PsOPi/jxCX58jCLrQoF+hK75vfbAfhQd9w5p+qM+wOp7&#10;ft63QCc4+T8+3APfqhsxmognEq54uMbqC3LxORrzotLgyCbVedgvwn4Z9quxX4/9Rdhvxv6zlMlD&#10;uV6kbNsp30F4TtE2F9Cz1+XL/HFwFBwBh37kw23wD3AFXFRPYgmHZzA8I+GZoLN6ktwlEdEcvYkf&#10;nfjxa/z4FXU5jh/HUJRH8OMwavAQqvQ1DvNBanKAQ7QPxr18vQfru6nsLhgfYaffB24O8ixiFTn0&#10;tZiRXPXVbzQIrni4xsA1CUtPcfRmczxs2LdzVPL0Kv2xFz/2oHV34cdO6rIDZbodpfoKNdnGz628&#10;3UFWNtMVL5HpTbC++CP8C86rD2PnKPlb/vWHx6E38YTz9WB4RsAxnhgm02mJ2E9mNNmwb2dU5WG/&#10;ENvzsF2tjdRlvZYwPlfQnR7G6Wat42sPVWgnq+108Rp6cw3cj3DDH/8Z/9HzHUVuFb4KIp6+8ETB&#10;MxRLo+GZiN9T4ZiB/RSynY59O/bztJa6rKE/VtOnbWrkKmmmM9ro0vV4s53M/JKr5h0q9SW4w1Pv&#10;f/Bn/5E+7R8/e/zjsEMGYupNPOFwxcD1GDxj4ZmE5WlUfCYcKXBkwOGAIx+OYuxXaJnquFYXk42V&#10;VOZ5umQrXh3QQlgaOD31RF4P9yNc9I+aw/4RvMV/Lfiuh7Wc09UKgy8Sa3FarlFwjYfnCXimw5ME&#10;Uxo8mWpidjSqAB43dmvojEbNx6tasl9NBqvomgq6qpxOL9ffyNh3wEsFvTpvYARy/e5jxG9lpL0A&#10;2oO4VgPY8fCjlTPSIjN8VviGEdMYrE8knilwJRLxbLhssGbDladKclHBz3LemEem3URRQkaL6NhC&#10;TpCLrnMxZZxMvHw9AF69B+dhk7SDK2aDbwUAK/i7JZQVg2eLAwPhDYXXAmcsfCPgG6cqQ4Iqu01T&#10;ecBMlQWkyh2YqdLAuSo2FqrIWK4C4wK5jEuVb2xTrnGDcow7ZTceU3bgGWUZv1Km8Sa4D7x6A74D&#10;A6iBRVrH9bISLGO8N7EGNODPAvyrCw5SbVA/VQUPUnnPeM3rNVqlvSeoJGSyikISVRg6W64+NjlN&#10;DuWZXJprKlOOqU72sKXKCmtTRthG2Uy7lGY6oZQ+55Tc5wq4rdmh3oc4CdfuKFYKrtnVrIQtvrWQ&#10;FaTOyo7J/yvxrZx1oKxviEr7WVRkjlWBeYScA8YqL3yScsOnKSdiphwRqcqOyFKmJV8ZllLZLLVK&#10;syxWiuU5zbasV5Jlp2ZEHFNixFlND78C7gCvpg9gZrJq7ID3F0NYz4aS/3hWTn5XxcHLWlaKL0W8&#10;UxgZLGekWblRVuUMGiZ79GhlWSco0zpF6dZE2WKSlRaTodSYuUqOKdasmGrNjFmkp2NWanrMC5oW&#10;s0NTrUc12fo7JURfNiRE3zEkDPIaEqK8hkPwbIPTM4z+863FrD61oIy/i/lfAc/y8W9urFGO2DBl&#10;DYlURlycbENHKm3oOKUM/TfZZR7edH3H8c/vKEKhbthytNTeTY+kbdIjpW3oEUrblNJQaAItpJwR&#10;LFJApFAYQmsLKAJCEeWYyCi3znmsyJSBqEwZIJOHTacozgcF5hyHbI8bLHulhOfR7Y/300Kaz/tz&#10;fz/vPMVhKFLKDWVKmWGUUmpwKXZDg1JsmKEWGuarNsMyNc+wRs01bFNzEn+pZiW8q2YmXFAz42+q&#10;mXE+NTPWp+0l7k3wreT8W8KpMY9nfmY69yU/kU8yHn9cSIeaZEWcKSFSlTpYKlNjpcKYLGXGDKXU&#10;mKPajTa12DhcKzJVasNMY7QC0wQtz+TVck1ztWzTUi3TuFqzGLdqGakvammpb6vGlM9VY/J3minJ&#10;p5sMPr0L/k642uFdZKYPgBep0gDG83ttBjcW/lTxuSOjj5RlDJBSc5TYzYlSbDEpwyxZaoElT8uz&#10;FOtDLRW61TI6KNtSF5RpmaabLXP0dMsS3WR5Qks1b9GSzS9oSRnH1MT082pi2g0t0eTTDUafvgP7&#10;T8HTijRZkIVMQhpMBRNALXDyfyP5rJzfh2f3kuKc/lJoHSI2a5zkWVOUXKtZzbFatSxroW6xjgjK&#10;sFYHpVvHBZmsU/RU62w92bpYN1hXaQnWzWp8zgE1NuctJSb7UyU667oWbfHp0Waf/hyxPgnPozlI&#10;IStSDFkwCYwDNWAkGDFUpCSPWy9flfyCEMm1DZIcW4xk2ZIUiy1NzbBla2m2As1oG66n2Kr0ZJtL&#10;N9gmawm2WVqcrUWNta1UowueVe4v2K8MyT8qEXmfSMTQ62p4rk8Lt/r0LcT3ONxL4JkDz3QkwQRQ&#10;y0k+CpSDIqRbQZFILudxVkkfMZeESYY9UtLsCWK0G5UUe6aSZM9TE+0lary9Uo2zj1Vj7A1qlL1R&#10;ibQvVCLsK2RwySYZWLJPBhQfkdCiP0tY4TUJs/mUsAKfuok4O+BcZKMOcE0B4wvJAaiEtxTeAjua&#10;g3PUgmxKKw+SlIqfSFLFYEmsiJF4R5LEOjIkxmGVKEehEukolyGOGgl3TJRBjpkywLFAQivapX/5&#10;Rrm3fI/0K3tT+o74o/Qr/buE2G9LSIlP2UCcrfA9At9M+DzIRBcYBW85KIZ7aBnxV8CPZDJUoT2q&#10;gyXKGSaRzkiJcMbLYKdRBjkzZYCzQMKcpXKfs1p+6qyTEKdXgp0PS+/qVulVvV6CRu0UreqgqCP/&#10;IFrlZQlyfC9BFT5ZA+9SuOZy/k+Hr55Ya0AlKIV7GNzZI9E9SKVkJ/w1IuG1uoS6Q6S/e6Dc646S&#10;ELdB+rrTJdhtld7uIunldojurhXVhbZyIeBciKdaRNNYBMsYREnNaYaNy8nJBem8LavgbYFrVjk7&#10;CT43qAYVDvqQuIfCbR4tkjIG3YFUihiH/qsXCfb0Ft3TX1QPy9zDovUw5B4G2kNhPRj14LAHnTnx&#10;QYBwnbAKIJzquRLq3qfg+OD+Dv9uSRtc84nzAXI8EYwFVaAUbhvcWWNFjG6R+PFoL0yGNYj0JTxt&#10;GtpyOjrKy8Pm5aHzsky9LDovTe6luF4Me11gGn/3sMg0hNy0pxl8xNoURNFkrqdJ5KHhtvysmr0E&#10;11QwHtQAWkqK4LbCnUbMCUijIfCGYq6vF/6ZHBaNaLlZfVjsPKwP8fDO5lFp4pGZw8KZQ6M3UeAm&#10;ctHEl5uox2wE5UOIuVm7ACKt8TMepRssg/9IM/l9EHcbACWUan6Wku88YjYTs2GqSCS8ofAGI1m1&#10;JvjngvngEQ6dBfjRjB8L8WMRfrTwwCxmqS6mJi0UuIVAWjCwCH23EJ3Z/Dzf4XJdwAU3/xq4JXPr&#10;SBWxTuTnWMBIybBJIpnEnAxvFLxhc0T6kE51AbyY4pDjkQdLwTLysZwjrJWjp41Hvp0HvwM/VrJ8&#10;VzDoHRS1g1x0YKSdejxGT7S9zN+jIlr/yvf/JbPgm0q8daB6iogdl620kZF4o+Ed0Az/4rt8oA20&#10;gxVgVc/RyfEDnuQgXNOPY5D+WE9/dFKXjSz5TgaukwRvfICfS0Q2bODzA/wdl/zai+CmzJxOe4Da&#10;GcwCMReQ53TijYN3ICUM9nN2BPhWB45dysqJiF2wqecIv3MMbyEn26jNc/1FdjAvO/Gji0dgJ/3Z&#10;RXF3kYuulfx7B5+jZLaf54i/KjMaGRdapnoes0jM2eTYwDEbQZz9nhBR1gYO7acDPFsBY46gunOI&#10;+8UAbYbouiNM9vtFAn3yEjl5lR7ppi7dPATdDNvrJPogwXV3iryGknj1OPhcptJbLmpcQa7zKVca&#10;uY2G9z5i1DdjbxvYHuDb9UOegCD4FXgFsHo43eEAh8BhcIycHOdYPMHuOMG8nqThT1HkUwR4ChVz&#10;ii+dfE885Hs03HZiziZeA3kN5+O+fs7dYF+A76UA168Dguw3AWF4BLzVI1LhCwhGv2g6Az4C59kj&#10;X9CrFzmELrOUr9D0lwj6MkW9AsmVV3o074/RG4SBGGBCAeTKLfTM92iqf8gYVEEdqnWyXEVBfMuV&#10;/w064goq5xKD8hUK70uU3wWa5TwJ/IQCfSTdck5OoK6+lrNYOovVD8C74Ah4A/y/D5rcRFvdQFtd&#10;R9NcRUtcRc98g7a7LKPkIvryC5TJp/jxMX6cw48P8eMMfpxmeE4yNCfQd+/RQMfRNe9QsGMk6ijf&#10;+C2W34TBj9fBa+Dl//Hhn+Bb8BU680sZTDxx8hm5OI+u+hMa8wMph6Na3seP4/jxDn4cQ7EdxY8j&#10;LK7DLI838OMQg3RQ1lK2zfDsoYQHaZszePM3eRGmF8B+sBt0BXy4Ba6DS+BjcFbuIaZQ+b1EwZVE&#10;FBZ48uGw0wYOLDqx76IN64ljEq3ixXajHMCP/fixl0Wym2HuoiY7aehf8BfP4/F2+Qsj9W/5Oax+&#10;bAWbAz74Y78APgS/62kzFa4QYgiHIx4LRmLIxn8bLToc+5XYd2LbRbbrsT0J29PpgEbszsNuCyuj&#10;ldWxmhXyDNiDN4cY8XOyjiqvg3XtD3AtwH860OLdgRHYS2920Zs75H44DPidAUeubJFC1kQp9iux&#10;7ZRO6rIeP57Cj7XkYw11Wc1j8jh6dxU1WcEnK8hCB9G0U8XH6Ko2Or0N7rv4OjBGhwOj7h//Hf6V&#10;R28+g9bdSF+sl1gspcJhgSMPjiI4RsAxEvujse/Cdj32Jsty+nSZNNEVzUzKcjxZzfPiz8w+WURX&#10;LqS7mpmwZrjvwl//twGvCHHfWYP+FbyuZzX3gScUnkhiSITHBE82lvPlUfkvz2UeE3V6h/HnNyCH&#10;CHIoxwgDIzAcMwjDMQPCyDHAwHAN5wByicix4oIKRuoaz9XVdbe62zVuU11bs27ttumxtunGdrNt&#10;0j96pE2P3fRIm7TZNE22dptsmsZ60A8y7R9P5vrN+7zf432/z1MHTzMcbXAEWH+A9XdrWZNa0pwO&#10;UZNFfl3UeS2w4gE6Y54s79cvqdh9sPp//CyU/9tPY18fBRdCI+m0wokplnhS4Mkilnx4itl7BTw1&#10;8NTD5IOjnci74QnCMcYO9mmGT9M8vY+dT7HqJBXdQ6Yn6LhxfQQegNWn+CFcX1sbAeHwM/rOc62d&#10;DFsfzWvj8gh9saRE+LbBlQ1XIfE42b8bLg9cXrha4OnUXnpjDzWZgHGMJ0b5526yNsx9MUiGg5yc&#10;fk5YP/Xo57brh78PvAv3ba71q4yYC5sZz+AoEm1pI1KF/SzQF/PcF89oq2Y5q9P055SKYCmDq4o4&#10;auFr0gg12U0uhmAb5NsBnu5n571UrZu7s4ue6KAn2um8djqgjdPo138A91QMIylhfeyfYcytgENg&#10;ns9z8ehMfp+OiNCUKV57TGkaD7NqNLxAuzcUayjCpcGIGg1ENqg/qkW9UV3qiRpQIHpMndEz6og+&#10;qLbo42qNvihf9OtqirqjxkhumYgPVR/5MXgAuLMS6QM4L5rxe0iPJWTQPJjm8yQjb5xxM8YeR2Oi&#10;tDtmiwZjMzQQl6u+zQ71xpepO6FKXQm16kxsVntih9oS+9SaNCJf0rSakg7Km3Rc9UkXVZv0ujyJ&#10;b6s64X1Vxf8efAIegVW9lYI0gO+chfpnkX9k+gzYw/sRvhtiX0HkyEBymPq2blZ3cpq6UqzqSClQ&#10;e2qx/GkutaTVyJfmVZPZr0ZzjxrMw6ozT2mXeUHV5mOqMl+Q23xNFWl3VJb2npypvwNMopQnKk1e&#10;1S04rsB1ZjtSEdkzj+SYAqO8H0Su97GfHn4PkJuO9Bi1ZSSr1WKRz2JTU6ZD3swyNWRVqS6rTrVZ&#10;LfJYu1RtHVSVdVJu6wGVW1dUaj2vkqyr2pH1ZTkyv69Cy2/BJ4Y944lhT1813shEnsF/At7DefQA&#10;Y34CDIE+PgdscLMXP8/4siPVlJ0ob8421edmqza3UJ7cElXbXEaVzWNU2poMl63DKLcNGKW2CaPE&#10;tt/YYTtqOGznjELba0Ze7ltGbs73jJycD42c7H8YOdsfG7nWVdMXWPsiPM/BuVi4blNGHeSe1wBo&#10;57sWfmsC9QVhqi2IU01hqnbas1Rpz5PLXmSU28uNUnu1yWlvMBU72kxFjj6T3TFmKnDMmfIcR0y5&#10;jrNGtv1zhtV+28gsvCdLwQfgvmHJf2yy5K2arsF/Hqm1At8B7Mkk1mAYWd4DOnjfArx8X8trNd9V&#10;Fm+Uq2SryksyVOrMUYnTbuxwOg2Hs9JU6KwzFThbTXnOHlOuc8SU7Zw1WZ3LRqbzjJHhfNXYVvKm&#10;0orfVWrxb5S6475Six4ZqY5V02vwn4XjCOs/U8I5wDIOIMm7QCtoBLWgCgtXAUorIlXsSlCRyyyH&#10;26pCd77y3cWGze0ycty7jO3uZsPqDhiZ7mEjwz1tbHMfVpr7tFJcV7TVdUtJFd9VQvmvlFj2dyWV&#10;PjKSnKvGFfhPwX0YnpkyzgI8vcjxdtAM6lxoXaxbWZVUjHVyVIcpvyZWtppk5XgsyvbkyupxKNNT&#10;JounWumeRpk9nUr1DCrZM6UtnoNK9JxUfM1lbar+ojZWf1vRO3+ujVV/U0zlA21yr+ol4j4O7wJ8&#10;e+EaAgGkeCvwwusBrmp8H5bJjjS2IUutDdGyNCQq3WvWNq9Vad4CpXhLlNxYqS2N9Ur0tineO6BY&#10;7x7FeJ9VtPe4IhsuKbz+hkx135RR+1OZdn2kcM+/tKFmVRfgXoFvHq4J4uyHrwM015ADsBPuslo0&#10;f72Uh2WyNuE9fOFKbo1Vkj9ZCf4MbfbnKtbvUIy/XNF+j6L8PkW09ii8dVRGKwamdYXGYhL6mIrN&#10;GIImlFLjXwgS9eZ9qLPwLsM1A9cIcfYAP5xe4AFuuIvhzm/Ge7VI6X78HxYytitKUYEEbQikKazb&#10;KlOAgxOgqAGCCTQAHgpgYAN4vC6MWxdmrRPj0IHPa0cttP0ZIvbQ+lAn4Fwkv3vhGuSvXcAH6sFO&#10;uEvhtsOd3QY/yyYHpLgeKaKfIRtkuAW5zAfT1y+0QQ5XkKYKElCQPwXxmUG8VXCRRse8DeCv+lFJ&#10;ve8T7J+k7k/BY30Gnv3kdwyuPtAOmvi8i9cKbGIRFi23S8rohp8l4wakSMLTCAN3dOP6MBnjwh/n&#10;Mp3gopvgEE/QVBMEMc4fx/E04xjZMdTAGMpoFKU0co8L4A+APAw90RLbnSa/w6Ab+OFt4LWKmEuI&#10;Oa9XssCbDG8ctjViDH5CQyxwqZOLfQz9aQbfDENlliEzt3bZ0uhzFHiOxeaCfE89ZvFWM5i5aYzj&#10;PlTT1Aes8U8upMc60MmSIAi6gA94iLmMmAv5AEYgud97FrzJ8G6alDZMwTsDaDNEBZcaWGAfiwz4&#10;g+zjEIN2iX0s0xvL1GSZIi+RiyUWOEw9Dp3lOUzsIspx4RfgY+nZh5olzlHQBzqocwO21EXMjlHO&#10;APGm7IN/Tgpb41wAB8HSU4HFkAMra4KLujxHXY5TlxPs4yT7OM0lf5qanKKopwjm5Cw4jkB4hWe/&#10;Ih3DnB77K/i39sI3PEibAN8w9/E454A85/CXVHg3sX3TUohvTdyxDCKTdcEZ8HxIfL5gMHgiEcL0&#10;6csIkssMw1fYxxUO3mWa6jILf/Ywv1GPS3jdF9/jefrywqeaIE1DxNwxwX1AzGXkOY94zfDGHYV/&#10;jfNkiO9cSPC+CF4Kie8r4NWQGL8KrpGTz1Ob65yXm/Tpl7iIb3LoblLcmyT0JgHcoB7X7yLif82z&#10;9zVBzL20TDOtW0XMDnKcSQsnEueG50Ocl0J8pBErC0/IBFwHb4QMya2QOVgT6HfAV8nJNxCDd9nH&#10;XXr0HR+vNNd3KOZdgnjnTQzFDzBUf9Qw+e7g6zpyXUrMOcSbAm/UyyHOqyHRfyPE9T+eNTP0dkiU&#10;fz1kUL4FCA9DKt1bM27k5Efs4ycIoR//l+syAY66vuL4d0MISRZDjg2bZHNsriXZbK7NsZtjl02y&#10;OTeEbLhBAmKo3AUqoMNNcGCkIIWObRkUwcFatdKKKdaKddRiK1hpa6FSGLQKlF5iZaQwMNvPhnXG&#10;dpgvu/vf7Pu83/u93/u9x8VzksP2Hol9agPPqFe/Zqp654SmwG6HXU/KluBeFrFN4GvDExHm4a/x&#10;XowMY0fRUIT1KnoNsb1iWcPDAummdxGpr7MMCudpkC/SJHxM4f2EBLy0ErHQywTx8k+HZ97/VTRK&#10;QpmoCFUhDxNJm/5Nd36NieCfdPF/p0hcpdO/wiG9RA//CZPWx/TxF0nSC0yF59iwswTtAxz+A5PU&#10;aX7xWyydRG+jV9EQOor+34db6Aaz1XWl6wtmms+YJf4mN6wmOJ0wenWe6eEcE8VZ/PgAP36HH+/j&#10;xyn8eJdD8w7z3a9I1je1X78kgK/z/3F9xPbcGmYfQ0fQ8+jZr/lwB1E54REmZqu/yAQnR2eIxR/l&#10;ZC2NrMOv3zCdnGBqeQs/3sCP1/HjOH78Aj9ewY9jFIwhDu5LzDU/IYFf1CG9wGp/jKfP63PS9S73&#10;afQUejLiQ3jt/0IX0ZnhbRwBZwzryIBTAKMURi0ML/ZbsRjAfpC1TMX2LGzfp+fw41n8eEbfYgfW&#10;Qh6EsQvGPqLxHEcoHJVLfAoxcYX0PfRdtAfdgHkVnUMnI2n1ynCKx8NIxX4OForwv0I/ZE8Oy4f9&#10;Nux3Yz+I7akc01nYvo8MeIBjtBTbq7C9nt3YxpHeSyk5iH7GET9DafkShYgSvQvahqjY+hN6O8I+&#10;Ejl6hzQSRiL207Gfh/0SfK8iuvVY9WG/TbuJxy7yYyd+7MCPR/FjO35so6g/QmEdZE82Q96IhY1E&#10;LJwpGyCuh/uV1qHzkaM0FCktT6EfRErfbmKxk7zYoSzsF+J3KYxqymW9tpKjg/ixGT824ccG/FhP&#10;fqzVPEr6IrJzJVfKOq6Wbbzbyw49w+trXDcXtJxTthz2VzoN6+cR/v4IO1yGt6OtxGIzebFRaTCs&#10;MIqwWg6jFkYDK20i6m1wAtgPYn8aNmdrmQbIjKV4skYLtIXI7CJbDmg+mTQf4gCn7X7YYQ2gNyOl&#10;50Ck9IfZWxCVDJYBK/FwUliHBU4+DDuRroBQC6cRTpMWqh1WN5w+GNOxPZddWcj/K9U/HJ1H0T7N&#10;5ITMYNen61N0E4X4HBoudYcjV0746gtfieHrOHxVhq/pZcRiiRJgmeFkwymE48B/J1F3wfFojppZ&#10;fQecHrJiCnbvJSLz2Z1lVLSHNYn96COTesnqiexHjz5EX6DQsMI5+ATldGcs13Gc9BBazvvFI2l9&#10;8OkbxGJAcfCS4WWwrlwIRbDKYFWzljpY4yG3wgvACvJvBqx5VNUlRGeNutjVTna5narQxvlo1e/R&#10;P9BtFNKPaIMe56rdlkA7kXS3HVrI6wCf5/K8H39mj4iGORrLqawvC14Ba7PDq2BttfAa1WNoVreh&#10;Q4GoieqMmqb2qLlqjVokf9RqNUcNyhf1HXkNB4nay/z1KXSFjPoSUa/g7Ia7hWtlNa3HEtrTAdTP&#10;+5k8m4Y/U2hLJsfFaFLMGAVj0tQzyqoJseMUiC1VV1yVOuLr1B4/Xq3GNrUYe9RsnCqfcY68xkVq&#10;NK5WnXFQLuMe1RgPqTpuSFWxp1QZ+6kq467zekcHuFq/DW8DLelKC/GnTZ+DZmTA5VmQ1mwi7UgP&#10;fk4YE6fAmBR1JGaqLSlfrcl2tSRXqCmlVr4Uj7wmvxpN3ao3TZbb1K9a00JVm1bJaRpUuWmPSlOe&#10;VknyMRUnn0ZXVZx0Q/akkPax1u3w1maRf7RfA1ZpFprC+17aj26ed+JbB760mUfKb05UszlNvjSr&#10;vOnj1JheqvqMarkz6uXKaFaNpUtVlj5VWu5VueUBlVoeVIlls4osu2XLOKSC9CHlpb+vvLSr6Jby&#10;zSE9ju1H4KyBuziPHMi/O64EUTefO2g//HzXwt/4sgzyZBvVkJ2qupwsuXIKVJNjV5W1Uk6rWxXW&#10;8SrP7VBpbq9KcmeqOHe+bLkrVZC7SXnWx2S1HlR2zsvKzH4P/VWZWTdRSHtZ4xYYD8JcwIgym1Zj&#10;MupBHcjPM18B/T7f1yFXQayqC5LlLMxQZWGuyguLVGorU4mtRnabx1BkazXYbD2GAtt0Q55tQFbb&#10;cmXbNirTtkvphQdkLjiqsQWnNDb/isbm3ZQ5L6THiPlGbK+AN5+xYGYxMUAB1Ip8qAG5+K6a10p7&#10;tMrsCXKUmGUvyVZxSaHGORwqdFQp39FgyHW0GKyObmU7pinTMU8Zjm/K7Fiv1JKdSil5Ukn2l5RQ&#10;fFIJRZeVWPQfJY0LaQf8dfCXYX9eeFx0EAPUjppRI22xCzlRWTn9XrlBRRXxKqw0Kb/SorzKPFmd&#10;xcp2VijL6ZbF2aR0Z5fMzilKdc5VinOpkpzrdE/lDhkr9iuu/IhGlZ9QbNlHiiu9rnhHSNsZzR6G&#10;vxheP6PiZDgB5K9g5kR1qBqVOaXianreGmaf2lHKdiUq05WmDFeO0l02md2lSnXXyOT2KtndoUR3&#10;n+5x9yvetUixrocU49qu6Nrvy1DzAgbfkqHqgqKc1zTCeVtbGUNWscYFcGfRggdhdaAmRrUGVIsq&#10;YdtpiwsZm6x1kqVhhMweo0wek5K9FiV685XgtWu016l4b71ivX7FeHoU7ZmpKA+Dg2cVomlupElv&#10;4Hasf4PFXZDcnxHkm9oEewXsAVjTYU1gna3wvKgOVaEy2OMYl3IZYy1e5k+fNKZllOL9iRrlT9NI&#10;f46i/TZF+ctk8PMDP3/g7+IwTUUMMC3cPC0MLM3cyk10J77j0vg/A/kc325pHeylcOfAmeyWulhn&#10;M2pEtagCth12HuxMxiVzi5TUKsV1xCiqazQ/oMAEOFwBDnKAoAYIYqCB58yZXQywXcx4XUsRN3Hn&#10;boLMgNLG8NH6IX7ig/+21sBdAGcWP+uF1Y58qB5VeZi7GAkKYWf54WM2qVOKDzAD9jC/TGTO7aWY&#10;BynufRS0SRzkSWxsH7Ho40d9zDRBZqsgM16QYTXIwBZkaJlIxzKBzrX7Gv7e0Qo498OZ+l+yywQo&#10;yvsM4w/IohxrxGUVdhFYgeVaBOTURVhRUSIGAbkEQYE4Ch6kJkFFrSYeUYqpiRqPaJPajLEeIcm0&#10;HjU1tTWHxqbJ2GaSqWnimLRJY9PYOkkazfa3y5eZTDvOIwv7fe/zXv/3/7ykr8IzmMZifi/gZ2Yp&#10;NSDmuBnwwxuByZBKaQjhqTaQl9jn6rlMGiwc6ujBAduUMthYTQQxlxfnUo+5LLKNLJGNqJNGlqf6&#10;X/L+H0k8/VBzR13wtJDfauIsB1P47AbjiTmNmB0VUhS8I+ANqSX+evjngmbQwqXfysU6Hz/aqEk7&#10;Q7+DmtzLIe+gwB3kooOX26lHezfPsEi2sawuYFlrRcG13GAo3ta9uNoIKsEM1lIPyKedMog5oUqy&#10;zYG/gf3TxzsPzAe0GRJFiDQKiR+dPsGBH0vxYxm90c3Q6eagd1Pk5RhejoFlnXzPUrmEvuxicex8&#10;DZGAol/0jVrhqgWziLcMuHE7q0ZykkI7vBEtUnCbwbkIdPnFFfbBDwzBxdFTD0JkFUJgNXVZgx/r&#10;GPDrGCzraOa1GF2zAPBgL0vtykM8fw6xcI13v1QTfDXkuYKYPcSci8upxDuGVyI42qZOg/M+g6/H&#10;LzSxZ4hOn/jj2CGyufzIyRaE2FYu+j782M4A7ufA99NUfRju43xs48EtqOfN9MRGtoqHv1Aj9a0m&#10;5jJinkDMLvIcRxtb4A1eYXD2Gnwb/GKb98FW0GeI8EcNQewT5bvAHnKyHyF2kD59mrPyFIfvIEk+&#10;QGAHVvIdZ3Qv9XjiIiLuEzUQcwU1LiHX2cScSI5H0cLDfLzrfbEZYtvHt/17XLt9XGCfsRT8xFhO&#10;DhlL0hHO7jF65HnEwYvMjQEO2nMEO0AuBjB6nIePnZWOXlU1+S6jxoXkOg0XY4jXvNGIs9/g3GXw&#10;7Te4fmqI8WfBz8FxDS5oz4MXAWnWGUDJ9So5eQM/3mBuXKQmlzlQb1LUSwT0+mG+f1mz4C6BOxvu&#10;BNyzMkZMO4w49xux/czgO2rwcbRYSAeXs5MG31mD07ewXgCvgzc1uEi+T69eZ4ZdYxhfpz//SrGv&#10;0xfXILg2gKrV/yAQmEG0vkU/32GvuoN+/1pTdAvt/gVq+gaK/lNU/t84pB9zWK7TtNfYgv5Cs15l&#10;Q3qPneYdNpYrBPAWCfo92+QlfYKa9vLJi8te1LVvr/ASlvf/fPgGfMU+8Tk6/gb73Wdo+E/ZIz5S&#10;sT5kO7jK1vAeyv4dlP4V/HgbP/7ATnUZPy5xSF+jgS/QuOcp5Mtsri+x15zh3yneOon1U7CcAM/6&#10;ND142vDhW/A1+CdgaugDBfFGhP6kGDicxJIJTyEcHr3KPvU7tqPfsNGcw4+zbFln2IJO48dJhsYv&#10;2HRf4BANsFsd12PE+RR8A7TpRUp6A4+8tJNXB8BesBvchvMW+Bj8GbwNXvGXNYwYRulX5OI0uTil&#10;HFrNTcuVYnEGsdzD9lhDSzbAMQ/b7bTpYmLrJraVtO4GePo4Nnv4dxiul6jO+37OXWAH2A76wL/g&#10;+wi8ZbTSKaO9jylYR8jFYXbdZ+iLZ5RBHLnYd2O/FPszaNlZxFKjJ/BjN37sxI/H2Ex3MEAfpSb9&#10;HOxt/OURcrGZ7GyiYluo9BZ4N4GHwHpwHb7L4NdGqx82jsJ+9sw95GI3fbGTXfdxJWMtE/v52C/C&#10;/mRimA5HBRxV2K2HZx6d0I7tLrJwPyN0ndbyVC+WVhFRDx2yUn8HXj8eBA+AKwb/CYN7jzES+v0j&#10;IhjbI/A5GtsOkMpIzsJ+PvbdMHgY2dPgmAlHFRx12J0HeweZWMp479Fy3lqKxSV0QSfV7KKrO+nN&#10;Tri/wwUj9z7+ncY43GSM5bWc015ysUqR+B2DxQT8TuMUZmE/n8q74fDAMQ2OmdivoiMauE5btZAz&#10;6/OkDU/nY7WVzLYQaQtZb6H758H9HU4bo3WXMRp93L4xzbj2X4vdGgrHXdgfjc+xcCRhPR2ObK7S&#10;AjJfBM9kLeDcttIfLfRHMwKjiW8aebOeCOqo0hwY5lCPGrq9mg6sZupUwV/lnxOD4/BHBj8j039F&#10;LgFMM7gCsRYKh4V4bPA44EmGJwOe8fAUEPkkuEpVS5/OUSX267DdyqfFePUAHfOQ7taPwSGVE/UM&#10;vQv+TTd5+en196CvBr5rd5WJuMEirpt2pBrqxy9bmuiLRmZnPf1ZR01qqUkNvVGtcXDlwjWBk1oM&#10;3zQqUgFXDbabycxCTSWiUupR6u/ig1TuBZVQj2J6s5jJVIwPvj7YzrXyQ679FYz1xUjlBfxsQq7W&#10;I49q8WlOQAB8IZrNWa1UFFxxMCXBlU5cWfDlw+fGg1Imejn/z4arEfvt/o6ZSOdOoCcKyXg+PZFH&#10;F+ZxIvP0JfBqH/xb4ey9C6mCRO5AfjSDOp9cHsHex/VbgT8VwUG6e0iYygMiNT3ArmmBDk0JTFbp&#10;kAx5huSoJGiCJgV5VGSarommShWaGpRvalOuaZnGm3qVbdqmzKC9ygg6Klfgebm4XVy6Ce5oF3Fv&#10;hO9BpGDnKPIP6kEVqLCiMfl7GT5NQ5JMDQvWlJDhmhwyWiWhsZoUmih3WJomhmWrMLxA+eHFyjOX&#10;Kcd8j7LNDRpnbpfLvFxp5rVKMfcpybxfieHHlRD6WzlCryo+9HPwH+0g1g1wreCKX4gsbgY1YBaY&#10;DqYghTysDyU8UzwyQEURIZoYYVHhSJvyLQ7lWlKUEzlO2ZF5yows0jjrVLmss5RmrVeydYGSrMuU&#10;YF2jeGufYiOfVIzlOdksryh65IeyjbwJ7qifONfCvxz51zaGVQHM5qovB1P5XALcMeg8/GHFVV6U&#10;STlRw5UdPVqZ0bEaZ0uSy5auNNt4pdgnKtleqiT7TCXYa+Wwz1esfYli7Ktls2/VaNs+WaNPyBJ9&#10;QZaoD8AtRY72ahsxroZ/CZyt8fSggxyAMuABblDA33Pj2Dl4JjM2UBmxYUqPi1RqnF3J8WOVFJ+i&#10;xPgsjXUUKN7hUayjXDGOGtkcLYpydMnqWCVL/COKiN+r4XHHFB57XmGxVxU+5qbMMV5tIb4ebC+G&#10;q5m1oBpJXg5KQREoADn8PQu4QCq/OxOHKTEpQmOTohTvjFOc06kxzgzZnXmyOScpyjldo5xVinQ2&#10;K8K5WMOdPQpzblZI0m4NSzyi4IRzMiW8q+Cx/9BQx21tJNf3w78Q241I4ErkeFkyNQATQC7IAi6Q&#10;zBqXkCrFpwVpTLpZ9nSrbK4YReHcKFearK7xsmS4FeGaquGuSoW75irEtVBDXSsU5HpYgemI4TSm&#10;cio7bwoiL/kzBSR/pfXk+T642+Cog+O/XJcNUJT3EcYXBE44OOUODkQIeuEbjvvg5I6PAzy4Az1A&#10;EAQBRaiED42KijHaNkYMSmiMEWOISU1qaxKd2pSJpm2smdhkQh2TNploZ9Kmk06apkab0ZlkkmrV&#10;XH/v3dtOp+M8vtzXPrv7393/s/VwVCODy0ExsAEzyAUmZOk9rE8pljBJskZLgk0vevs8mWtfIDp7&#10;tsTaLRJT5JTZ9iqJsvslwt4m4TYWJNsweJhguA0tCO9CbggzO6/5C4K7Kd8n/g1wr4GjpYBzAFVw&#10;lQAHsIB8kAV3upXdy472Z22JL44SrUsn0S6jaFxpEunKkFmufAl3FSHS3YCl0cny5GTaOtHzTvY8&#10;J1p6EaLcgRAu4sa2s2/ab8mD8A+xonbBsczCHIDHDZzABsy8l8PTBHcq3EnFInpWFm1ZpES4GS4V&#10;7HYVFFUFB1qBsQq+XFnCsxqgod1oeTeLi5vlzM2tVM5kLkX8l1zCT3xw3ZYRYrwPnnY46gnBA0qB&#10;A1h5L49nxiJ2P2R5Eqb15fCzQkZWcal4GKDVDJgaBpqXwvKRVB8B+XDWx5e8fj5jx6thialhYavh&#10;Zq4+yu/OkGxUY+V1/Lwjm+Dp4Sct8NQRYyVwgSJem3lmEXN6qUgy6dVXwu+Bv4ZLppZLrU4jspRc&#10;+MlFPcOskQZupLAayUUjP2rw8T4LbT0LpJ/F0Y8y8bOY+VFsdahHHz5478oQ8XWVhH5SA9zAyWsr&#10;yCmjBwgneTH8pFaLycgl8BMeFyWHRy6aueyWM8hbGXZtDJp2EyAX7QTRVsXA4YsrWGRbNwHUQQvL&#10;UwuKoZkFqAkfGr6VteR2BTEuhcsDyvjbAQqI+V5iTmE909fBD2+EwtsMCI1LHB7QwcXahR+rufTW&#10;MNB7GKq9NFovB9xDQD38eA3n0U1NdFOXqycZRCyIq9h3O6iHld/KaniaQS2oIt4SYCFmxoykLhUx&#10;wBsD76xWlbMTUGZBcdELaD3pIx/9+DE4N3TxKUNXabb7OeT1GFyHgXV9FD81MUhdDrCs9r8JriBU&#10;7kg7XA3AR54ridmB27n11ECTSAK80YQQ1gVPt8p5HxgA61SxRdshERgy1MdW6mMbl/12/NhJbezk&#10;THZQUA9idDtGHuCL26iJkecQiiypm/+CaLopLfDVk2cvMZc0UIe0tIk8G/lJjBJrn8q5HmxUhd6I&#10;KjgV4UfLIVEEqSQsCyJ7OJsx6nQcPyYYgBM0/QSH/ChBjRPAXtTqGMptlJrYTV3uuiHLSZOfjys4&#10;YzsxZxJvMvnVDqpxKpzbwA6Va5cqPB8Be8G4KsaVZeCAuhg8SU6m6NtnqI/nqNGjNN+zJPkIgT2N&#10;Up6aQERzHpOcx8G/STMxezvoBbjziDmVHOuG1Ti/+5/YwD4woXI9ASZVMT4FaDf5IXgeHAPHwQlw&#10;irOZpl/O4McrNODPKa6XycXPSNopfniSHn3pA/H3kAPetpJrEy4aiDfiIXXJUDgfV2NT+J5WRThj&#10;JihEGf0sgSE+Sp0lV4JCXVnYGIUsqyyu+HEBPy5yEc1Q+G9T1DMQ/Rbjb/Lj878RL9xO3sqFO4WY&#10;Y/apsU7+T4yUEGtSaBH5qYSWsmlwWuVSlpRz4A1AemUGvCOhJZbrUT4NE7nKuVyhNq7QAFcJ/BqE&#10;VyD57ASqVv4PYSAaGMFCFGeB3EEN30Ipf42C/hJlfYPh8AUNeo3G/JyC/Yzm+JTt6xOK5mMO7yOK&#10;5EOCuMzhvE9i3sWpC3zzbSy+Ds6AU8G9IsCxBf7LfRv8S8WXEinXRc8GkAZPjlxlp/o7Kv2vKPeP&#10;GZIfMag+ZFj8AT8+oGHfx4/fUcDv4McFGmWGneYttqbzHN45mH4lZ+VVfnUa69Mq9zFwVNH14C6c&#10;/wRfgRvgE/BncFlisZ+MfZO8Ry7eYxO4yD41w9byFn6cx4/Xycev8eM1/PglfrxKPk7TuNNsqi/T&#10;NKfIxUkK5wXe/QleHmPPfB7OZ8FTYBIcAF/Dx8Rk4xDionzA+eDxarBtwHYaR56FfQuWnNivoPRq&#10;KIul2F9GOa6gTDrJaQ88/fBsgGeEGB+C61EyMQXfCTmE1SdgeRzOx8AE2AfGwDU17nfVMn5FLbuX&#10;qIvj5OLH7LrHZAHIAVbK00kbuuUI5zJFfRxm4zrEFnaQrfMAw3Q/g/Qx/JiguccZJHthHcOjPUQw&#10;Kpeolm8YMQEyFaD1A5xcgFOiTQDKhrhCLae0wlPB1tDgezy2U4AJ+3mMIxvROYnBjX0Po8qHfT/2&#10;m7Dfhv1u7PdjfxP2dzJK9+LNYTJzUrZwipuJejO8CjaBjeCiyq+0+RF1FPxAHUl7ZBaRaLGbQGZT&#10;sZ0B8rFvowOc2C/H/mLGqI9q9MPRJMPU6kYutA0yxHjfyv+7qBQlOz9i7P+CDfRP4C5/B3iGcC6Y&#10;99D42a+OYGUc71RH5VZysVnmYDsJv+/Bfib2C7Bvw75TBvFjAD/68aOPc1nLuXyHfbeHV918exXe&#10;dhLRSiJsp5La6J52OqAd7pVAeU6rY1bhH1W5UTzB60m5GgcknBhisGjAdgpYQBdkE2kBHHZZjR9d&#10;+NGJHx1Si90GeFqp1G5kxhDdM0Ll7ubdSTx8gWy9wfNzEOC9QPCpjL5D6mhWrqVhMARQX8SC5ABd&#10;EoV9HfYT8TsVmODIgckMTxGRu+Byw1WNvFqC7Sa4OvmrD6+GxcsJVhPlYjrGw7TwUIUeuQkCQRxV&#10;zx+Fw3kiMVRuRaookkWRLsupi2ZysYz6bGRmNHImDdSGX3LpUAtcDrhKOI1K+LzwNcDXxqsePLuf&#10;6baDT5VKfobnNPg9Xl8HgSCU+h9jnG9HCq3neukFHaAlKiQX68ND8nEJuaiTOLgS4EqBaQFcmXDl&#10;M8Wt8BXDV84/j5TimYsMFZNFB1m1U1k2+sNGN1u53Cz0h4XpbuEGsODDQfh3w7cFKdavRaYhP1qR&#10;Qg08l/Day/vVfO6ZFQ5fNHxzmVJG+FKJzwRfNnxmYixikpbAWQVnHVzNUsgpmqmofDonjy7L4dSz&#10;Of0sOiFT/sjzKxCQ/dj/Hlwbkca9c8l/PPHr4QfV/F2FVHXjUxnfKZ0dIaWRWnFF6KU4Yp44ItKl&#10;KDJDbJF5Yo2ySmGUU8xRFZKvqZVcTZNka7okU9Mv92pGZKFmVNI1k5IWdVxSI16T1PDLRHGdKXxb&#10;xpE7O+BZx4rQzTXfwhXrN4bWlkr+LuU9J58twicH3yuKjRK7Nk6s2kQpjJ0v5liT5MflSG6cRXJ0&#10;xZKlq5AMXa2YdM2SrlslaXMGZf6cByRZNyZG3WFJiHtRDLFnxaC9JPqYq+AbGSP+bXAMwNmZhORP&#10;Zv1gXVkMykAxr4t438rnhfhkNoRJvmG25BniJSchWbIS0iUjMVNMiQWyMNEh6YnlkpbolfnGZTLP&#10;2ClGY78kGEckPvER0SU+KbEJL0qM4axEGy5LtP4fEhN/S0aJbwv218LX/m+26zxI64KMA/iz3OCi&#10;crO7wO67wO6yB+wBe8Gyu7Acu1y6gAgilwoKISggJIpohFN2oJWVx2jqmHdmqNVkY+JYpjJikzM1&#10;WZo5oubYpVmab5/f7s+Z/miYL+++v/d9n+9zH87GJc6UDidCi9OtwWsdTPOs0mdToNT3Juf1j4l5&#10;QyOTPyoK88fF+ILiGFdQHvkFNTG2oDlGF8yNkQVLYnjB2XFawQWRW3BpDC44GAMLjkT//DuiX97j&#10;0Wfsieg75mT0G2N+sG1HXu9psgJvl9Og3VreDNOhGio9K4PJkIHCCX1ifOGQyC8aHmOL8mJMUVGM&#10;ypTGiMy0GJZpiNMz7TE0syiGZFbGoMzG6J+5OPpmroycIothoYk04VEHrDtr3El4P/bz9Tb85+I6&#10;s8itk7FfWkEboAaqvJ8CkyED4z3Lc9qOnjQwRpScGsNKRsdpJeNjaOmkOKW0IgaXTo+BpS0xwJHU&#10;r6Q7ckosyyUW9BILcon7ZpLFcKIlsPgFAt9yTH4Q+/BfiH8N+UsnigP5M51q02Gav8uhBIqhEPJL&#10;IkY5oYaV94/citwYXDkyBgpU/8pM9K0si5zKaooAPCDD3ztWKx1rlfboCvt8hc5b4RipsMdW6Ipl&#10;NoRS20IJP0z+MHbjPx/3WTgXkd9eGtGIo8ZrJZR5NgmKoMDz0eXuz8qI3Kn9YkDNkOhTo4BrJW2t&#10;INUSUlslidy7dQ7WWt2txtFSsxlMwGrTuNpiPvX79KRDhe2l4l+xE/8G8rvJX0B+C8yAaVBuHS+B&#10;Yhjv/Rjcw52yuTURA+v6Rc4MDaxeYTVIqkaJ2yRQTb7c5KZpmgl26EbdvsH0aTAJG0ylehtCvUk5&#10;XSxq6VDzUWxj61ryl5I/lwnN1u86r1XeT3EuTvI6wfuxuEcQneuMHVjvBm3SxGdq6rM01NmKq5Uv&#10;2viijS/aCGl3Z7aLR6tDbrYJ1GIatjiWWhwMLY6QmXRo+jMdP47NeFaR3yWMbexrgBp/V3pWAoXe&#10;59Xh595cYgc2428xQFo1+Xa35Vy+6OCL+ZrZQsXbKbE6GdXpR53uzIUO2gVyYt52sJnMc2t2PABi&#10;0W6Tbf0kNuDo9vX57GuBGVDN3nIo9ne+E22kFMudFTFAiI0kv4cFySDjiy7NfrFmu1SjP0Oj6Zbk&#10;y/liOV8s98Pu+dFzUC4zkZeqjaVHNCFb4xLb82I6dGZjDb8uYd8caIbp3k+Fyf4eJ6QjmZLbHtH/&#10;U94uWALLeoa6psIfZ/HH2fRYQ49z6bFeTNZJsHWMO7fNAnKGzzYZyHt9T32ucpCuOuZ38mFlNlaw&#10;rxNaZ/WmUS1fl/H1BD8dhTcXb/9keCszo7B3oWCWpSZZbnqXnPWwiR7n02OLOrkoaTryc6tEuojA&#10;CzsNZV++QE6cf1hT1iM22eI3uig2/ieWsXEezMbZyNdVfF08Tw2wNxdvv4R3JZydcmo5ljmyYHO6&#10;9LhZLZkabt/eJWAPPfbKjX1isldQ9yDYTfld+sQlBy1rttcd+tR2W/32D2ORcHXgnM3mWjaXsDmf&#10;607F22dNauennFtSvmTZvCRdPPfA3nQRvAIOJIupejkkLteq12vF5LCkOsQXn2PANfrEQT37gJy4&#10;Ql7ufy+62Nvh4wYxrhDfCRa44WvZvzG1M1lsd6SL3mX/w5Us31enizj3OmjCYdO7HB9JllS5+k3+&#10;uNkQuknxfVtifQvBjQR+3fZ8g355vXh8+dXoklsty9UCX08U11HsHbA1XW4vSxftq9KlO1l8vwDS&#10;yvnUe4wotZ6FMDkOtECHWDjIeg+Wey2DD/LHI3L0YQX4EKc/wBf3cdw9FP2ui+7OX0aH3KrHPeUC&#10;MTBahuxKeQ+mnF9M+W6Ab/wfLines5wnR5qyD+2n52BMDqfkeDmmbp6ziL1oID6n2J7hi6cZeUy/&#10;OuaqeOLxaME9DXcG9zDlm3NNautXUxsTzuQAuQ3uTPnuid6j9CHQ+uNoypkcrD+Fp6L3gDwOv4ZX&#10;4U299E296zVJ9zqj/8QXbyB57V4bZfTgY/g3fASfxCDPRkChv8thus9bXATz4n3N4W8K9D3b/7t2&#10;97ddQCcl6huS9HXX36sC94rk+K399WX33UuUPB7Pxy/ir/E0iY/B/XAn3A63wCc4P4R/wN/T179E&#10;DvlD4x07/NvuiLdtyCdtz6/bmf+gUf2OHr+xu7+sSfxKsZ5QNMcl7/OS6Fl6/FwgnxbEJyXKEy7J&#10;H/v/sfgjbbLeZYUxy73JXZGlaTY+wPkevJO4C16Bl+ElvnjRLXGcL15wy7zgOnjW7v4MPY65MJ50&#10;dfzEPfUjzeNxPjmqgB/RLL5HjwfpcZ8kvkeR3M3Suzy9g6TvxD+lUlZqZaV1lpZZHsuGyRW6Vfw+&#10;Dd9TaSr90J35qPvuaORBMfnlwl/Lj01kt5E9T+p38eky8lfw62ops97dthnPDhfu5ew8LKW+hvMu&#10;6fUEjd5w02U9zSrrrFaSdd9le9Ilsftn8Gia2kna3QG388WtMZzMApgElXxYR3YT2a1kd2gFncpm&#10;KfnLyV8tndezbQuenVrHAd64TmRuliUP43sp9susfXh3wy64FE7gejJN8YT3prQcjvS0gb5k5sIo&#10;cifEta6jw/Q4RI9r6HG1i+sqF98Bd9WVcmQ/PS6nxz65uteNtwfTLt/eyRcXs+wzLN0m8lvxbkmx&#10;GY6ltt+atDa4Lm0LB9N2eHkMJPN0MsdCIZSQXUV2HRsaVUMLjjm8v9DIWIJnBY5zaHAeju2qZn9s&#10;Ys0GDOtEda2sXov3HPj09Qdp6V+fttwro7f9J+MgGQvb5MXWGELmCMiHjMwrI38q+XWYGnG0yMg5&#10;orAQz1KyV5K9TqZuMep2GbOfp9mNxu79suc4fABZ73txd+r7hF+L6hkLSavWunpGVTKW18UAo+tU&#10;GE3+OCgmv4z8qlglT8+ixwp6LBeXbvlxhn/LxGQJ7RazpEvEFsrK+aLdIfJzVft83AtS3JL6/0DK&#10;n4zGDZCMTOOrZ2wvlxfdfNEdw+g9BsN4HBNZXIajSpXWYW7EM5vMef4txrWCZ9ZFO8+1imiLSmwW&#10;jyadolEHmKUzzcLfAokPktF3WWr/+pQ7WZGStcU22LM6dfLFQvm5QEzmq9f5cqNDrczRO9rFpVUv&#10;nY1llnczfbOJpo0sqZd102VQrXjUqKpqvaJGJdTqhnX4E3wl9cFOOM96uNoaciYs6tO7uiUrXLJC&#10;tvFFawzGcxrdR+HKx1WEazKuclzTYob/63xa61fVIjGNNVV6aIXsKldFU2R9meE2RRedEm9BtgfJ&#10;2P+s0bbVKrbO6rFiEH6YB23J6u55M50afaeBL+rjFFzD2DYG3zg2ZXCV8EQlvlp8zfjacXVFqXhM&#10;llUTVU0xSzMqvkhXKzLcCsWjUG4W0uEQ2butG5txrj7FqupcWGDUtnlthnrP6qxnNT6vHtA3qvsO&#10;iqk5Q6MqZ0RU5OThm4BvUpTmTKFJdUzKaYiJOa34FkZRzvKYkLOeptt1uStE8Esq/DbaH5XdJ3jz&#10;Xa/ZOMjOnTj+y3W5AEdVX2H8JJtkd0l22Tx289hkszf7ym4em+yGTSCbB3mSgDFEIYGYFLFImCBQ&#10;ESgojUiREkBFw8NxmKlofQ0t0HbUaocZOoCl1JaxtHWqM9oGLZ2ODC1VYXS6/d29106GYT7uzb13&#10;z3fe/3NWwreUNWEho087iIOYusbZmLNns2+gV4hvgrPSJGgyS8BoE1+GQ7xGp5QZFVFMAXGbqsVl&#10;ikmxqVmcpgVSaB4Qh2lU8kxrJcf0sNhMe8WacVQs6afEYrgolpSrVNst2Q7/A8gfhWuAI34Bq0qL&#10;urqBCPfVIJTLigp8vPdkp0qZNV0Ua6a4LTnishZKsbVUnFa/FFqrJd8aE/vsFsm19YjNdrdYbCtk&#10;lm2tmG0Pi9G2VzKsRyXNclIMWRckNXNaDOYbsg3b1mDvMBx3wtvJyhZnNJ/DNQxCwM/K4AEK70tB&#10;SV6qOPOMUphnlXy7Qxz2EsmzeyXHXiE2R51YHE2S6egSs6NfMhz3SJpjjaQ6viviIPvsDGG5nAw5&#10;DDnZ0+CGbMH++7F1CI5FcLcxks8FEVAJAsBTKOIGJbx3goLCFLEXpkluUabYnLlidRZJllORWc5y&#10;MTnDkuFskLTiNkl13iEpToZFJ8Oxk+p30gmL2HkL0SH/PDqhg/1z2Yj992HrEjh6GMWbGYNjIAyC&#10;rG0+oAAX75ygANj52+YySFapWczubMlw50u62yUGxSspSiU/YDlVmKMVBnY3C5GbQdn9EE7kJCpl&#10;OHT9mCUOPxR9Ar6Q9epqhq2LkdvF+NtYSh2AShAAZTwrBcXoVAjs3GcznmaVGcToNYnBRyL7CJAf&#10;5fzsVv4gYK8JsLQFmKP97DY+9jwfXdhLN/QeBuigsG+WooPrpozDP4zsPvjaFHIRMTUgxL0XKPCV&#10;8K4IOLjP4V2WV8TkN4ih3KQVSwXOrCzQFK/0gzALGzN0VTtgeaig+4bogiEG5iCLQJCTuvwC+l2F&#10;5Jasxq5BuHo91AOr2RxQBUcAeHjmhrMY5HOfwztLAH5MNVTQuKpoYmF2zFqSKopDozgzyod17DR1&#10;xKOuFdDtIyxNtSyDNSwqNZwOYYbyMDpUMkGGvpaVyL8L2V3IbmQti4AK7v2YU8ZzF7oUcJ/LMwuj&#10;uYlwGzBTIjS3OnaYGL5oUBsahdtYoAWzURXGThOPgwXccwLNZdesZzKoZ1GJvQbQYQ6TZCQhI3ze&#10;h11tqF4PwiDI3z50cYMi7vN4ZqkWMSI2NQp/DOBqaeRQaaLJtdBk5pMX7RRYB3nRgS86qgAfdXDi&#10;dHACzmcaaGFRbOGEan6Z31EXTejQmJBB7OpFfjO21alh5KdBOD2gmHs7z6ykmBHXpiR5QVPyENMO&#10;s071cKPZ9xCThcSkj5j0EeA+DOhD4b4WwDK7kImgZxPfMil0s5x1neW3xKKTOQbbOuGYx+cRrlU1&#10;5AK8Lp7TbsRaD/88uCg1jiJsBV3Jwxy5+gHfjx4D6LGEw2WQmCyn0JcT5OUYsYwfLyMeQ/SJJev5&#10;jh4xwKK4mOm9/1OQkEX4tRWeBq4ROCvQReE+f67IbOw1tuoHeLc+SNyhciYHGw4YMKQPPCPkxwri&#10;shI97qdOxojJGIk0hmGrUX7VYt6N8Q2T6ig9YoQp/p6PKMqvpRvfNoF6OGvwtY/7Itxnxd6Mbt3W&#10;O2dwYg7DnDbsUPaMB9rwRcox0IqsJ08fRI/N5MYW8nMzQd2ELzZiwAbisY6evZa8HKc+1/wBHb+Q&#10;duxsgjOGzRXcuzqpQT5P/4Z36DbOVTP41unD70Z9ENuqD+MT1O1O9Hic3NhNTHYR2J0kzw7qY4J4&#10;PDLJ8EpObCUvt3wm7fg5js012OzF5nxcZh7UeVfcxrlB51MH723f8IHH9IFwN0B8cjg7QGwOkqdH&#10;OAiOUOSHCPgUBE/fx/JCjT5Bv9xHPCY/lHZyK0aMg5SPE5sto7p/1eESlVlThAVD43v0Nq79oi1D&#10;uFYOAsLMSqUtCy8ASlCOo8dP6RunKPITJPZxpuRXEfzSHr75kcjzZyWOv8PEWMHmHI631Ad03m06&#10;564ZfOoSMjWDi/RmkRXWSY2P1sPCCx94XbTFVV2ifosel6mVSxTcRWrkPEE9yyZxBsVPn5A5xDkA&#10;dwGxNaox3a7bulfnVO1TF8Cjt/HRbpMLosqnLqpv6pzq4noOXATvgQ/AFXCNfnrdLfJPkv4Tgn2F&#10;wF5hnpj+IVO+ME2JfA7+o19vSjqbaTaTXjEIgFq+mydf0ZRu0hjULekG8+p1ivIzkvUfBO9TgjfN&#10;hvIRDvwQI95np7nM9nKJTfJdeQeVrjNNJ+QkeAE8Bw6CZ8CXcP4L0DWFroVMYStVr2b+dgCFdyF4&#10;6uSvTPQf0KTeR4/LNKf30OMSxfo7dpmLbH0X0OMdEvcsBXKGIJ4mcG/huDfkF+yUHyf5j4Ej4ADY&#10;B/aAa/D9HfwNfAz+Ai6D30sasm3ILkKuV37N5H6Oqf4MepxGj18yN79Jw3qdAv4ZBXyKTfAEehxH&#10;j9fwxytsji+xQb4ozxLCn5Cm7xLOL5O2T4Jd4DEwAaZn8DJVIF8L7c+T4TaDPOAi1fzIDpMKMeTG&#10;sacN2d3IXkRqDuD1Qfw7AuO35bCMw7UJP09g7z6icoz/T2PzVbTSeLeCzeAh8Ee4fgPeBifBK+CY&#10;nvbPslsdFgvy8uUQm8khNokp9DiAHk+hx5McIE+gx3702MsmOokePyAuu2kqu2hgO2Hawd2j/OoR&#10;vLVV/gzvf2lrCdpNAo8lZAyc19P6ZT31p/Qy3KOX5ffFhKxsrkX87eEawoc1yI2xOTVSRq14vRP5&#10;C2kj/XAM4oFRWtlquB6kxXwPbfaz5TwP5zm2z38TsQSZzNyg4w146BTYS9vSy3K73pY2JVuFgWsW&#10;VzsoBh4kB8m8amTXYc9cPN9MK+3Apl44FhONIdr6vfwbh2sLGj0O12EZhm0ZmbcU3rvAgI5X9ZYz&#10;qbddlVc9BtT2rB5FtA48a0SuFThACXZ4kF+O/CpkR2nrDVRpE/Lb8UIPHANUzDD/r0Kj7+CdCar5&#10;KTL4ON66xBe3iGDi/ziq+17l36hz3wtGwLBox+SgpAIzsrNBPiiBowyOcuRXUqW1ZEQ9Xogjv52K&#10;6UX23YwZK/DOOE+2kcF7iNqL0iK/QttrfJlIogVM6f7frPN/K8mpHZnq0amOC0yl6J+O5Ew4cuAo&#10;QH4J8suQHyAzK5EfISINyG8mSzrpaH1J79TjyXoiGIOljuqJEo8IjTMCt4pYsk9o8V+n26/y94s2&#10;rqjjkjo2qeNTK75oJiZx6iQuuaAAHhc8HjjKkVUFR5R/85A9n6ztpYKWkjUr0XCDVJDFISorSKUH&#10;5U/gK54l+FWCbNF8MKb7nqM7Oaapo6I6NqpjHKcu3Yl5k74VJSZRciNK36ilVmqkFB4vsoJw1SA3&#10;xl0zWnXhoQHxkZFeMtdDfShUtUL1K3RUhfoog98Ldog2hqjjyVLGwkWMH+2MQnHwP/bLNCzq6wrj&#10;ZxZkhnUGmGEZlgF0WBRckHEXjUQRJMYNCxFcMe4bGCNNotGqGFNjVuMWY6xpiuIWU4uGEjUudala&#10;U1tN0rRxqVs1dYkal+nvDn9T69MP7ZOPged5H2bmP3PPed97z7nvacPrDD5rDnCGxNCDRsTxB1Z4&#10;2YnlIJaTDuZivWbEymDtDsToRna9Ueopdm0036og45fBaomUOnAGeHjv8doCZU9KiNkHW9qD660z&#10;aANagjSQwiiTxDMX32miNxLLRKwAEEqsCDKIIV4i8VKo3hbEa8vaXYmRzwkuJNOnUW0aJ2k+ma8A&#10;W8BxcIPbwOPtA6NYu4hY+Vzz3bBg7RlZMkAaSAZN+CyBZ07GiDiTQWIbNZIYHz+JNgaLw2iTKGOU&#10;RBidEm50id2YLjajW8IMXSREnydW/UAJMowQf0O5mPVzxKR7GwbrwQFwCXhkKvFL4VlAnNxARpBg&#10;fJUF/UEKaALiGV9iQTTPowL0EuHvI+F+vhJuDhCbOUTCzBESao4Vq7mxWMzNJMicKQHmLPEz54rJ&#10;r0B8/IeL3o/K95uNUWTe9MXs+GBuDF97ncJk4g+FYz/W72HlHDAeZKgRFrhAAu9jgYNnEcBu0UuY&#10;xSghwb5iDTJLUFCQBAbbxN8SLX6WRDFZUsXXkiE+lk5itOSI3tpfxErFWTh1FoxnEKYokBz8d5IT&#10;3t58TSYQv5j4T7J+Nna8nQ1/C1JAIogDDj6PADZyCg01iDXER4JDfMU/1CTmsADx5UEjW6QYbU7R&#10;25NEZ8ez2akoOybdTqXZ6Do2PKSNCgijI4WSg5U5KxgdAr+VMcQvIn4+Mbpggd0gDQvqAvG8jgGR&#10;WHQ7CLPpJSTMKME2H/G3+4gp3FeMkX6ii2LDoviCIwY0BlSRg0HJQYU7GMQcmPQojGrkTEAOEeQQ&#10;juGznSGfWzKS+AOJ35NYnaLYB9AUNAZx2FAHuYQDG89D7QaxhBskIMIgpkijGB0US4w6qBBxsoiT&#10;2crJPBGfCtTAxuDipMs6GcTiqL5YboSY1wE5RHNjO86R0x0Zhtb9iNGdmO2j2QeoJPM/AcSwZCSf&#10;h5NLWIROLPwP4L0pWifGWJqGkwOd4FtfOK6QevGSmK2SkgBzTRL+NYmOl0T3ddEFE+nIiRjlBG7K&#10;+L0A9xh7X0r4WW9iPRbLPvDzNNAEOHkfTT6RPLMDKzkF8N7EM0M8xzkRuGhiycyYTdEijcJJg1A6&#10;X0xnP9LTAcNjOh0/nXOZxtCSysCQTA7JOKUkckjCxSZ5pJCf5LFuZyTMAKkgkRhx2HAHeYSDUJ4H&#10;8t7EMwMjE42RQ6saJ7NUc/JoiRat0cKNFm7EcrOAm/1w0+HdnAk3N5B7iEgrBrQWDGHN3ycv9iId&#10;B53ukf58vTtpt3PxiPWTeZ0Ax1g+jwJhxA3kMxPP9d64AIpcFiQN3OTRDi06oEVnmksWZzOLxLNI&#10;NIsvZTFbZXEmsjiXnSbxXZyKmyHFTX/IJIdMj/Rm7a7JvGT9NODipwnkEkNcO8+CeGZqSvy0h+OC&#10;dqAjyFIXK2cjWzV6Cj2XQ56LFnkQyCXhXL6YyzDbkzORwwDZDYfY5V2Ae866QN4e6cn6HVm/FWjK&#10;axd5OIkbgZRWljC1ENFlaJdne+0y7aJd6t21S5ZRVp5Ajz7o0Z89GUgjGcgmF0CigB8XcPsPoE/0&#10;50z0pjZ6Mbjl4iJ7Ups5HukGt7at2CZipaJxY1XatJgQPjPDV6fidtZMRDbIeRBTu+iV2SnQDNcg&#10;8hiMHsO4ZErZk1IO0QiIjKA+hvOjobizYm6oQuqzgCGxgEFwwD3JIk4mR6cF6aaQT2xrzgDH2a+j&#10;FvdxjWu+Zm76aUanSDN8g7WLv1QzoGOVIeKMTuFslLMn5WhRxqJlCDd5gMh4+uVoXPtIaqP0IPnd&#10;kA7wzCRmc7ROVO2V/fV7wFfF7avxVDFLNLNVqpmesZoBUwakHHDssQmCXRGZxb7MI4/57Mk8NnYO&#10;WsxCvOdxyRX0y2nvYKBr+d156YDOmXBOYY8dcA7IeyiuMlaUFGb63zGh4TW/ynxNB8qAKEPMdeQd&#10;SNRgogwibUDeYl+WUq9L2ZPFiPwG5F6lPhby4wXsR+VGkbknpAPl25yzFU/5hBLbWKjpq7iOeSjm&#10;f3AEcx+K94oWkyvROygsB6sAbUCq0GMDfXw9hVaF4B/glNfgnt8j4ZXUx/I6yUTvZPY4ktjmodqe&#10;TtC0rdA4KuNd+RC/B7HUQLhS6odDNSipQXEd4Lh5hyekZrQSOURPP04PPUrBHUTwvWzsDrSoXSRS&#10;UyXpxHaq611pPUnjO0Pj+b2mgHJiuK2P5+UH1oPNUj8s1gBKXmg9WFZhlBE5CU4BWrJcJ4/bXHzX&#10;W4hcQfTzkD3LXX5qiTz6pzMYfRqZzH7+gUHB1pDQMHt4RJQjOibOGZ/QuIkrOSW1aVp68xatMlq7&#10;27Rt16Fjp85duj6W/Xj3Hj1z8/Kf6P1k3379Bwz8SeFTg4pLhgwdNrx05NOjx4wdN2HipMll5VOn&#10;PTu94rnnX5j54qzZc+bOq3xpwcsLX1n06utvvPnW20uWLl/xzspV763+xfu//KBq7brqDRs3fbjl&#10;o1//pmbb9trf1u3YuevTPXv3/e7AwUOHjxz9w2d/PP6nEyc///IvX/3161Onz/793PmLl/5x+Zt/&#10;Xr1+49ubt7+7c/e+53/9a+D/I+ev0yvGvopyAJwtirQN1pGKdqzinQjxJMW8maLeEu6Zinx7xT4L&#10;+t0U/xwE6KUU6KMkKECDIiXCYKXCCGQYpXQYr4SYghLPKCl+ihYzlBg/U2rMR46fKz1eU4IsRpFl&#10;SpJ3lSZrEOVXSpX1yLJZ6bJVCfMxynyipNmttNmPOL9X6hxT8vwZfb5QAv0Nhc4oiS4oja4g0jWl&#10;0i0l0737nvEjy5XzEIMRT6F79DD8l/c/cr1Ep9PrDQYjGjTy9TWZzOjgHxAQiBTBFosVNULD0MMe&#10;jiKRUWiCKKiCLOiCMEoZrzT12jwijlcbpOmVr0qJSioaVDJk2IiRo8aMnzi5/Jnpz73w4uy58xcs&#10;XPTam4uXLFuxctXqNZSLqpbNH0LSy/ERivUcvSQVS2jCE6IwhSpcz5yF7bnz8L14CcaXr1z5BtJX&#10;r127Du9vb968des23O/cvXvv3v0G/p61MQZPdbKfZ10ru6eqo8tTnd3Gs7VXjufj/sX36waVfffJ&#10;sMqrO0Ytu7hz3NrTOybWfFU7ZfeJmqlHjn1U8fmhjTPO7al+6fYPRUMODTk05NCQQ0MODTk05NCQ&#10;w/+dw7pHctiQ7fbU5OXcr+tXfGdXUdnNPUMqr+4rXX7hwKjqUwfHbP9i37h9x3aNP7a/dsqXtVuf&#10;PVe1aeb1H4rvc6gmh7XksIkctuf1uLuzb/HNfYVlVw+WVF46MmzFqc+Grz9xuLT28P5Re3d/Ovbo&#10;trqJJ6u3lZ1etqXi8r/Yr7Oops80juOonao9Z3q0rq3OdKqgTjsVQTuCSNlEAorsYQuBJCxhkU2h&#10;VDZ12FyKbKKgghAIaxIgrIFAIGxlC2tICCSAQCCAgGLZhGf+5XDh3M1Jbrn43n/OeX/PxStrmwbq&#10;puEQ5F9WgKIrP20wDfRWGk0w79stb832YB5MCLApAp4DldNFYNS3OjdUNLp2UGs9+tOqvIdjyvym&#10;ZA0om4a9QN0ylOhcWGMZXP3Qamw714P2FQ9aPxCKMK+6BuzzG7rx5Yx2xzpas0trBtut51n1zcEo&#10;hs+YrG0aaFsGipoClOmcX2br6y50GtlIBOa+oxPoqL5R2xfNAmxuVS+upIBDqCG3ODW9aCByntS6&#10;9d9negplDahbBpryQaCqya8zdJQXm/R1Znk3rMfemPgMTZtHto/ZJNcM2mXRufZF2V24yldtBHZ8&#10;s1NrJNulO5jlwZM1oB7fCQWIoQAxFKidXGHqnJtv09cSCw0tRdNG3n1vzSLqJ6yelQoxmbk8LC21&#10;x6HsKQdX86gF33iv0ak9oN6tW9aAhhgKz+yBQuUDQFf77kOdzllJN0pjeMwAzZs39GpbMA2rElsm&#10;UIdt0tIHMHnP+7D06C57RliHQ21gC77pVhOxTdagADEUIYYi5QPrZWrfzjdp//BmAKXGl+ijOYvX&#10;PdnvjO/RpyxiM0etXyUN2ZJj+BhqRB+mOKQLy/DrcGB5tjnVyxoUHtu5QT+zG4qVv1piqh2f4mif&#10;Ghi9cpmzgELXrxp4lC/eCM6ZMXv8csLyWeyw1evIIeusUL4NxZ9rS/fqwZa5IvcqaxtFx3asl5zZ&#10;vV6qvH+uQe2IaEDjRNe0jnrDiq5FOaCIlKVrASnzJuFxEvOYqHF0UuiIZWqA0CrTW2Cd48rHUAg8&#10;B5qsfSz+Zsdq2enPlyqVvxzvVN3XM35ZvvGDlnoFaJvmgy7h9RrKN37RMCTqrUlUqMQs5hexeaL3&#10;GDrZbdQyxRHZiIMIS5K1lbKjckuMU5/NNJ7bwxUp7Wuev3SaAeqX80HDMAW07eJB1y1qxcAvBHH4&#10;zxuHe82aPHSbNvvNCdkIbtIq3k6MeSprHxiH5N5VK+wS9J/c1TqjdLDq48XTFFBRSYFLenHwMzoS&#10;tPAhG7oefqv6t24uXQ8gfrgRRHhvAC8g0N8c6vDO7L7dAvo/NvPW4bK2ULNfbqz9iFyHWH539bLi&#10;YRoonUqF8xfi4N9aEXDpRiCoW/uCJs4NrhAdN/Q8HNYNvOzWDH1sVo1uWa2a3kavoP1kbaJhr1zX&#10;m7/K1S4qfFEI/zycBt+fjId/KUaAklog/HTVB1SNiaBuhQNNLAau4K1Bz8kSDFwswNDVDEzcTMHc&#10;XdYg49hnkKnwBZAUD8HrS/JA0jkPeQbaQDW3AJqdK1Cdg5bzvKIXsvxTJekh+eMvw8qHEx7UDf4W&#10;3cqLSuzmRqRx6wJJvGLfdL60bRu2DduGbcO2Ydvwfxkyj+3aNGT8aVCVh0xtZaAYaEGhmTnQMUQo&#10;cgxaLvB4Mk+5/Xoq5w51jHSXIXwZ3jCQ+IjTFx3L636YIiy782o4zz9VKG2bBvKWIQ0xZGkrAQ0x&#10;FJuaQ6ktEcoIQculbjFzdJ+0qQL/gtG8IOZQ5r3feakRPd2Jj4XtT5ImKMFJYlLgyxFpg8xv/teQ&#10;jRgK9TWhzMQMGDbEjUpc8FIlMXaO4UmarPAtGin+hSWgBrZxc+72d5GiRliJsVPkyGeSF/eTx6UN&#10;yFuGTMWDkK56EnK1zgFdXwMYxmbrTCviGss+eKnWKfZtnVuGuM6zeLjap24A+Vn0VQT3N9PChotS&#10;H0pS4p7OxD14Piltm4asTwx5WopQjNLYYBqbrtVaEpcbsMGLzYS4ty0umRMdriVDLR7s3kbfjtba&#10;AG51RagoOyds6nl6wuyj+ESJtG0Z9gIZMZAQA0XrLJSifv7IMjJZbkC7LLZgguc4DnGTvQTyUJdT&#10;aVebK7upybO9qs6XW8AMEKYUh0wmlCRMR6Y/n5Q2yPrEkKF6AmiIoQKlvsK+YbLYYuEy32UTPMXD&#10;xosG7MndvfiSxnbnOkaTaxut7mZfOtNHGFvuL35Q/lAcTk8el7ZNQzZiyEIMZNXvoFDrx4+VepeX&#10;mgyNFzrNnSV8q6A3ozbxXCE28/c+HL2yw7GG1uzcksF27UmsdhdEMLzG7jLuj4VWJoxK2yeGA5Ct&#10;8g+ga/6wUq2n9r7V0GiGa+o0PmIRNDhhHdsusiOx+h0KizrxVeQWx8YXjc6c6Fpi/12mhzCQGSz8&#10;lflY6iAbMeQghmzEkKvyLZRofv9Hnd6luc7rhmKRMWFYYhrYO2UVUz+MSSvl21NzunEVr9rxdXHN&#10;ji0R9c7dgSw3nj8rgO/HCudJG2R/vRMx7IEcxJCv8vePFZpn3jVdVZniXjMYmTTEDy4Y32mdRkdX&#10;jtqmUAR2ua977UsSOA7VD1vxDaFNhDb/emK3T/3tbu/6u1IHOYghFzHkKn4FBSrHl5iap2bar14Y&#10;ERno8Wev4zsXjQJYsxaPCsesk0lDtuRnPLuCxz3Y8vsc+5pfW3EN3sg2PJq9W9yb70gd5CKGPIXd&#10;kKe4H4pVvl6o1zgx1qd7ji/WQ3W8N8DVLxv6l8yZRpLFlk+Thq3TogW2uWFc28I7PZgy3077KvcO&#10;Rxax/Watc4ef1EHe0Z1Akd8NFMV9y5UXD021afxtYERLsWPuKoq9irIvX7vmm/vO+N5LifmTJ2OW&#10;yeEiq/TAQeucW3wbqjsXU+Tciysh9LqW4nt9pA4oR3cATf5zKDr75Rz74j4hX+1Ip0RTib2sgyoF&#10;XUzeBupmyh+GgbFzJpERU+axQeMWSbdHLFM9RFYkZ+RtcIP2OViBU66dwF3qgHZ4BxTK/2Wp8se9&#10;bzov7O0a/y/79RXVZIKHYTw6jK5zdmYc2+7MLK6iq6OiriioCChKb1JCIKRJkY4m0kMRCEWUJggS&#10;SCCB0IJECU0CUkIoQgJKrwIioKAg0hSF/3zHM2f3zN7Fq73w4rn/nffuPfWLaFFNoRTOaebBeQsm&#10;aNrHr+i6hy8YBfojDo9psxjXl+gEhwlMks04lk58QUjFj9kwrMYcvrg1/nbUp5I9MlONv33TOXLw&#10;u4Y5JdkyUD6WB2fUGaBmEgfnSeGg6ey/ouvhjuzhMn8x2P6taZj1LDqCOGMRiXuDu4V9TYqyfG37&#10;xa2UbEG9q5Jd1zu4bV3TjPwP5asKO7lw4kgqnFSJBWW9UFDFUEHdmgIaTk6rOldtV/TdSR+MvPDL&#10;Jj5Wy2hfyyULP8wSzs98keT/pS0I/orqfbIR1TwlK1OxcmBzPsjLMuDIwVg4dpIGihd84LThFVDB&#10;2MNZwiW4YIMDLXtL0HPEgKGTORg7m4GZi+kaxtVkDfvF9YhkUOL+DahH73du4MGezWmw99c42L+P&#10;BgcVvOGoihsc17SDkwYEUDa1ADUMGtSxJqCBMwZtvBHoEwzBiGgAJiQDQH9xkPZ3GWDKfQep8tsh&#10;SUkOUs4dhQxdVeCgDSGTSAK2I2WNQQlZTqLGv40NYU1HROZPBscVv/BPLh+jplc+p+ZWjVL51R0e&#10;RbUiV76wxplfJ21fDV8NXw1fDf/3hrTPhm1wFzEwzh0Bjq4K5JgaQA6eBFn2lDU2mbbE8EmYTQxi&#10;T0VHFIyHx5Q9D0qsGglgCof9s+sH/O43PL7GaxI4Fzx+6MJrkjZI/8PAQAzJiCHt3GHI1jkDXBN9&#10;yLciAteOspbjRlvM9EqcYQZyXiaGPhiLvlkxHH67fjCY3jIQxJG0UfPaKsm5TwuvcFvvX70nljbE&#10;8A2kIwYmYqAjBtZZecjVVoYCY33gYYnAs6GsFjiHLua5J81wqFmTaSFFo0kR1YPR0c194Ynt3aHs&#10;7jrfzN5CSmZvnnvu0xz3vDZp+x/Dbsg4ewi42qfhwUU94FsSgX+J8qnQMWzhPvnum3zvnInsgJKR&#10;NJqwPzGytTMqrkdyI3WgMpg9wPVm92d4Z3eyvHPapQ1YiIEltwnS5LdCCmLgIIZ7WqegyEgXSiwI&#10;q6UkykqpfdhCiVvya75H7jjPt+xZ9vX6blZ4W/OdqJ7qqDuDJZHpQ5kBrKEUv8weul9Wl7T9yZCq&#10;tAuy1A5CAWIoMdSFhxjCRwGB8r7CLmy+woU+LSBzX5R6lg888K9vzaG1Chk3eorjY4Z4t5nDjNC0&#10;4YTrGf3x1zN7pA1Yf/uvgYEYstUOwH2tk1BmqLNaaY5fqcJTlmpswuZqHelTQtf8kepr5Z1lvqLG&#10;guutAk5Y9z36zWcZd5Ke37nFGL1FYw3eorH7pQ3YiIGNGNIRQ5rSPyFX7Tco1FKCcgPtj9Vo/HId&#10;jjLfYB0+8/hyyoTYOX+gkfxQ8sirrqbYX1KUH9zFYYUNJSXHjEUnpI6FRqYNh95gDUrbnwzpSjsh&#10;DzEUaSqtVhpov68zwy00YcmzEmL4VLtN6minA7erza2sUeReVy7wEd/jB3Qxc4OHotJvjEWkp44F&#10;3k4bDoxNH5K2/xhY8luApbgT8tX2Q7Gm4kqVvtZio6nV21ZL8nQnPmx86FJKf/9lrqTDuaymhSzk&#10;Cz3FWQLfzsQHAYMR3LDRMB5z1I+R/oxKZw1K22dDxh+GDEVZKFDdt1ameXxZqK8xJzHBvu7CXJ0Y&#10;xoYNPSfQ2wZt8oSdDqUlEpfavCZyC7POoyNa4NNPK6M9C65kDPly2QM+WRl90gYZnw1/ATZi4Cj+&#10;A+6r7v0o0FCYb9C78KbjosXEMPrK6CtMaMc4Llk0SMot7bQtyWu1r2E0OTXHiVzbaTXkXv/qgH7f&#10;6vg+L0Fmj2cxp1vaEMN6yEQMGYe2QI7iL8BX3bNcpfHvWbGe+uSgkfnIK2PXvhl0SNOkVVL5M0JW&#10;fjeJz2yzfhTbbNMUUm/7xFvo2OVe69lNEUZ0Xa1jdFBEnHZpg0zEwEEMmYd+Aq7iz6ulqrveiTQO&#10;v+zQVR0e1zfrmzVyaX1nGvTopWUCbwTHZvUReAntpIfhElKt32Prx5SGyxK3BkqrS0OQxLkxXuzU&#10;eFfqgLNjPWTJbQQOYuCd2PG+QkV2uuXCgZEh7dPdU3pmkkVDZ+GCcSB/GhOTOYZlJg3icm924wsD&#10;2wnlHq2kGlexncixxa3eQUwV2Ysj6y6LY6QOshBD9u6NkH1oMxSd2DonVPl5rPO8XPeEhnLLOx3T&#10;2k/6jqVLRtScGbNI+oRFUtQIlh08YMX16sEVunUSSh3abcrtnjoLbNo9BdbtIeXW7eEPpQ1ytq+D&#10;3N0bgHvo+2XB8R8nxWe29o6qyolnLpypWdEyKQYdO+4Hfc/UORNazBQ6ljaOofuMWLCvDmGzHQdw&#10;XNu+SwWkPnsesY/MI/T5FeD7rksd5G1bB9zd3wL/4KYZkcKm/oFjP0imVf5V8179TBGcN8oBTRJj&#10;VedK3JKhX+hbk3DqtFkMedI80emFRYrtcysmaZSYjh+1ZeFGXFjYUQ8kb6mD/K0oKNgls1ixX2a4&#10;/cD61kmFLbVLyvuKQPV0NpzVS0E+bixoOoR91L1GRRyUOeMQpxnTG7avzaNI05Yx+Cl8nNWrS7ct&#10;Xznctnh1BYkidcD7CbVWtHP9RPOvqCcv9nwrXDi2vRgU92XDKSU6KGtEg6opDdSJvqDhSP6kQ3b8&#10;YOBls3SRSlw0DcAtmAdi57FBFvOEIMw7m2D0O8dg9Lyz1H3kf4+arf0R1TG8CSWa27epBA7vyIaj&#10;e5NBQSEKFNWC4ZSeN6ig3eB39usrrOlDjeM4jtbaep7WqqftUVHbWrFuaI8oUAVEkE2AsJENspEA&#10;AUSJDNlDRiCDkQUhhEAgQtggEEaiJGAELAWLBQREhhvkPf+Hx6fn3P7vzoUX3/vP81793nMO7qDt&#10;dhl0vezAwMf6vbE/9j0mwGLVMtB81ToQs+oQZLbqguSKurnaLQoyyacKnc93bahd++GLUvjpn/mg&#10;dCAFjhyLhhOqIaCi5QOnDVzhLMYefrOyAk07C9BxMINLl03B0MkETJyNAeNsBFhnQ7B1MQB71Mnu&#10;blQQPdysIFz5ZlMZ7PmCDIo7U+GAYjT8qISDw8pX4JiaE5zSsoFfdS1A1cAU1I2N4BwyNrXM9EEH&#10;cwl0MXqgb64LxuYXAWNxEcxRB8RdmyF3/+eQdXgnpKkcgEyNo0BEdhTJ9CLk21lBrocXZAbiV5Mi&#10;4l/FxGQtXksumA/LZszhqKWzOGbZLI7LmcEJyqeDm7ij/i0V0iutvB73lko0fTR8NHw0/J8a8hAD&#10;ETFkI4Z0xJClcQRIyI9DNdUBqi0WSO6ekBuAX83A33qZQMhZICQWz0VksmfCSNzpUHrldAinaiqk&#10;pvpxcH3NA/9GQbdnw502jwYBmtYNefs+h5zDOyBDZT/kqv8MVJ1/A83kAtBsLKHI1ROofvgVYmjC&#10;i4zrxPnEeMZTQmrFZGSu4El4oXACz26YwPMb5cGC5m7fmpZGL0FznXddPZog/4MhFzFkIoZ8dSUo&#10;0vkFWEbawLKyAKaz5xrdB79SiEtczruW/ywzpmQqMYk/QbjdOH6N3DYWyep4FM7r6g3iieq9uD3V&#10;vvz2Sn9BM5oQwybI37d13XBbZR+Q1Q8B/YIKsA21oAxrAWWXPVZKvcLfMIOSlosiyHP5BPZk5q07&#10;47fS2kajiT3DUTRJfyRH0orjSPj+HDEnsLKLfbW6DU1A+mAgIoYsxEBV/wmYF5SBY6AJFRbm7ysc&#10;PN5yPcJflvknL7JCKbPF1zlP8mOFIymJnf0xGZI+AqW/J4bdXxfBvs8JZt9n4Lg9tJCqDjT916D0&#10;NeQoK0IhYihBDFyD81Bljlnh23u8rnILX+b5Jj8rD6ZOlkZwRwui62XZ8Z2ipBRJa1yutDmeLquK&#10;LpEx8CUyahhHTMbzRGhaN5AQQx5iyFXeC0VqB6FU+xTw9M+v1Zhj3grs3F8KXMIXarxTZviBBY/L&#10;QyseMqOEfeTYjtbMREltUuZAdRJ1kBPPGqRGsQZzkXvkRHJ70QTk/zEQlfcATe1HKNM+CVX651Zr&#10;MWZvhLbuy/XO4fP1nimTQr/CUT6OKy2LFHYWE+7WE+PFvPTUAXYKUc5IYciJBIY8I6pUmn6dI0bT&#10;uoH8wZCPGOhqP0C59gmo1v9tpd7M9FWTtdtiy2X8bKt76kSLT+FQ3dVycSW+rqXkent1QYy4NCdx&#10;sDAjc4iSWTyUfos+lEhgDSYQ2PfR9LchHzGQlHcDU+174GodB8EljXdNpiYv263cnnc64Ke7XVPH&#10;Oq8UDDQHcroEobXC8sh2LiO6r5gSN5CTnTyckZ0/kpBaPEKIZ8gJcaVSNAFl3fAZYtgOFOV/Aevs&#10;AeBpHXtfd0n9TZuJ8ZII6zontsP/1e+UMiL2pEo6/DitDcF3qvn4thJOVC+JThhIIccPx5OyficQ&#10;ix9FpNIfRiSVDKAJKDs3AQUxkBADVfk7KD27H/haR9816Km96DI2mr9n4Tz9wCZsfMgxeXDAjdLV&#10;610mbA8QlAtxrUX88J7bnChZHIMwdIORPhLFoA2HEBnykKwSGZr+NpARQ6Hyt8A5u2+tRvPn1y16&#10;Zxb6jAxm5BinicfYkOFxuyTJiDO5RerJ5vf41jDbA1uI9bjupJqw/hu86/LIqjR5RA3zQTCTNXC1&#10;gN2PJqDu3AjUDwbaqW+Ae3bvSp2m0lKH7ulZqaHek8emDqPT5jjplE1Cx7gjqXbEtYQt86ym9Pk0&#10;pXX4iwgtV++FN0XKwlpTZKEddGlADft+QDlHjCYoQAwF+7YARekrYJ7aBVVndr9q0jz4rFdX5cmI&#10;wYXRp0b2D+bNgrvnsPHCv2zzOKOOLKrcuSqj37Uxps+jM0zk3RfUFSLxF8VK/EREsU93ea9PE0+E&#10;pnVDIWKgIgb2qR2rgjPfLd49//2k7OKJRxN62gPPDO16l02CmhbNYyumrLMLx+1ot4ftK2IHHOrC&#10;7jm2+va5dnn1+ok8eiO73PuSO93EBR3ukvJ2NEHRjo1QpLgFCpW+BO7J7a8aVHc97Tu35/c/tI7I&#10;ZnS1u1/o2za/MfKvWjaLps9g03MmrCkJo7Yl14bsKgMH7Gu9pC4Nbv3eja79oY0u0pgGZ2l2vZOs&#10;UIgmKN6xAWiKnwLj0La16pP/eH739Fdjco1dsknNo6IlHe3GVT3rqlV9H9Yr48i8efPE5Clszo0/&#10;rQpwozYs7xG7ctchJ57TQ89Kx6EgpCiew1Ayz344pwJNQP96AzAUP4GyQ1tfNRzf+uTeL1sH/1T9&#10;tnvh/PHGFW3tStCxZIKuB+mtAS51yZRwc848JWzKMttvwors/ti2yGnMkeYw5ka3G/Nl2I6F0m3G&#10;btJsxpNQBcztG4C1d/Ma/+AnM12HN8n/OPxZzzPV3Y3vNE7w4JwmHTTN8uCCU9qarl/Ma0M8fsmE&#10;EDCPSfSctUxzfmp922HaPtt2yiXHZsorx2oqECkiGztNQBWUfKkA7D2blpoUN4wM71DonTm6rent&#10;r3t5oHqcBmoauaBhkAznbW6Cthv+vZ5/wFuDUM+XJpHOy5hohyXsTdtF21jrBcc47IJbnOWCT5zF&#10;QnCcxWJ4LJqgbJvCSs1OhaF7WxTE07s3Nr8++h/26ySq6QMP4DjPsbUzTqtYO46KVVvR0SqgIgIj&#10;sskWQBaRTZA9sgYCJECEALKvgUACIRDCDgkhhIQlYQ+ESAhIcERRR2nVquBIZVGh6q//x8zr8xhv&#10;c+jhe/9cv1taQWtPNZz8gQI6etmga5YIZxzwYHgpDEz8AsAiyOu9NebSOzus69qFKOc152inVXfc&#10;hVUvnOOqP85hNQRnvxrxSb1p+ULltnijyvjtz1X6V/Z+xoNDW2vg8G4KHD2UBVoniXDybBToWAaD&#10;vr0vGLhcAmMPFzDzdgIrX0ew9bcHhwA7uBhwHtzQtuCJtgE/JHTAp3SnS0VFPrZRZWDxryptoLap&#10;FvZtpcJ3O7NA/UACHNaIhKO6gXDcyAu0LdxA18YJztjbg6GjLZg6WYP5RRSgnK3A1tkS7F0swMnF&#10;HNyQPD6pcfEGlcFbG1QE8OWGOvhmUwns2JIFu3YkwJ59WNh/GA0Hj3vCEV1n0DBwgBPGtqBzDgV6&#10;5pZwxsIcDC3NwMTqHJhZmYKFlQlYo4zhPMoIHD4pKNj2GeSrbYbsg9shVWsfZOgfgVxTbSiwNYZ8&#10;N3vI9veCtHAMEAnx72JSM95G5pNeR9CKVsJrqMsYdskyRlC6hOmhLWIkZfMhUvqjwFH6TIC8XOEj&#10;r1C2Pwx/GP4vDSTEkPM/Q6b+YchDDIWIgeRqD7l+XpCOGJLi4t/FpWS8jc4rWMGWUpbDq0uXwlm0&#10;pXB+2WJ4N/0VZrj8echIxWzgdca0/1jlhI+MqWxQuG0jYvgL5KpvhzTEkKv/DyCbngCqjSFQXM4D&#10;2ccL8kMxkIlPWEtOyl4hZFEWcUXlv0RWMBew9TUvsa21L7HCurmIgfrZUHHDdKCkUeY73CTxH6lX&#10;NiAjhgLEkKf+NWRo7QWS3kGgmhwHuvVZoDvbQqn3ZSgOxrwnRRNXsxJyl5LTaQsEUvULPK1xPrqa&#10;PRfN4TyP6mz5KaKndTq0nydD97UNoge4PYFDLGVbNxQihnzEkKX1LZD11IFmogmVKAOovGgDDC/P&#10;92WBmDVqJPFNwdX8xayU8v8k5TQ8JxRzn+IZ/J/xrI4nuPbOOxFCoSyoS9SP7hIJg3r57aGDLcoG&#10;RR8ZcjT3AEXvAJQjn1WN+ifUOFl/qPH0WGNewbwpj0hcosaSFkhJjLmMTNZjYkH7w1ha931cbd9d&#10;fGv/RKSgfzCsvb8zuL2PFybqbAnv4ynbuoGs9mcgqW+DPE01KNH9HhjGx6DWSh8aHFHvGi55vK0L&#10;wCxXYRIXKvAFc1Qi81FuKudeUpbwZhx5cDKWIZ4gsMXS2DaxKJIv5obxB1kRXaKGyB6BskHxRwaS&#10;5m6g6X4HTOOjUG+pByx7qzW2+6XXTb5hrxpCEl/URBc+Kb9adb8wiTuVkS6SEfPEkvhSyVBCnaQ/&#10;gSfhx/CGG7G84dqojt4qnKhT2dYNRYihADEUIga67n6oNvoBmix137fYWb7lurovtfiEvWwOSnzW&#10;hCXPVsVUT9OILfL8VKE4LVvcnVQk7UpmSjuvcaTN8VxpFZ4rrYgRDNBju0TKhhj+9LuBrLkLynX3&#10;Qa3REWBbnP6VZ2fxmu/i9orvFTbfdiXxcQuGfK8BVzXJiG8ZoSR3dedkiNvS8q+3pJbJOOmNsrpk&#10;jqyMwBmlxrUNFRM6epUNKIihGDEUIoZizZ3A0N0L9UaHgWOhsyY4b77c6ey60OUZ+qzLP3GWH0Ke&#10;5kRVjdXGcQboiZ0CcuogKzt7tC6TIq/JqpZXZLDlZCJbnh/PHclPEAwo20cGVaBo/h2Yp7+FRsND&#10;H1otTr3ttDVb7HZyedHnEfKkzzfxvjCoUMHDMiVNMc2iqviOFtq1gZqC9FF6LmmiNLf8BiWXdSM7&#10;hTWRkcQZzUhqG1K23w1kxFCiuQOqT+8BluHB923m2q9FNqa/DF5wnpO4B/807E2803+lYKwDUznA&#10;jWYLGggdjZXE/oqSlFFyYdaNPBJVkVNYp7iW1aggprLliSmtEmUDKmKgqH2xbqBp/A1qT6sBx1D9&#10;13bzEyt9NiYvpY5OT8ddgx6MXU6YGg4gjfSEMkQCLKuFg2+vrr/aR2UkXs8qSZu8RiHdTKJWTl0t&#10;bFDgs1kTsZlcqbKtG6iIoQgx0DW+gfrTu4B79vtVoZnW4pC10fyEveOjW85XZqY84uUyv7wBcVA5&#10;vxvT1CCI4tM5Mb359VelycykCQIjRxHHLFfgK5omscXscWwBV6psUKL6X0Ox+lao0NgOTTo7P/DP&#10;7n/da6bxchRl8PT2ebsH/76AnppxI4wovHOFo2h6szi4gdkd3lbcHtWTzsVLCKx4OY6VORHdXDYe&#10;2cyWhzE5o2FlrRJlWzeUIAYKYmBqfA3NOjvWOg32vhKfO/Js0krvx1kbm9uPHfxlD13i+mY8s3kK&#10;37LaMXR9qSSYl9MfJiIKsUNRHbGjEZ3po+HC0uuYnmZpMLdVEtzAH1Q2KFXdAKVqm4CqvgVqjqlC&#10;66ntKz0Gu+dlpgd/vGupPfOzNerGnJ2v+IlTTPusW2bjPc9S+i2f2vwb/txkGboLNxIyECbBDYVI&#10;U4eCZVRx8Dh7ED0oGEB3dPYoG9AQAw0x0NS/gsZjX71rP6W6MHRmx6ObJnvvPDI7OfEChRpesPXp&#10;mneIZj+9mFbx2JVSMOtenXLXg4P/1+X2YIVfd8BkeK//ZEKPnyK321dRIfKZahP6yLo7lA3KEEOZ&#10;2ufAOLAZOEc3r3Rrf/lUrq868/DMnom5c9pDy5Yo4RLKi/PKFstccEwqnr9IynjsQic8cK0Lm3Hn&#10;+E9787xvBfO9pvFtl6dT2jxvk3ked2p/Y7/e/5lQ+ACOT6mn2znVST2HbqLLKdRJqJP7/X6/rSG5&#10;TMxtmLDmstmVDc0aCjMTGjYZM801Q+lVOeX0yulRp550j6Ii4fvs9MN5Pc8Pz+u1P+D88P798+un&#10;OehBq1hVUL5BDcq3rgTB7lWLEr1VbxWHVz383XDdnZdm2ooZG2PZvL1z45xjcPVnlzjuZw983pQP&#10;LeuVPzv5WcDF6D9O8MMehV4KGT9dGzSeVIsaJ9SeeES/hHxUWoN8fEmgKqhcrwa8rStAqLPiY+e+&#10;5X/8um/ZyIThesW0qY5s0dK4ccnGsWrRLpC76BiVP++akvPRMytV2RH72q8w4gWSEzIRUoqaiCw7&#10;MRFfhpw4Uxo4kVMa8JxVEvC8jKsqqPpODfha6guS7Wovbmgi7j7RXj7w3vAH2cIx3UYwNeKBhS0H&#10;rHzywDaUCA6xZ+ZdcfGfPAnoaR9S6PsAKmoyiI6cDGMEvIvO85/EMvwmM5Ry6b5TLJqqQLAWAcIt&#10;apM93yHuPViFGJzc84+Or4c0GuGILg9MDhfDL5Z0MHPNAsvAVLAJiwOHmMgFl8ST85441JxvWuAs&#10;Mt1/NiTDdzYC7zMbk+E9m6SET/eaI6lsqXY14rl0JeLuzRWIoXcb1a7O71ndCAc288BgFxsOG9DA&#10;6BcCHLVLhuMeMWAeEAbWIUFgHx4ILmg/8Iz2Ad8YL0BiPCEE4wHhStEYd8DGuEGayl42qSF+7VuG&#10;GBpVR8i/bFnWBNpreKCrwYa9O6hwYP9ZOGiEhcPmp8HIPhSOuSHBzNsXLP08wTbQHZxOuIIbygW8&#10;ACog1d9RzuAf5ASoIEcIVUKjHAGjsnsyBGJoeDlC/q9lCBFoqFeB5ho2bNtEgZ3b8KC7JxH2HoyE&#10;AybBcNAsAAytvcHE3h2OO7mAuYsTWLs6gL2bPTi52YKbuy14utuAr3KOkO5WEOKmquvX1BCdowiE&#10;6IM6gg/r1IthwxoKbNqYAVs0E0BrVwTs2I8C3UO+sM/IA/SPucDPpg5wxNwOTCxt4LilFZhbWYKV&#10;lQXYWJuDvbUZOFsfB3clL5UBfcNKoGitgxzdzZB2cBcQjv0ERGtDyFX+BSnAFTLDT0BaYhQknU2C&#10;OFoGYNhZEFNJXIqpJy1hruQuYuTkRYyC/BVzi/IpeoQ6hb5LfRnxG+3xqQf0sZCHDFX83fB3w/9t&#10;SFc2ZB/dB7nWh4HqYgYUfxcghiHhbHwUpGYkQyKFsBRXRFqMLacsxNbSFmLF9K+xHYyvsf2Mudib&#10;eR+ib+e/QY8w/x1+j/V76P2CeyEPVAKM9SuAqrUWiLoagDfQhtyje4FudQiYzqaQ7+cE9NBAIGGi&#10;gJCKgzPE7IUkJv1LQglrLr66cDa+4dzneCn7c3xv8XTcdc7r6OHzT9G3uGPhIyV3QkdKh8PuFasC&#10;8pQNNM21kKtsyDLYATST3cC0NIAi5W+e83WEgpAAYERHLeUm475mZhK/pNGZn5PZnI/YytKZxPoL&#10;04mSi9OJXRVv4xWVT2OGeA/Qw1W3T93gD4XfKr8WOVKqim8N9D8bdDSAaLAd8kx0oMhSDziOR4Hr&#10;bQ/Fwf6LhVHo+TwsbjYXn/uRQC76cKagbCq5lPcOK6h+ixXVvMHKLk3E99WNRSvqb0coLg9EDNb1&#10;RA3z5advlasC8pUNDGUDWWcTkPW3Act4FxRbHIBSRxO44G23VBrkN38ejZ4tSkidYaSRp0g57Dd4&#10;RuULXHHtBLZC+DSxvvFJgkQ0Ht8tHonpFQ+ge8XdUf0NspihmtbYm1WqgPzv/2xYAxRlA1V/KxQa&#10;awPXYj+UOxoDz8t2oQLlO3chInKGG5c6VZRKeU3P5DzLpvAfpTIbxrDcK/ex1ZLfkkSS0ZTOlusJ&#10;3S1dmO4WKaZXfCVuoF6UcF2gCmB+rw55ygaqsoGurwVs451QZrEPeA5HlgSe1l+qkT6fqsIj3pfH&#10;4t6UpFAmCvHccXJOzWgGTXwbV9R6E1cuHU6tl15Pa5P24uRt0kR5myi+q0WIvdZYlzRYp4r/acjX&#10;1wSO8XYot9gL1faGC7XuVrN1AV7TtaHhbwUxuOeVSdTHnLSS+/lZNbeIuaIBfL60L50r68kQdHTh&#10;xR2yjA6ZCNchq02SSwUpvWI+rl+oCmApG/KVDTSdH4Cl9yOUGG2DSvPdUGP/87zQzeJTg7/nVENI&#10;+KvLUbinggTq2MVU7gibIBikE0VdOTRpO+GcvJVQ0dmSJZQ3Z7fL69Lb5Tyc7Gr5ma6WC2l9Tar4&#10;q4GubCjU+yeUGW0Fvrku1NkdmmtyNZ9p9vV41xx86rkoMmW8PpYyyk85P1yGr+4tzG6S0shSEZHZ&#10;Kcwp6a4n1nTXkVq6eZlt3dx0adf5DLm0OKOnWRVQoGxgaq7+1lCktwUuGmmBwExnUWhnMNvsava+&#10;zcfttRQV+lQSnjImiiHfqU3iKCrT+Fe5mY3NLGJbLY3exSez+3hkXl8FtamvhCTpKzgr6WMROjqY&#10;hC6JKv5qYCgb2HqbocJIEy6ZaS802up/krgcn7zq5fqiE3nysexU0mjL6dzhhkR2T01qVWs5vkHI&#10;yW6tYpG7SunMfg6tTMGm1ykKaFcU1Owr/ZTs9k5Ktlyqim8NLGVDns5G4OhpAO/Ij1BvunNebHtg&#10;pt352NseT+dn/YHBD7tPYu+0o0kDzXHnrl5OrhRXpwtrLma2lhUTuwpYNAUjv3iIxuQPUZjiwUxy&#10;82AmqbUni9TRoQoo/K8Grt4m4B/ZAkLT7XMSm5/ey51MXg14ODy54Y+6rwhOHO6MyOlpwxS1irAV&#10;/2GnTuOhThw4jg9t7Np4bdtWbKfKimqz7jvHhBwZ9z0YY5hx34wr4841jmSNrZaEtKWMsIoc/UPS&#10;X6FUo/aP2lLKhk2O7/4e/J+bh/8H/wfvx9/Po29dbVTtmcq4a0XlSTcyijk9ydzc3oRCXl98UX1v&#10;VO6VO5FZjZ3Rmc1twiAa1iGfaMghGsoUN+K8ymb8prNt4bqh3MwtM5WXA1bGgvu2LkN9rkG3O72T&#10;W9v88i/zgyqqroTVnK6LvppTyW5L5iV1R5dl9UaWn+6N4NXeCSltuB3MbewMyWtuEwa4REOBzJfI&#10;2/MNeIrfoEZ50/JVbZmPbYZ7pu+YHp4YsTjy+JG10937ToEdvdTExi56Xs0NZnnF9aAL3IawhrSL&#10;Ua0x1ezO0PPpPSHVp3qCay50B55v7GRWNLWzTre2CgOFRAOXaODKSuGMohQuKm9cbNLa8qHTYOfU&#10;fRMFwQsTvSHBcYeeUQdWy323+Ev9XjnnenzLStqZ57NaAy8n8EObQxui2wMaUjtY10raWfzqm0x+&#10;8w1GXWsro6qtSRgoklyHQqKhRFYSlQobcOUnqbk2zW9f9+lLC54a7xmeMtXum7C0vTFu69fw2Cmu&#10;6qF79ulBr9KcPp/K5B7GpfBbLD6zPaKV0ZHSyugsavHtrmqm3265Tmu9yadd7WgQBoolRVEkI44y&#10;WQnU7JdY4itJvOtWl3wxrLNxeMJgb/+0qfat1+bWjVPW9At/2EWXC5wy8sdcizkj7mejhjzrmIP0&#10;Bp/7Ide8/518zfsB96rXcGWD52jzFY+Bzt88urovCgMlREOJtDh+kf0Sl+TF59oOiU0O/iQ+8kJ9&#10;Y/+0gVzH7FEd/nuz43VvLbwrXluHc1/ZpqRNOeTHTjiWBzx3qfJ+5lnr8ZRV5/Ysrs71WWati6C0&#10;xkVw4YLTeFu186O+SmGglGgolRZD1a71S4171725LSc6Kti3/u4bje9uzevL8xeMtGvnjlr+8tHU&#10;o3jWIjDzg3Vcwgfb9NA39gWMl86nqZNUnuuEX4XLRESF80Qyz2kyl+c4WV7uMFX/s/3U72XCQNkG&#10;EZRJr0f9dtHZm9+Tnj6SIg38qSB+a059K39ZZ3/tkr5WxWfDY0Wfyc5Zi6a+SYsWYRELx+OZs7ap&#10;3jOO2W5v3XOdp+n5jtPB+Q7TcXkOb1Nz7d8W5Ni/O3vSbqY+WxjgfS2CXzeLfuZ/S3rUL0669/I7&#10;kc6PBySaVlVkaqGxvwLaGoXQI2fAwCYRRh4RMPFjLZuH0Bato90X7NnO866JDnPeSXZzzCTbubAk&#10;2/n4RJv59ASbhaJ4ysIZtjBw5ivSYr0EabTjC9K9B2Kkzr+2rWtaVZCsxY8yPCj/wIWaSjo0j8RD&#10;xzwM+vb+MPTwwlEfV5j7O4ISYLfiGGSz4h5MWfEJsV5hBR9fCSOwg6xW0wOtVguEslIpRhq9TiIN&#10;9H5B6nqyntS0umN9LfZJ8bBfugAH9qbh8GE2lLVCoGbEgKY5Fbo2TjBwtAXZ1RrmHlagUC3g4GkO&#10;N89j8Cb4eZohmGqGGKopTngIY+wysd8hQuoaEiU1zX8tUgdpMR52SBVg95ZU7Nsdi/2KQTioQsdh&#10;HTcoGzpA3YQCbXNL6Fsdg7G1KcwoJrCikGFjYwxHGyO4EbwphmASQqyFMdhCInX3iZCuj5FIdctf&#10;ifCwUSwfmyU5kN4cg+07ArFbzhv7DrlAXsUWBzWtoKR7DKpHTKBpaAxdI0MYGBuATNaHGVkPFmRd&#10;UMg6sCdrw9VYC55C6ekSIbU8IPbHSaSKFVHRfIiLcSCxIRpSm1jY9L0Xtsg6YZs8BbsPmkNOyQQK&#10;KkY4pHYEShp6UNXUgYamNnS0NKGvpQFDLXWQtdRgpqUKSy0VUISCRElxxElLIXzPVjB/3INQNXlE&#10;HlFC5DFtRNqbIIRmB/9QKugJDNCyA0ArDQKtMhi0SyHwaQqFT0co6HfDQB8JW/F5Ev43TRA+6/U8&#10;Ypr6R8Sk+2Tkc9eXa/p/w/9QQ9IGcbCJhgjZrQg8JIsItR8Qo38YcWZaiLU7iggvWwQFUeHP9odv&#10;RjDoxcTe2QjQL0aCfi0KvjcJvdFgPIxZpD+O+Uh7EvvOSxD7kvo8btztP+wx18m4tSCZaIjfKoko&#10;2S0IPbgLsar7kKh/CMmmGki2IYNNtUEkyxPB0SwwORHwy49dZZTHrzCqE5b9Licu+bUkLfl1JX/2&#10;G0ye8x0+8dbnUcqU1xOOwEOQOuL+gjPkMZG0FpwgGhKIhmiiIVJxJxJV94KjdwBpJupIpxghxZ2C&#10;eD8qosIDVkKSopdY2YmLzFOcT/7n0v72r0tf8OdnzPu3Z875382aYQxlT/kMnxR4juYOu4/l3qMK&#10;Mvs8n6euhWgQQyLRELN7M2IVt+OEiiwydBWQfVQVJ48bIJO4ZI4vdSk+NHAxkh27EJzOmQvgZv3F&#10;4uXMMqvzPjAbCt4zf+fOMO8UvmLcKxLQhkoeUh+cGvAcKfwX7UlOF+1Z1lqQQjQkbd2AWKIhXnEb&#10;0lR24aSuPPLIyiiwOoI8Z6ulLB+PT5ygwLn4GPZsZErGTHBO/nRAafFr1rnSP5n1Za+YTT9P+Xfx&#10;xhn9FQ+9B870ew3yenwelHb4jnLbGGO5awGHaEgmGuKIhiQFGWQq70SejhwKyUo4Zam3XORk+Snf&#10;230uOyDwPSeSPc1OzHoVnlEyEVjAe8EqPzvOrP71GfNK5VPWzcpRVl9lP6Ovsovef+4GY7C82f9h&#10;CZ85wl0LUv/bwP6H8PoKa/rQwzj+F0tFcODASUE9FtGiiEdFQJEhS5aE0bDFICAzEDZECAQhhBUZ&#10;SZAQSAgQCFmABBIigpCIZYjVR9Fa2jqKcOwRUeuAX/P4nItzl4vP/ffufd5dm4GwfxuQj+gDxWov&#10;VNsfArqr1Uea39nF6vMBf1VcinlFSsp6nptZ/GsqgfYwnsT6OaaSMxXLbJ6Ma2ueiO9pHseOcAZj&#10;FJzeKEVTV/QdpjB2kt4RO1WtzteG3C06kKVqIO7fCmVmO6HKcg/Q7U2+1LtavK/3dX5zLcR/jhoZ&#10;/bwCm/W0MLXkAR5fO5FCZI9iy1oVWDp3OJHDHUoScQdxN7h92FtcUewtLi9OyeYmjDGasZN0dYC4&#10;RhMIqoZsVUOh8RaoMNsOVMtdwLA78KnxrPki29vxNSsY/bI+4tJMTVzWw7Jk8kRBFk2RTWAPpJLa&#10;ZMmVvL4UJq83tZ3Xk9bLE6cM8rjYQR4ncbiFlTTa0IAbq1MHiDqakKdqwBtuApLxZqg02wa1lgbL&#10;DXbGHzgux960ejnMtQb4PWNjoh4zYjKnqpNIt0vSqQP5l1mS7IK2zowyvjCDLuRnNgs7sjoFbZkD&#10;gsaUAQEjeai9NkXZRE8dbVAHCv6vgWy8CaoPbwWGxXdLbFujd63O/37d4Wn/ko/2meGGRT5gXcoY&#10;q00sGrqaVtNXnN0oyie0tV0mCVuyq8QcfGMn+zJfzMrpF9Mz5OLqtAF+Zfpwy9V0JVudrw35qoYc&#10;w41Qum8j0A7rQYPFzs/NNnvf8pzM5sUeNs/FP6Ke8EMjploi05QN8YVyWkpVFyWzoZ2U08bOLxDV&#10;55Z3XyNc66YTWrtpeT3dFLy0uyRTLiZnDbWTs0aa1YErXxu0Ic9wA5Tv2wC1hzcD68SOj1ybPW+E&#10;Tqaz192tf+vx83zYGRw+1n4xdYgTW9Bbj6sUUNOZnIpsbh2JIKomknooxGpJOZEtKS0QS4ryeiVE&#10;VQcRf5NPxN/iqvO1gahqIBrqAmWfLtQd3gQc820fOk7vet3laPJS6mb1VObjca8nCKMUYpLl3Ghi&#10;FxtLaWOkMBpqMluryy+LSkhESWFhuZRYxJDmk3jSnMIeaWZeb282QS7Kzh3kqQOFOt9AgarhiuF6&#10;qNq3HpimG5ZbzbcsCq0N5iUO+58NuppPD3q5TcgCwoa6w3C9/Kg8ATe+gsPG1dUy0lrKa7KExIrc&#10;3uwSUn9GCVWeXtbSn1p2XZao6sBd6e9MLhgQqANF/2soMlwHNUbrgHVo/Rfe8c0L3ad2zsrPfP/b&#10;bZej95WeZ0dvokPlfaGJnV0Xc7mCmDJmG7a2qimZU1SfLsDT8BJcVUE/tqqyH1vTJEugdkujKZK+&#10;2NL+rjjyDYE6XxuubFkNZMO1QDdaA5xDaz8Kjm34q+/k1hcjdrueTDkcmRxzd76l8A2WDAQldPRd&#10;yGF3R5bQhLH00nYsm9Cc3JHSmHE9jpnXF8O82hfdyOqNZnX2RDCk1yOpclFk1c0OdYCkaihUNZQZ&#10;6gDDSBu4B3XedR1dN3fTauPvEzbbH0zbmo7+7OooH/cOFCv945oHQ7Pr+sOLKZIoakFXTGOGIKE9&#10;vj1FHNWW2x3Bq+iK6GjsvMgXizHtN0QY9iAPw7zFVQeKdVYCaYsWXDVYDY3fay3zf9B6Iz2i/WLU&#10;fM30Lyf0JmZsTIYeu9j33D+Hbp/0i2beCcysGgktUo1uFV4ewcT2XWqNlCR2YCSXBRd6y/hhUmZH&#10;mEzUHiodagsVDbeE8hRN6kCJ9kooVjVQDVZB8780P3YZa84NHdR88uDQt5PPLPVGXtjvl/7hZMN/&#10;6u7LmkZFUu/7pZHv+hNzxoMouNHQukhlOPu8Iq4lRJndEny7pDn4Tj0naEzQFDiuZAcMjjYESH+q&#10;VwdKVQ0lequgTl8TeLtWLkj3rJiZNFhx93cTrZF5q62yebsfhLMO1pwXLl70P9wxpTPncISnKELK&#10;Y9/SqEdoaujDEEbgo2im/3RGPfpJMQP9y7W6H3/lXfObGaz1fTBJ8xufqlYHyrU1gKKnCeztGp86&#10;tyMvlbrIvRm9FYp5U23ZgsUO4cJpE85/7U7VvnbwKP+Pcwhxzi0245VnetwsKh/zpx856M/gCvRs&#10;1FW/2VSK7ytihe+rynKfOVaZ91xnKWr+pxKvZ3fJ6gBltQbQN2lA20bkkfxbZOrut4hi7jsN2XvT&#10;taK/j+tz/rYyoX+wtip/b3uW+M4enfnOKRy76BofseiZFrLog0cvBBJ8F8LzfBawed4L2XmotyQC&#10;6i0112uxOefcouSy5zsFXh2oWr0CGtcg010ayOSwJqJ8uAqRvd+jKVo2Wc9ZPqJPXz5+oGzZ4gRx&#10;+eSZzOXT5xKW7AIjlhwxIcuu0eglrwSfz+gk1KfzuHOfLuE8PyXjPD/nJHl8Jid6fKFh3ZdaE9yX&#10;uuPVAdoq5DEPQSZlGohi7BtEtrAOEcHuVRww1qWBiX4pHDbOg6NH08HcOh4snS/CKa8gsEH7gUMw&#10;CtzOe4I3xh0Cwl3hgkp0+FnAYVwAf8EFisKcgXreGRrVetaEIHe7EUQxrIHI7q9EhLBRown0tWiw&#10;W7cEjHYQ4MDeNDhkGgtmJzBw1CYQzB19wMrNA057uoIDyhlcVWcM5esAaN8zEOprD5E+9pDgY6c6&#10;SHaQj7IFspc69/gIopQjSP84ggifIEgTrFtJBT0tMuzQzQWDbSmwZ3cMGO0PgwNm/nDwBArMTrnB&#10;MVtnsLB3AGsHe7B3tAVnp9Pg4WQN3k6nwN/pJIQ6WUGEoyVgHSwgVa3bEgSRKxHkH/br/BvqhQ/g&#10;uHM696YSKSWlxZJKJEJCUVrc0lO3xT6LmTGYBTNmMYsZZpgMk3UyI4PJWCIjhtvVIsXNFS0qPUk9&#10;iYqQLk83XZX7eb6308/TP/D88Pr58z7ncz4/fBoeIfPfGBgoYO6cDDAyFIKpCQOWLYsBi1UYWGUb&#10;CFabDsO6LT/BRte9sHnbLnDZvhPcPb3By8sTfLy3g5/3NvD3docAbzf42dsVgry2AsrLBXCe33O9&#10;zcCgscfAoOIpMn/cwCADDOYkwRxDOsw1joIFZigwWXEclqwNAPN1+2HVxt1g7bAT7DZ7gr2TBzg6&#10;u4Ozsxu4uWwFDxdn8HbZAr4uTuDn4gj+Lg5wyHkTHPkuoBvPA+ryRUCwsQDUZmvAu64HIvLzRvp7&#10;QASyUjQuAELjj0NwUggEZ4RBiCIcQspQEHoeBWFNiBYUhHeiIfwBGlDPEaPoz+HjmA9hE5jJ0HeY&#10;0eAp7Mh3/L/hW0PCt4ZIawvAOlhB1FY7IO1whJj924B4dDfgsAGAjg2EMF4YhKZjIEyOhbDSCAiv&#10;RuhwgLqC6MABugcP6P/gv6CH8dOoN4SpsDHCeOjbyJfB7yIHgycJ+gBj4TyIW24CROvlELlpDVBc&#10;bCHeexNyVm4Qe9gXSKgAIJCDAMvGAFpMAFQOEVBF0YCuQNTF/I1pJs1i2kiz2Dukz9h+8jRmiDKJ&#10;fk0ZDR+hDoWOUp+FTJD7Q9+R9AEm0hCPNEQhDTEbVwPN2RqYXhuBtWcrMP/lA7Swg0CODoJIBg4i&#10;hDGz2EzKF6wi9jO2LO4TtiZ+BttE+yviGv1jRBd9OqIvYRI7wBhFDzEGw14x+0NHGL3hb+MfhE/E&#10;6oM0GALN3ARirJYDdYMlMJ3XAtdzPfD8nIEXsAMSgw8APTJolkzDfybyKTP4k/SPuHzmdEQx6wOu&#10;iv0eV5/4HneZ819cB3cK18sbwz7jD6IGkp6EDgoehA9zbqPHGF3o8QR9gGVkCHRzYyBZmQNt/Qrg&#10;blkNwu3rIGW3E6Qc9AJhoP8sBxc4Q6cSpsmJce+JYvYUIYv/B14peIcvS57A16a8xV8UjePbxKP4&#10;nrQhbJ+kL/zZyR7UgLgL81JwEzvMaY94w9YH2EhDAtJAXmsOTDsLEDhZgtjDBiS7HOHkge2zkhP7&#10;ZlKwJz5wyYSpBCZtgizgjxHTxSOE/JPDhGLpK3xV5hC+QTaIa8l6gbud/STi39l3MY+zOrFPpW24&#10;gdQW/EvBFfwrvj6QaDQXGMuMgbJ2GXDszEHktBLSPawg09ceTv3k/unUsT0f0tHHJkXR+HEujT5M&#10;4wqHSGLpc6Is5ylBkf+EUCZ/HFkrf0RslvdG/y6/F/VQfhP/UN5KeJx1mfhU+kvUgLgxajBFH+As&#10;+KdhIcStWQpJdstAstkCZNvWQI7vhi95/q7T+Ud3T2WH/zyeQcS9FsXSBxJZKX1xSdkPYySn70Xn&#10;Ku9Eq5TdMVXKLrJOeYtyXdlB6VFeje5RXox+KNfF9GVpSc/Sa0nP0/T52sBEGuirzSB5nRlIN5tD&#10;zrZVIPexm1Hsd3lfeMRnQhF6eDiXgH0hpdD6khNSetjcrFvxIsVNamZRG7VAdT32rKo1rlZ1Lf6S&#10;6iqtS9VEvaOqo/QU1lB78ytjn8gqYvsz9AEu0sBCGpirloB43RKQOS6FfPeVfyt9bKZV+50mSw/v&#10;GC0OOTSkwGH6c0jx90/ShLeEbNkNtkBxlS4pbqblqC/Si9RN9Cp1Y0KjWsdoV9fSutUVcbeLy+Lv&#10;K0ppj3JKaH1Z+gBv/lxgL10IiZaLIc3WFLIdzaDA3eKLaqfVn+p9DhPlhzxfa4IOPC/GonoLomO7&#10;s+KS2iXMzCsCXkFToqjkAiuzrJZVoDnPKiuvZtdpziW2aMpZnZrihFtlRYy7RUrGg9MKRm+ePkjD&#10;j5C41Ai4lqaQbrsI8hwXwxk38xn1jjVT5Xvtx6oDPIbOBfo/0aDDelRR1A45ld8iS5D+ksY5rRUK&#10;Sqp4knINJ7fyLFdVpeZVV5Xwfq1S8Toq5ayOynxWd2kuq0eZw7pfoA/wvzXwLRdBhq0JnHYwhWK3&#10;pR813pZ/nNuzfkR70HVAe3zvo3OokG51JPlGIYXbnEdPvyBjy6vS+CWlyaKKM0mZ1cokRU2BoLxG&#10;LtDV5AvbazI5vyE6NVLOHZWUc69Qn68NHKRBaGkCp2yNQeFgAmrXJR+qvFa81frZvtIdcH7acNTv&#10;fm1YUEcFPqalhJTYqIyX1OQx887KOMXKNGFFXorkfFZynlaWXKrNSNFqpaIWrTjphlbE76gS8btL&#10;RbzbxfpA0rwfgWtmBCmWxpBtsxDObDKe1Ww1fV/jZT7WsHvtYLO/4+OLR3bdrg8JbKuJiG7WRLPr&#10;SmJTK5QJuao8tiovk18hlYhqU1Nl9aLUwvrk1Kp6Qdqv9VxR6wVOcnsNV9ip4Qq71PqA4GvDAhBb&#10;GkGuzQIotjf6VOliMlm33Wzkoq/l82v77B9ePuzb2RR0vKUOQ2ysJjKrNWSxuoSWXaBknpHlccpF&#10;MoGWmy7RsdPzG5nSMh0jQ6ejpV9riE9rq6WLf6+gizs1+iANPwAPaZBYLgC5zXxQ28//q8bZaKLR&#10;w/RVi8/y/t/8NtxtPbSz/dKJo82NKEJdHT6hvDompagi9lROKb1Qcoal4cm5tbQckY6ak91IyS3V&#10;kfMuNJByW+tjTrXVkjI6KsnSznJ9QGj4A/CRBunK+aCwNgTNRsM/65zmj15yX/jipvfiR12+drdu&#10;HvS+1nrsf8zX6T/Uex/H8a84krpcSlcntChERsighHHsjGEGs2+YYYwlQqHTkTYtWk5SWkhx1LGk&#10;c0qLOtWFdHVVLqnkqlSnBaXNVgh5n98/cM3t68bz9vv1+Nz4Ph5fdu0lsaLiXFRqye+qnP3VCTvz&#10;TiYfzClLK00/mlmVeGTDb+oju3+PKzp6WlV8ukZ1tPFUzMGmytiCf5fH5t8q0wQbqIZsI33sNtVD&#10;0QLdiQor3b5aW92ueke9jla6wd1Whvn1O4Gudf8KCzlVL4gs+0OWcvCi4qfdtaodm08n7M+qSi5J&#10;+jX9ZOyJ7CrlyV1Vil+LKxUVNRXRlQ0no8pvlkeV3DkWXdxcogk2UQ05VEO+iS6Om+l8rbHQfn/Z&#10;SvvPO9babY9tp91qdzO7+sDP5UxLCPPkLa60qEmUtLdetnbrleit6+pi81POxRfFnk0pizq7rjyy&#10;Nu8X+bmiMvn5U6WyC/XHpWeaS6RVd49IK1oPaYLNejrYYqSHQmMdnJgzabB2rlZXkwl51DGTNP9p&#10;P6Xh+Yo55zt8HCvbmf4l9znCghaeevttYUb2Tcmm1KbI3aoGZaG8PqlIUr+2WNywvUjcePiIqKn6&#10;sOjGPw8JGu8VCi+17RNeeJivCXKphrwZ36F41iRUzyLvrhiQh3f1SHOnqVZjt+PUi93upjWd3nal&#10;LwK8DjxjcfOesGNy2sPT0tt46+PuCbfLW+V7Ra3qAgAhIN7fwb3MffwH2/L5bYf28h5W/cz977U9&#10;Ee2Pd0fc6djBvfl0uybYNlkb+YbaKDMkL2snkwfXdUnzw8mksWehdt1HR4OaDyvmlr5n2BX2eHvu&#10;euPP3tjFlGd0hiQmvGJnRL6MyBG+FOdyX8VujXidvjW8c1NuWFfBlrDuXzZz3pzfxO5p3sh++SyH&#10;/fTFek2QN3kSDk8lr6u0yYPL2uTObR3S8FKf1PVbflfz2WF66WeXeYWDK+x2DTDcN/Z7MTP7fPkr&#10;+wIVyl5WoqQ3LI3XJ8oI71NmcvpTMtkD2RnswZ1rQgeLVod+rk4P+XItjTX0JJU18FQj7NHV+lBG&#10;SNtZQu40aJOGezrk4tBMrZqvFnqlY7YzCseWzts55kzbOOa6PHPU3Sdp1DNUOeotkIwGRPJGQ2I4&#10;Y7y40HG5mjWuVrO+rVYHf9sYx5z4WcWcKIlloiYmCI2KQPxHo5FDhLRXU/uXCWm4NYlceKRDTmHW&#10;pFKYTTmARUZ5oM3dAHvrDNDpiXDxUMDVTwQPVji8wkMQwGeCLQyEQOSPKEq8yA+rhX7YIPDFLr4P&#10;jvB8UM31wdkITZ6UE9J8jpDG61rk4j1Cqjt1yHEYae+Hif4OmM1YDwvT1VhsmQBbuyg4uAhBdw/D&#10;Mu9guPkFwCvQFwFMb4QG/wBesCdkwQyomB5YFeSOH4PcsCVwBQoCVuCwvyYtpwm5fpWQumZq/xEh&#10;x3q1SQGm6WyDkX42Zk9PwxxjNcwWyGFhzYe1PRu2TkFwWO4LJzcvuHow4Mlwgy/DFUzPZeB4ukDA&#10;cIac4QSVBx0p7tQnxW0pcjS6UUfI5ZuE1Dyg9p8Ssq+faG2Fjs46TNFfBQNDFYxmSfH93AiYmrMw&#10;39ofFrZesLJ3B22pKxzoy+BMd4arEx0Mp6XwcbJHkJMdQp2WgEu3hYRuA6WjDVQaXWkg5LcWQkqp&#10;G+x7QUgu1bAWRCcZZIoSOgYi6M0MwzTjIBjO88Y/FnrAxNIV861cYL6YjkU2S0Gj2cOetgR0Gg3L&#10;aDZwo1nDk7YIvjRLBNmYg00J0wiq6dMgNzYC19IUYUsWgu+0CAL3JeAFuCCcywBb4YfQ1CCE5gSD&#10;vZNykAVOKQthVZRaFsL/YCHiBqU1GNwnlG4WuL0s8IZZY7xR1hB3nNUX8U2j/4uGOMNpiKQaeBam&#10;4NougMjREhJ3W4j8ncELZyA8yg+clGBwfgoBZ0cowg6wEX6MjYhKyhk2uJco19ngtVAes8HvovSy&#10;x/nDnGH+CGeAN8r5wB3XCGrDqYgyngE+1SC0mQ/5UgtEu9EQ5ecECdsDQpk/eEkh4K4NQ0RuBLj5&#10;XPCKeeCd4IF/mnKBB0E95TZ/QtjOHxe+5o8KP/GHhIOCPsEXwTv+sKCLP8qjcP8XxP99KqKpBoG5&#10;CaSL50HpsBAq18VQ+ThCEeIOucQf4ng2BGuovU1C8PeIITgsnhCUSSaE1ZJvwnPScdE16ZjopnRU&#10;3CYbEb+SfRF/lPWK+uRvhQORrwWfZc+FI6JnGiDBYCqUs6dDRDVEW82B2t4MScutkOTtgHiWG2KF&#10;1BMYy4E0TTghWi8bF+VFjokORH8VH4seEVcoRsRnlMOSy8ohyY2YL5L7MQPSF7GfJO9Ub0QfVS+E&#10;vaoO0aDioXhYrgkSDfQRQzWIzY2hsjRBst08pC2zQJqXHVKZy7GS74s4BWdckSz5Kv9RMSzNVX2R&#10;7FUPSoviB6TlCf3SmsQ+6YXEXllD0ifZ3ZUfZM+Tu6VvUp6JelIeiT8l3pcOxDXLhpSaIIlqiKUa&#10;IhfMRqKFMdKXzEGWy0Ks9aQhK8gFayK8R1dFsofiE6WDygxVX+TGpE/ynas+yApT38uOpffIKle/&#10;lZ1d80Z2NaNbdjuzU9aR9VT8+sc26duMFtmH1Fvy3pVNkQPq6xpg5d/0oZptCOX8WUgx/x5ZtibI&#10;dp6PHIY1cgLoY+vDfhjKkoX2p8ZJPyakqXti1qV1R+X+xeecxkOdNwAA/7vvo6yKp56o7a59bOdm&#10;tbZDhbDIkXMYjHGMMYa5GGMYc2BmzGAOZhgzGHI1tY2zVYkcTRGtkKPYelB2Pz1Lbbv7e3z2ffPi&#10;+/6LexXJJc1HiDNnI+TkmfCm7OmINspUZB9lEjZBGY14SRmMXMjshb3B9UQtYzqjV5O1ASgLExC/&#10;1RogdtgC7G5bkHV4K6Ae3wFoZ/b8lX/RaT3f58xvOSGeK8TY0F8wKOQ8EpcxDadkT8CYeeOwEtpY&#10;lJQ2Gq2kjcBv0h7H9NA0MSO0AfgM7W70HLUTvpCljnmNV8UuY7QBKHMTgNw4JGy3AfhdNiDnkC2g&#10;H7cHLJddHwvdjrwv8nJeYQa7/0KNvjZHTEQ+R2Pwo0giVRObxxiKZbMGYoWs/jg56wGiidUb38G6&#10;hxxg9SAnWeq4aYYKMUdtjl/Iaoh/g9MGpGwcErZaAZT9ZpC5axOgHbQBBce2/c35duca78LBVf6V&#10;U2+4QRfnWbDA59R4xAgBnTGYiqP2JmWzehIY7DsJfE5XgoTTkajktCfd4rQl3+PcRo1zmhMm2A2J&#10;0/S6xDmqPGkhUxuA3jgkbrECqfbWINvRGjAPbgKco7afSr7d/l5wfu+yyPP4giDw3HRx5NWnTETs&#10;UA4Ke5+AzelKI7HUKbncW6gingol5LemyPkt6GZ+U2oXvzFVw69FjfGrU54XVqa8oFekzFO0Aalm&#10;xv8csPZWgOpoCQoPWAP+1zYfhM72v1ac2/2m0sNpThLg+rMgwlfDiYU/YCRhuimY7B+JeFZLejbv&#10;OoZRpsTwBHVpEkENtl6gwN4WVKc/FEgwIwIxZrxYiJksKMXM5GnzzyFpiyXA2VsCmqMF4Oy3BGVf&#10;b1qrOL31bdVZh0WF++Hpan+X0Yown4HSmKgedgJaTUdntVDSmUpSJk+OyxVWZRSJJThheQVOUS7G&#10;3ygX4e+Vl2ZoxLz00TJu+jMOGzvFYGOnPwtgNg7JGweCnQWgO5oD3n7zv8VOVu+rvvliqcZ1+3zD&#10;pf0Tdb7OGlmIV684OrKTj0SpilCkBnoavTqHwCvPzBYJiAxJCZEv5RErpcXERimH1CUtIg5LmbjH&#10;YgbuaQkd97xQG5C2cUDZWoJMO3PAcjAFJfvMPkn+Y/Gb4uTm1w3f2c20XNw9dt3nm8Gaa549lbBw&#10;tQiR1MxPJtYUYfIl9IziUmqmiEPOrSzIYsuYWeJqepayOp+sluWRB2Q5pGEphfhEQCGMcymEZ58F&#10;0kyNQcrGgWxnBgodTIBgn8nHqiNm75QnrBaaXWynbp53fNLifaqvPsijSx4ZqpLGJtYLE/FVfHSe&#10;sAjL4dAJInputoxKYSiyKaU1WTnymswcVQ2R+kCBIw9U47M05fjMpyXaAKypEUDbWoCcbaaAs9MY&#10;iPcarSkOmyw3HjObv+Vs/Ux91mH45pUTd5sCLquV4dea5XBkjRSZUSFCUfklGDaTnSGkMEkyPC23&#10;Nj2Po0yjSetS85vq0PSeWlRevyKFOixFU0YEG8o+B6RvHDA25iBvmzHg/dsQSL80fK88aPj6hpPx&#10;TOdJs9Eu1x39ao+j3Sp/N1VTaFB9fRSiUoHAllUmUorE6MLcUqyAwMVXpRRm1yYWFCgTCsVKZFFD&#10;bTy7qyau8KECwRyWxuc/EW4QfA7IMDEC6ZvNAH2rESjdYfCXbJf+auNe/VfqQ/rP739l8ujumX/d&#10;677spG7zPd90M/iqvCUiRtwQg+HWxpPpsiRmliS1BCNMlyJLsxSxpcyamDKRAi6ol8OFndVRZYNV&#10;0TxNeTR7tEwbgDMxBARrE1CwxQCItut9rN2pu6Ry0Jn5yUHn6cMDRv39znbd992OqO54f1/XEeAr&#10;+TE0quQGLIXVFEui1CPpGbXJvMRqjBheRaqEVTGqYDKhNLJaKYmUd1REyDXiCMlIWYRwvFgbgDc2&#10;BGQrI8C11QPSbTr/u74NWmy3gSaGTKBhzR6Du5pTW24Pnjtwvc/zjOyen7egOyiiqD0sKfc2DI9X&#10;xeQmt8Sz4U2o0ohGvCiskS4MayoThDbXlYW0tJeEtI7yQxqecUMUkwXaAMLGIdfSAJTa6Pwt3wy9&#10;UplCYz1GkOaJIdQ77qDXMX50c8tT1z2Kx5dOi4a8PTj9/iG0+0HxpJ5QLLo7Iju2M5oZ3p7Audae&#10;wQ3uoHGDO0vZQV21RYHd7QWBd0ZYAW3TjMDW2TxtAMnIALDM9YDYAnrZYACNqQ2gR3360INxI6hr&#10;ZpeuavaYZd0LF8eKyfPHec/c3eij3gFZj33hqY8C0HGDwcTwgXBq0ENEfsAANv/qYC7Nf6gkz3+4&#10;hur3qC3HVzNC8R18RfbrWSRpA8iG+qDYRGdJpgeNt+pCw916UO+wPtQ5ZwqpFvcZKF8fs5YuOu/k&#10;L7g6MV9e+J48e9kn7YVnOGLKOyF80jctYDKY4DcJJ/0wlUr8YZpC8HnBxXvPyHDeczczvOaH0q/M&#10;LqZ5jS2htQE0Pd3fhTrQz0oIenRbB+rt1YU6Rw2gGyu2Osp3+4ykq042/HcnHZhvnb8ir3zngl0+&#10;645ccrsKW3KPDP6vT5zfUmCizxIsyWs5OenKCinxyltWguc7MdJztQHhsdod5/7reOzllaUYbQAH&#10;gqZkEPS4FYIedOtAnUO6UOuEAVT3u52u5MOXJrwPh75grDvtJK+fOIxdP30KueZyLnLN1TNo7YK/&#10;75pHsNe6X5jHemi4+4e48MsfMWGXPlJCL/3BDrn4h/TaxU/NwW6ffgpy+3M6wO3PF581K4KgkQYI&#10;6muDoK4+6P9811lU01cCx/E/c8bOGRFEQBBEQCCAhH0TkLBDErIQsicQIGyBsIQAGixBDU5EUXHf&#10;qcu4VLRDHXQsVqvCuLZwrOuhWlp3UURFQJDtN/8z7/Hh83jP/d7t4RL/vmNGHHv1FdEM+79ugYt5&#10;Ayi2dfBxrkKAdxFCgrMRHiVBVDwPMXQWklh0sDhJEHAToUhLgIobjypOHFay47CRFYt9qbE4wYzB&#10;ZXoMOky6d4QgbpwmiIuXCaKtmyCO9RDE3o9fmW2G9QwjHMxr4WyjhbuTCl4eWaD6ihAQkoaQCCYi&#10;opNAi41HYnwMUuOjwU+Igjw+EnnxESiPW4yvY8NhjAnDVloY/hkdhsMm/dxKEJcuEMSZmwTx7V2C&#10;2PM7QTQNm5mtxswZyzHHXAM76wI4OmTAxVUAd082vKgpoAbEIzCYhrDQKESFL0ZceChSFoeAEx4E&#10;YXggMsP8URDmB02oL5aHULEmmIoGkzrIMzh7lSBafiWIfb8RxMbHBGEYIf6yDGYzSvE381zMspJh&#10;jh0Pc52YcHBNxAIPGty8IuHpEwYfajACfAMR6ueHSD8qYvy8keTnBZYvBXxfd8ioblD6uKJk0Ze0&#10;dxDEyS6C+OY+uf5eglj1nCCqyYZiEDOyQcwUw2w2BzNsU/D3ebGwcIqEtXMo7BYGYb6bP1zcqfDw&#10;WARvihd8KRQEUdwRTnHFEooz4jwWIMVjPtjkB07g9iWQ2cxG2nw7JHuRQ/wWghlCATOaCjojGMmi&#10;CCTmRSOxkoakVaQNNCTvoiHlEA30lmgw2kjnosHsJHUvQWoP6dkSsAZII1FgT0ZNsxE1xUHU5y8g&#10;GyzBmz/3/w0MX1ewgilgLaEiNSUYdEEEkpXkvBWxSF4Ri5TGWNB3xoJxIBbM46RT5HVsJ3XEgPUL&#10;6QEN7KektzRwRmjTnEnaJBe0cdKnL4CcbEgnG1I8F4Dt4wJeoDvSo3yQlhQEdnokmFkxYJQlgFGb&#10;CGZDIlK3JYLVnAj2UVJrIjj/IV1MAPcm6W4C0h4nTKf1J0zyhhPGeZMJYzwkDJE+pCPeFGRYW4Lv&#10;OBcMTyfwvJ0h8neDJMIbosRApHMjwc2MA0udBHZNCtj/oIOzmQ7uXga4h+lIO0k6TQfvAukafTr9&#10;Nn0y/Q/GOP8NY5Q/zBjhTzIG+WAM8JHyRoAkU5BpbQGBoy3Y5PUReTlB7ueKzMWeyIgPgJgdAYEs&#10;DjwVOVd1KtIMbPA2cMDbyZlOP8iZSj/OmeSf4kzwz3HGBf/lfBbc4o4Kf+eOCF9zPwqH0t4LJ9Le&#10;CKe4L0VgPROBaQqy5lhASDbw3Bwho8xHjq8z8sI9kBvnh+zUcMjFcRDnMSGo4E4J6tInBGsFnwVb&#10;BWPCZuGo8Kjwk/BfwhHRWdGw6LJoSNQlHhQ/FL8X90neiockL8VjkqeSCUGvdJr3UAquKcgmG8QO&#10;thC5zkM2+VRUVCeoQxdCHeMDFSMUuYLYKUU2c1xWyh+V1EhGxKvlQ+KmjEHx7swP4kOZ7yUtineS&#10;tqwByYWsfsmN7DfSnpxX0lfKp5JBZa/sk6JH/ll+Vz4lvpUBgSnIsZoFiYMNZM52yF9ohzIfB2hD&#10;XKCN9oImJWiqlEcbK8xkDuUUCT9kVGUOyFYo+6Xr8l5LtxW8kjYXvpQeVT2XthY9k7YXP5VeUT+W&#10;3ivplb4o7ZG/L7qTMZzflTmWc0MxkXk1a0pmCpRkg5RsyHKyhdrVFlWL7KELdkLNEvfpmiT/saXc&#10;qI8aGX2gKF/4Orc854ViuepJxurSP+Uby3tluyoeyQ5qf5Of0PZknNE+yOzQ3lfc1t5RPNV2KwY0&#10;17MH1Z05w4UXc0Zzzys/Z5uC3NmzIJ9njVxHG2hcrVHjbYu6IAesjHIdX5noM7SCFT6wXJL0qlLJ&#10;f6IuUT7KrSp9oKirvqtoWHZbsUV3K2ufrjv7iK4ru1X3c86PupvKm7rryke6TuXrZT/lvtW2530o&#10;PZM3pGrLH8k3BXmW5sggG1Tz5qDaxQp1XtaoD7SbNkY6fVoT7/luTWpwn0EU96Q2m/ewSpVzR60p&#10;686vWXYz1/D1NeV6/ZXcHfrOvAP6jrwW/aX8M/qLBZ36C4X39O0Fz/WnC/p03xe+rTxZ+L6sRTVY&#10;bAryyQYF2aC2n40aF0sYPK3QEGAzsX6xw8cNcW5vNjL9n60TRj9arWDfrS1Q/FJVVnqltHrZpSJ9&#10;3YVC46pzhZsM7ao9hrNFhw1niloNp4vPG9rUXYbv1U8MJ4qf648V9+kOq/srD6nflZuCArIhi9yD&#10;cntL1LpYwOhpgfX+VqObw+3ebY11frmN7vPHFkHE/cbM1O76vIyrterin6q1S38or1lxumTV6lMl&#10;jcbWku3G70r3G0+Uthhbys4aj5ddMx4rf7jmUNnj+v1lz/X7yvp0e0r7q0xBocVMKO2toLW3wEpn&#10;c6ylzMImP8vh7WE2/btojs/2plAe7uKH/bpZTr++Lld6qb5I9UOtpvrU0qUrTmr1xm81xrVHNZvW&#10;HdbsaTxUcaTxoPZU437t5cZvKu817qnobdhZ8cSwXfOidqumT2cKVGRD/tzZqLYzR/2CmVjvMXNy&#10;G3XW4O5Qq77maLs/DyS73m/mhXTtkCV3NuWIf1yrKmirL6s8oa+sO6JbbjxQvWp9c1Xjxr1V25t2&#10;Vx1s2lX9XdOO6vNN25f+j+46D4cCceMA/hrGnUeuUiF3jsY4Uq4Y5L4j930ldxjGMcKM+76HcYVF&#10;S0uY+lGxok06NmGTll/b3V5PsdVvn7Xvb579e+ePz7/v+33e96/vg+ratPXK6rRNZuX5n/IrUl/l&#10;8PJPhhgZCcyUE0WGgjDWqAr/2awt8hvbYM+rHlOpjT4bhUfdbuTv2vxsbjaGek9WR0eOlMan9Bem&#10;5HTmUZmttNzKxkxmbR21pr6G2l5fnTlQX5nJqa/IvFNfSl2tLc7YKGembzEY6T/l84JnxUUxTnoP&#10;ZsuKYMkhIaxTEfzcpiX0cw9Z9PnAcYkng5SD9/tcSLc6z1CmWkO8xhqiwger4pK6S5OyW4vSGHV0&#10;WlVl9oWGUlp5UzGtuZlB620uyh5rLsi+1ZxPW26iZz2ppmc+K82jbhXxgnHcDPFS4pgrK4zlBwWx&#10;UZm406FJfNt/VGhz2Ej08bCl/OKgs+5Mr7clpyPIfaQ1MrSv4WwCuzoxq6E0taiiiFrFyM9tzM9j&#10;tubl1rJy8jpZtLxhVib9Bisj7yErI3elnpqzXpFB+7GEFzwnLoJJkmKYLyOEVQcEsPUw/4ceNf5X&#10;Q1oCG2MkoYejFvsWhh21pwe8zMcuBrgOdoQHd7Niz7U0xlOra5ILisvTKvOYWU3Uwgtt5wsq2CkF&#10;LHZy4SA7sfA/7QlFD9oTCpabEvN/qE6kb5TzgufERDBVQgQLZYhYK8//V7sC4df+w3zPL6vwrXG0&#10;iUsTZrKzo/ZHOMMepiMDfs59vaEB7V1RZ+vb4tLLuNMv1KWWUyszGhNLc9vjSko6YkubOmLK+tnR&#10;ZZz2qPJ7bdEly03RzLWamKKnFbxgPDdDurgwFksLYMM+wpcueb53l/bDs0lZeDSlKXD7mon09OQp&#10;9bExt+ODI2ccOoeCfJv7I6KremJSGexzedmtySUpjWl1sXXZrRG1zLbwusa28Pq+1rCGyZbQhqWm&#10;0LqV+rCq9aqwio0yXjBRVBizxASxfC8BW2Rgp1cKNr8RgdVpYViaUSPM3jSW5ExbqwxfdTa6OHH6&#10;FGvU37t2OCSiZDAyid4Xm53WE8+I60ypDm/PaghpZzQGsxsagjt664M6J2qDOu/WBLLXK4NanpUG&#10;Nm4yecEkboY8UQGsluD7wt4DT4eI8HhCEO7PEGF+QYlvasFgz+icpeJXMw767GkPSv1VH4+yiYCQ&#10;C6Oh8dSRCGrCpdgLEYMJpUED1MqAgaIq/8H6Sv/Bi+V+Q+NlfpfulvgObjL9ep8X+HW9oPOCKSJC&#10;WCRCwAYR2OohwMoIP9y7JgAL8wS4fk8exu8fFR1aMjvQdeeUbtO8i0XFt54uhTfOBGRNBcQmXQ0+&#10;HzkZkRM4HlfoO57OODNewPCZqCv0mewp8OZcyT/NWaSf5rzM9R59TfMefpvJC2YIErFMkO9nFgFW&#10;BwDuXyHAwk0+uH5XAMZXJOHrNU2hnhVjuZZlK83qh/YnGPdc7LMXPXySb3tHRM/7JgTOBaf7fBtN&#10;Oz2Xmu01l0/zvFWT5TnfTfVYuJLhfnsx3X3hZZr77K8pHtO/JfGCuXz8X2oB1rsAHg4D3L7GBzfm&#10;+WD8eyJc2twLvf89QmRtGe6t2TRTZm5YG+Ss21FS15zcYlZcA4Mee0Z7L/vFeyxHJLk9Tk5yW6En&#10;uq5WJbisdcW7/DAW57y+eNbpyYtY55UP0c4PdiJ5wWKAzVaAR18B3BkHmJkBmFwiwKVVIlx8I8/H&#10;eq8pXPOOLM18a3w4540ZKfW1pVnsKxv74Jf2nj4vXAPcX3iHurwMCXN+FR/m9JoW6vi6JMTxTWuw&#10;w9uhQPt31wPs36/427373c/u5WdfXn6pAVjtBrh7GWB2CoBzm9s/HxGg+0citG7L81fvqIkyt3Vk&#10;crbJSqkfj+nEfDQxDv5gbun9gWLv9tHe1emju4f9tr+X3Xak16mdFE/bP+getn9Uudl86nC1+XTZ&#10;xfrzrDPly7oj5csvPD1lAdwbApjjAFybAxi+D9C9BtD8uzBU/SUnULSrKJa9qy6TsqutGLNL0gza&#10;NdDz3jU+7rprZu6wS6HY/u1gQ0EPW0sMsD2JUbYWmGpjjnSKGVZZmSHb0gy/PmmKMxam+MCcl4d9&#10;APNXAKZuAly+C9DzGKBpA6B8R5CvACWJmbhfPBEVpKNQ5WAgaqicRh0tF9TTs0MjQwqaGlug1QlT&#10;tDc5gW4mxtyCdgzDTxhhwnEDpB3Tx2IjMjYYkrHHgIwj+rwscH9wnfuD0e8Aer/n7n8CULoFQP8E&#10;hHQUFoxHCfFwlJHyR/n9Hqig6IQqqjaooXkSdbRNkKxrjMYkQzQnkdFaj4SOJF30JOlwy5oWRuke&#10;wWQdDaRpqyNTSw1rjvBy4yrAlVsA/dwftKwClD0DyH0BkPoZCLEIgiEoIHYGRSRdUULWDqUPWOI+&#10;BVM8dPgYKqvqo7oaCbXVdVFPQwuNNDTQVEMVrTSU0UFdCT3UFNBP9RCGqR7Ac9zylKrMy+QswMAS&#10;AGuZe/+n3P3PAZLfAET9DwiB3AxeCKJOCBLWyC9lhkJyx1BMnoySB3VR5pAWyitqcG+jispKyqih&#10;pIg6SgeRrLQfjZXk0FxRBm0UpdBRQRI9D0mgL0/oLLcXKYr78YSWAlroHkZLA1U8aX4Eze1JaOqj&#10;jyaRhmhy3hBN8w3RrMIAzZv10aKLa4CMJ78hoyVHDy1n9NBqkYRWKySkbHG9P4rW21x/6qIN6v7N&#10;9ZftP3T+DbrI/p/uOo1KOu8COF7ZZu5LaVo5lZXtpqGGS7ggqKiAKKiICiKLCAiIoKIiLuSKaaWV&#10;pZlWZuXjWNO+r1NT0/L0tEybaWZlWlpu5Z3/855efF7/vuf8zr3nXAvwQxo8nRaC7yoH8HdeCn6b&#10;nMAXuw58yC7gnYACb5EbeKtQ4LMFBZurNwKmfiP4NruC7xFX8OtEnHMB/+uI+y4Q8GIDYPsQXzf8&#10;DBx3/hEIzuOIURys/xUIRRr8F9qAz/IFEOC0CHDrlgDOfQVg/deBHxF5h+EOGIEHYDI9wLfIA/yq&#10;PMB/pzsENCEOuwO2ww2wZ9wg8CriHgpwz1GT+F7UD/wX1Dh+HDUaBKjvQbDxWzC4DgeDiz4QNtcc&#10;ApAGP0d7wK9YCCHIfxDclkOI71rAhW0EbOwmCOB5QkCGFwRovABb4QWBtZ6Aa/AE/EFEOxqCTqIn&#10;gy6jJ4PvoH8EP0WPhbxDj4R8QX8LGUMPEQD9JRQ2DYaCO8JNHyBamwMWacAusYNQpIO0ehFEoByB&#10;tHk1hIW4QjAVDXi2D+CkGMDnYiCoBDMZXIP5GVyP+RHSjJkIOYIZJxzHjBHOY0ZDb2FGQh9jhkO7&#10;MV/CBjEDYWO+/eGw+SMRvPtI4Pn+F4CENAQumAfBv9kCGRkh2soFEOu6BKK9V0Ik3gWIFE8ITfSd&#10;JIgCJghZgWOhRYGjoTrc97A63Lewfbjh8FbcUHgH7mv4GdwX4nX8IPERvp/4NugDcSColzSG74kA&#10;bDcF/F9TAPPqF4BsZQZ4pCF84TygOdhAvNN8YLo4QKLncmBgnYFGRE9Q4vxGSPygYaKc8JUAIyDc&#10;36gOHSSWhX0mbQvvJ+0J/0RqIX4kHyX2kf8gvSdfIfWS75O7yW8i3pA/R7yKHAt/QQXCUyoEPaJB&#10;4EMaYPUBCtIQZD8XKHbWEI+MNGeFDfCd7YGPXgoc/zXjzFD3b3ExfoM0dkh/ZBr5AyU7sjeiiNoT&#10;oaN1U+qiuyj7ot9QWmNeUX6PfUm5QP8n8i79WeQr+uOo/thH0aPU+zEQcScWwm/GAuFGLIToA5GW&#10;ZkCwmwvR8y2BjayU1OXWkLbeFiQeDhNiX6dhQcjGzxwqpi8hkdAdK4h6TZXTX0TlJTyLLGE+iaph&#10;PqbWs/5LbWE9pB1jPYg+zfo7+ibrbswz1u3oD6xb9BHGNcbP6EsMiDrHAPJZBpD0gShLUyDaWgED&#10;uXtTkJUmXWYBirVzQelmP6LY7Dggx69/n0bx6uIzgp+zOLTH9DTmg5gszr2YAu5fMRW827E7eLdi&#10;G3g36K2863GdvKtxl3hXGA94Fxk9vPMJw+zTiaMJJ5gT9A7mJA1B1QeoSEOkjSWwkLtXvNAEFI6m&#10;oFpjMZGHsvma5+PwITdwVVcm2eO5jI57KEiK+oudyryZkM6/Gp+bejleK7wYv1V4PmGX8GzCfuGZ&#10;xKPCU8wzopPM26ITzJeizqSBlGNJw8lt7BHmIfZ43EH2BF0foFmYAG2eOXCsTUC2wAhUS41Bs8p0&#10;pMjV6nOxl31PMXbZCw3J9VF2jP8dGZNyLZWXeIGTlnI6KVP8B0sjPc4qk/6etE3WkbRX1s4+JDvG&#10;Pi47knxV1pb8RNbK+Shp4Q4KmrhDnAbud9Ze7ghTH4hGGujWZpBibQQK+zmgXjIHilcaDZVuMOsr&#10;R897UxHw25OS8PX3NDTf69kJpAvpnPiTIiG/g58uOcrNkbdxixWtXJ3iIHenooW3X9HMa1fs559X&#10;7uPfVzakvMuoT/mUtjNlILWWP8TdwR9K1gdizE0g3soURFZzIMtuNhQunv2j1MlwQLfe+F21h+WL&#10;Gn+7h5Vha/7cQvW5pGGEncpmx/1HnsI7nCaRtAiViiZBflajoDR7r2Cbqj61QbU79bBqZ+opVZ3w&#10;tmqH8I1qm/B9xtbUT2m61AFBpWAwRR+IRRqYFsYgsTKE3PmzQOswc7Ry+axPNWsNu2pRJk/rfG3u&#10;1hBWXauI9DqrjSN05rNi2lQ8TnOGSLJXKlfuSlPl1IqK8raLdOoa0S51tfiAukrcqdaJr6krxM/z&#10;y8Q9WaXiPvkW0ac0rahfpA/QzY2BbWYE6ZazIN92BpQumv6t2nFGX93qma/qXQwf1W+e+2dtiNOl&#10;asqmkxWxQce0TNpBDZfdkJMqrlNKlDXpyjydVK0pl5QWlkm2F5ZI9xVqpccKi6UXiwqlj4sKpF15&#10;GklPZn5aX7o67YNUH6CbGQPHZA4oLGZCgQ1y8y0w+Lp9scG7+hUGz5vWzvi70dv6en3QsnO1Ee6d&#10;W2Nwh8sTo5q0yaxdmhRhTY5YUZ6ZnqfNUBUVphdpNelVW9TyPSV58sMlOfIzJSr5/ZJs+cuCrPS3&#10;OZmyXmWm9H2GPhBnagx8I0PItJgBxfMMJqvspg3sXDS1q3Hx1P+1rJp+p9nT8nIjfump3SRU+45o&#10;7IHq+Ii9FezEHVt4gsoCYYY2V5qnzlIWq5TqskxlWblCWVcuVx4ol2WeKJdm3kb8o5UqXudLMrqz&#10;JfKeLH2AgTSk/v/uNZ8OJdbTJmpspn6st53ystl2yoPWFQY3D24yP98cuPh4I9GlbTfVr6mWQdpV&#10;w2JUV3L5pSWC9PxCcW6WOl0ry1FViFXFOqGqpkqQ06RLyenQ8XJvVPJzn5XyVS8L+VldufzMtzn6&#10;QLypEYhnzwK1qQGUW04drbWc0ttoOuVpq+GUu0ccp11pczc9dShgUXtLmPOBfZGYPXvoYdvrmPSK&#10;bcncIh1fqioTqmRaSbGgUFnB0Wiq2AVVVUkFDTpWYfu/bNdXWNNZGgbwDxDsO6soRREIhhBKAiGN&#10;kBAIJFQjVRAUKcraEMeODWFVbAhiWSxYBtCxojhW2opldWzLqOOqCwIyzrgqYKUJvHP2Phe/5/lf&#10;/c/3nO89F29Bau7N/NTcF9tmrn+5cWb2q+yZ2a3rDEHyyOFYOsQUG0YY9xeOpLcHhtGzo2b0qNyM&#10;7pznGNVWSEdcLPe3OXUqTFByPNpnf1lCWOGRpPgtxbPScvbO+X7F7vTVGTu+35C2fUVecl5OQVJe&#10;Qf6M7Ye2J+aXb0vMv7E1saBhU+K25vWJm1uzEjf9ttYQpA0biszBg7B5KHXsGUzPj5jQoxOD6F7F&#10;INa9JtDVS6KhZy/4Wh+rCHE+WB6h2H0yLjjvx+lT1pempK4+krZgUfHczNn7MnKSipZtmv6PnC3T&#10;igo2JxQdyk3YW74xfu+N9fH7GnLi97SujS/8fWX8jj8yDcHcwYOx1tS4d7spNbDe97jMmO6fMaab&#10;l4yoqtqSztcIBp+oUo49ckXHK7qol+Wfj9bmlk+NXHsqccbS4ylz5x1NW5JSOn9NQsmS7Kkl63Li&#10;SvKzY0sPZsWWlq+dUnZ99ZSyhlVTfnizIrb47ZLYA+8WG4KFJqZYb2z0RyHR00NED04Y0S3W/aqr&#10;iH66/lc6dZNvWnpDPmr/NQ2nsDZEtLky3Hfd5Rj98otT49PPT09LPZeSkVA+e1nsmUWZMeVZmdHl&#10;eSuizxYvizp7ZmnkubrFkecaFkWWt2dEnfgwP+q4YVhGJt1biF4UEdWXEt1m3a+Wda//d5+Td82o&#10;9AHH+MAD0cidd1U2W+5oXbNvhXqvuD45aMG1qJiZtXFJCdXTZ8dUzUqPrFqYEVG9ZkF49bb08JoD&#10;8yfXnp6rr62bo69tnK2v+Zimv9KZqr/UZRCyyKi5gO3gINHPJ4iuXSC6XEN05rYxldSb0f5nlrTr&#10;mcvQrU9lFjlP1I6Zj7SSjPpgzayHk/QJ9yPjou/FzQi/l5yiv5eeOun+qpSwB1uSwx7umxH671OJ&#10;IfV104LrXyYEP/wYH3KvLy7k536DvuYSPWd3cP8o0Y1zRJWVRGdvEpU9MKZ9T81o5ytro62tTkNy&#10;XnmYZ7bI7TOafQSzmjSKaY2B2ujGML2+MSoqtHF6TPDLOTHBTcujg5o3RgY174kIbPkxXPeqUq9t&#10;/XWStqU9LKC5LzSgCQa9ZHdQf5jo1mmWAbaD83VEx+4S7X9sRAXNZrS5zdoku507fEW765gFbSK7&#10;mW1S54T3CnHUe7Uy7L1OE9Sm12nbYgMD2lMC/TsydJqONVrNh20Bfh8PaPw+nvHz/VTnq/78XK3+&#10;9MlH/alLZcgT9hZuH2cZYDu48E+i43eIiuuJdjwjym0fYpTVPdZ0WY/tiPQe7pjUHmebhB6hY1SP&#10;2C20x8tT16OWaXp1CnWv3lv1Lc7buy/VW9GX4eXVv0bu1Z8nkw8US+QDp8Uy1HjK8FwkQ7NBd8tY&#10;BiqILlWzDP6L6OBDdv6vRBsaiFZ/MTVajO/M5sJyRDJszKeCYx0Bnn0IXB0D4OGihkzgDZW7jJVU&#10;CcI8PBHjLsIMoTvmCYTIdBMg19UNu53dUMJ3xQUnV1w1qI69gytXiU6zDBy+T1T4mJ3/giizhWhh&#10;Fxn/DYPNEjFy+BSYj9LDyiIQE8b7gWPnDZ6DDK5cT4h47pDz3KB2coGOx8dkHg9xjlykch2QMZGD&#10;VQ52yOXYYo+9LfbaGVJ5iWXwOtEPLAO7fiHayHaQ2USU/pootYdMEkBmUTAZHooh3wVghLkKoy1l&#10;sBgnwngbIewnuMDRlg8XOy7c7TiQsn+q7GygtbWGnhXIWFaekm3GYN740Vg+bhRWGlTBMlDGMrCH&#10;ZWDTf9j5L4nm/0aU9JaMYr+RyWQ2gw40TA0aKYfRKE+YmgswdCwff7HkwtyKAytrO9hY24Azzgo8&#10;VlRcWVERWY+Ewmo4/KyGINjSDBEWgxDPTBtrCNSWYyBhPVPEt4GU9V2ZiAOJ0hGeQXx4xLjAI5VZ&#10;xGQ5Q7SVD89dThAX8yAu40FyyhHSn7iQVnEhuzkRsocTIf+vA7x+d4DiIweKbgb2A96w72O+ecPO&#10;EPhamkPKsYbEaTy8nCdA4W4PL4UjZDpnSKJcIUl2gzjDDZI17HuTC6SFLpDtd4a8hA/5ST68Kpyg&#10;uMpc58H7Pg/K545QvnaEqoM7oOri9vkMTOz1wcQeplsNB0Pgx2aQsRnk3PFQOdnAx80ePnIulAHO&#10;UEQI4JUohHy+O7xWCuG1UQBFgRu897pBecQVyuOuUJ11geqyC3yuOUN9l3nqPODbyu/zbef3+nU5&#10;dfsNOHVq4PRVA94XDRwNgYbNILe3gtJhHPzYHP4utgiQTITGj/1PL4QqQQTVHE+oljN/F8EnzwPq&#10;PR7wPeQOv6PMaSE0F4QDmhphv/9tYZ//E0FPQIugK6BN8EXbKfikHRB80MG1QweXjkA4GwJ/i9Hw&#10;YjP42VlBx3IRwnIR6slBsA8fuhAh/GPF0MySQrNIBk2WbMB/s7Q/YKf0m3a/tFdbIunRnZB06yok&#10;XYGVks7Am+LOoF/En4OaxB+C3ovbgjsl74IHxG9DIPpfKNzfhEJoCALYDEpbS2gnWCDMzhKRTuMQ&#10;JbJDhJIHfaAAIVESBCYp+nQLlD2BK5VdQRuUX4PylV+Ci5Sfgw8rP4UcU34IKVd2hF5WtofWKdtC&#10;HyrfhTUq34S9U70O61S26gcULZMhbw6HtCkc4j/ZrtOvJs80DOBPWAUFRRHXVg/uo6MetVUOdWNT&#10;AyGBbCQBkhDIS/YdsgAhIUgIBCHsBCKiIASFKbixWLBoXUbcUIcqbXVwQZHRgaPWjvrM+wfkw+/7&#10;fe77Os95LldgJDrDvmVBELs0EMYvXwhpaxZBxpblkB4SDMnhG78QYnf8GcMIfR+dvncaq9z/Nlof&#10;NhVdGDYZYwt7HWMPe4VrCn+Jaw9/gesOf467GPEMdyPi37hHkb/jXkWNEd6H/Rr3de9oPNz9kAhD&#10;H5BgiCswKigARiwJhIRF8yFt+XzIWh0IOX9fDFN2rvjK3LfuIw277b9kauibuJTwV3jxgRd47aFx&#10;vAn7FG+NfoKviv4d74gZw5/EPSZ04h4RenGjcVdxD+NHcSNxE7F3SO+xt8hfo25SYfg/E+D+6wlw&#10;ryvw4MIAeAjNJSVoHmQvmwvTVwVAwcZAKNix9E/enlXvUg9ufs0khTyjJUf8QebFPCYq40bjc4gP&#10;482k+8Qy0j1iLekOqYl0m9ROGiafId0kXyLdoNwlXaWMk69Qp+OH6F9wlxgQO5gID1xMhBGuwEPo&#10;DLHoLhho70WW+kFxsD+Ubwj4rNgWNCP/4dtJceT6cV7cd2McRtiDxNTYuwliyjBVTbtBNdKvUYvo&#10;vyRUMC4n1DOGaM2MS7ROxiC9l/ET/Tqjnz7G6GVM0S4k/UU6z4SEM0yI62JCrCsQGzgPEhfMhaz5&#10;c6BwCfrPXzkbqtf7fdRuDZjShix+rg5f9ZsCv+WBiLZ3OI2Nu8riU4eSFEmDiVmsi4n5rL7EEnZP&#10;UjX7QlIj+1yyk302+Sy7mznE7mI+YHcyJ9gdKR8YpzmQ2pYKiSdTIcEVGIPOQJnvD9MCfKEMfd41&#10;K2Z9zVnrO23Y7Ddh2LngSe7+5f/Kwv3tlooa+ouYiR1I51J7OWLmOXZmajcrl/sjq5DbybYhp9l2&#10;5FRKM+JM6UTaOBeRVs4tpJkzjjRzZ1KakL+SGpEvNAcXkl2BuAXzIB3tvbx5PlC1CP3nf+P1v7zV&#10;3v85vNHnmXmH/2PzvqC7eTHrrmWRdw1mJB7skaSSu/gC5mlEwXWm6fitaXmClrRiwYm0KmETt1F4&#10;jOsUHuWeFzqQa8J65DdhPe8dUsf7kFLN+5Rcmf6Z7gqMRe+QhHYt4VxvqF7oCQ3LPD4WBHu8Llrv&#10;9aRkq89D657Am2bsmiEj8fu+LEZkd2YK8ZQsPblFJEGa+BnCozy9pIFXILXzyqS1PLu0htciq+J3&#10;ySr5P8vK+aOycsEbUZlgBjki+MAp4X9iugLx89EszPaFUn8vqAv0gKYl7jNFK9xelq5xHyvf5Hm3&#10;7IeAq9aDwQPm+O3njLSwjmwW4aSam9ioEHLtUoW4WqSVVwiNSpuwWFUmrFIdETapSoQdqmLhRVWR&#10;6F6GRfxKXih+KywQzaQfFr5PdQXGB/hDjs8sqPDzhPoFbtC8CPOuZBlmvGIlZrR6g/twZei8IduB&#10;lb1WwtYuc8I+Z15ybFNOKt2u4adVKiXiUlmG0irJybRICtRmiU1TIGnQ5EucGpOkR2uUDGuN0ueZ&#10;BukbWa7knVAvnk53BZLm+kEu2vcy5nhAQwDmc1EgeGMLAn9ULwYj9nVu12tD/Aeqor45V4bf3GGl&#10;7m4xJ0U7TJyEan06p1QrElky5Mp8hUZjlBuzcmXW7Bx5bXa2vCVHJz+To5Ffy9Eonuo0ilcqtXxK&#10;mil7J3QFUv3QPHp5QfVsd2jyx3y0zgUTlf7gkX02uO1YjbnSsHNOX13Esq6q2E1OGyW0yZp4qK6Q&#10;TSk3cdlFeoHApJMoczIzdFpVjj5TZTaoVBUGheqYQab6h0GaMWSQZI7ppRkvNFLVa6VEOSVxBdJn&#10;o3n09IQ6H7fPBb5gstQH/FrjBe47vMGNpmDM4LHvfM87wpZ02HEbWqpJuxzljKiqEhaxxJLKLMjn&#10;8fUGkUKdLc+SaTVGkSbPJNAcyedpG0zp2lMmrnYgj6sbNSK65zpEM5GBZE7KXYFJPj5Q4uEB9d6Y&#10;aYsXeFzuBu7bPcDtJk9wpeVb0N+yfVb38X2LnI3YtU31xO9ra2jhtopkgqWUk2gsRhCtWSCTmSQ6&#10;niHDmKrX56foiw+zc+vyWQaniWnoz0s23jewDM+zWPqJTFb2pMIVyPZG8+ju/tXoAcZLAHhYjQG3&#10;j7qD6y1uYMC5FJx3bvXuaN0T2Nx8cFVDE2F7pYO6z1qXiMuvZtOyy9NSlUd4EkGxSM0pVOiTzdl5&#10;iWZLHsNca2AUtuXSLX05NMtINsPyUsM4/FrFML2RuQLTPLxgJgYzg/bOR2UA3LMDcOM4BvzsBKCn&#10;YyH4sXOTZ9vp0IDG9siVNa24LaXNpN3mYzRsriOZorZz2OJqRJBWIVAm2+Q6ell2doLNkpVgq9VR&#10;y9s0lPI+NaViJJNaMamglk5Jqda3IlcgD3jALACeWAB4UAXAMNo9L6Pdrx/tPl3d/qD97Dr342d2&#10;+td1hS23dWI3Wk4RQoxtlEhtCyNOdoKZhBzjIEwHT0JrkCkp9VkqcoNFRXLUKkiONhnR0SeNPzoi&#10;ITomhST7NI9UM4O4AiXA7YMR3cERAO6gO7iKdr+fTgFwthuA9h4vcKI/GFPft823omfP4uLzUWtN&#10;Z2N26Lri98s7KTG80/QEVjuTTWvjppNaJcL4Vp0wrs0siHPW8AnO1nS8sw/Bt4+k4Z2THHzrRzbh&#10;xCemKzADYJ4WAHC/Er1BIwCX0Btc6AKgA+1/xwcBsF9eAiqvbPK2Du1akH9p/8qsgQOblf0xofze&#10;uAPsC+Q42rn/012mUU2faRR/0akbiuzZQ0JCEhJIIAlJCIEshEAIYQ0imyIdSx106lirrWPH1h5b&#10;Wzu1rdVq7eiorU5dimOlKLiXzRUXoCg6Vq0CFbQqKJveeWf55Ek//M774f/h3vM89/mfc4uK8qrL&#10;y7Kq55ZnVr8xy/39e2XumnUzM2p2lLoO1Ja4DrQWuWp6C13VwwWufcj3xuBf6AxoFs/RGdTvIKRu&#10;L93BAUJ20P71ZeMY8sm5yeTDFtHYFS2xU948a2QvPG2VVp50aGc1ucyFjVnO3Ib8bHf9DI+rYU5+&#10;esOifGfjijxn42e5aU3bs1ObD2Y5mlszHU19bkfDiMtRj3Rv3KRZvERz0LSN7mAP3QHtnzuPELK5&#10;kfbPs2PIyrbxZPlVls/Sq5ETFnZqgiqvGAWzOsxR03+063PanWZXW05KWntRqqP9pdSUjlcdKR3L&#10;U+yXP7UnX9lmS+6ssdquXrRYr9w1WzuGzJZ2JHnjMs3B6U2EHNtFd7CfkD2HCdnaQMi604R8cMmH&#10;LLs2jizpZo1d0C2eNKdbEVTWFcsr6NJJsu6YVM47tjh7V3q8tcuTYOmemWDuqTQm9bxhSPplpT7x&#10;7gZdYu8uran3mCahr1Od0Psg1tgDr7RsIOQHuoNamoG9hwj5qp6Qz6n+qguELOsgZHHfeJ9X+kNe&#10;qBjg+84cEAdN649kZw2ohKkDWqltICEqccCmMj5OjzE88cToB2eqdINzlXFDS6K1Q+8rtMNfyDXD&#10;u2WakaNS9UiHRD3aG+GNRnoHh/6TgVpCtv9AyIZThHx4npC32glZeI2QuY9+5/N7+I0rQaivB9wA&#10;N4QMByRcMxQCI2JFOhgiNDBLYpAqUSJHEo3iCAUqxHIsEsmwQijDWoEUX4VJsZ8vQSPPG0fof6Ca&#10;ZvCb4zSDJwn5qIXqt1H9q4TMuUlI2WMyphAvjMuBr286Av2TwQg2gcvUQ8hRQ8pTIZqvgCZMhvgw&#10;WhzDREjnC+HhhaGMy8M8Dgd/ZrPwPouFtUwmtjK8UUMzuIve4KZmQj4+R8jbrVS/k5CXbxBS2kVI&#10;/hAZ6wYZ54DPpCSM8zPAN0CNgGAlQkLl4DAkEDBFkLAEULC4iKVaBmYorMwgpDMCkB/qh7IQX1QG&#10;T8TioPF42yvf0hvYQm/g07OEvEP1X/u/fgnVz+klPs5RMtZKPcSDTNSATFaC+Mkw1l+MCYECTA7i&#10;ITCYTWfDADc4CMLgqZAGT0J08HjEBY1FUiBBagBBNqXQn2DWVG8glhMCqYQJOe2ZUXIOomL5iDQK&#10;IHGEI8IjQkQ5fecLEfGmABErwyD5hA/pFzzItnAh+wcHkVUcyGvYkB9lQ3GKhag2JqJvMaG8x4Dy&#10;MeVp6DM6tKeUkd8Asez/eYiOYEEl40Cl5CPaIITCLoI8V4zIMsofRYhcEo7Id4WQr6ZjXx+GqL/z&#10;EbWDh+hveVBWc6E8woWqiYOYS2zE3mBD3ceCeoA1qh5lDqvBHFKDMfgbQEM9RIqZiBGxoI1gQ6vg&#10;QaMTItYmhipLAmUppTICytfFUL4jguqv4YhZS7//jfK1AOrdYdB8R6njQ9vAR9wF3jPddd6o7i53&#10;WNfPHdSPcgf04PRTHunB9ga0tO9GC5mIEzBhCGchXsqFUSOAwSxGXIYU2sJIaCpk0CyUQfuWFHEf&#10;SKBbEwHdRjH0W8UwfCN6Ztgrehp/MHw0/kT4iPFc+FDCVeHjhG5hv+mR8IFpVHDfBMG9RIT1JYLv&#10;DcQxg6HmM2DkhSKJvlYJG7YYPiwmMUxpkTDmKxBfHoX4+VEwLlU8TXhXPmJaLR82fR45lLg5cjBx&#10;u+xJ0h7Z46TvZQPmo9J+y2npQ8tl6X1Ll7TX+lDaYx2VdNsQ0WWD+E4yRLeTEf480FMPek4oLKwQ&#10;2Gk+nWIGXEou0gzhSLHLYM2JfmqZETNsrox9YlkcM2BZHvPIukr10PaZ6lfbRtX95G2qe8k7lX32&#10;fcpe+yHl3ZRmZU9Ku+pOym3VLcdD1U+po9HXU6G4lgZ5pxMyb8DACIaJ+khhBCKDHYjc8GB4opjI&#10;1YXBbZGMODOUjx2FmocpL8XdS1mg63W8qfvF8Z6uO3W1rit1ve522mbdz2k7dLfSqvQ30g7qf3I2&#10;6K87Ww2dzp8NHekPdG0ZI9pLbqgvuhFzPhNKb8DICII1lOqH+COf5Y9iYQBK5SEo1rBHChLDH+Wm&#10;RfVlerQ9rrL42+nzTDfTX0+87lqeeM21KqnTtSbpSsZGc0fGNnN7xm5zm7va3Oo+br6Yed7cknnD&#10;cibr16RT2SMJzbkwNOVC15BHU5sHzfMggXpwBPv/t2+VMKfgRYEfZsv8n86ODe2flcDrLbFLbxfk&#10;qK/nlSR0ZldY27MW2FuzlqZcyFrhaMn+yHE2e53jTM4mx6mc7Y6TOVWOptxaR2Nuc2p97pXU43l3&#10;HUfzB22Hp8F8qACmuukw1k5H/PMgMTQILqpfMNUXLzIm4Q/8SZgnmfJknjLgXqWBeafCJvxXeWZ0&#10;e8l04/mCcvsZz1xns2dRRqNnWUa9Z6X7RP7H7mP5691Hpm1xH5620103bb+7tuB45oGCS5nVBXcy&#10;9xcOOPcVwfHPYiTvLYWlqhTm54E1JADZflNQ6jcRL4dMwCvc8c9eFU98+JpicvfCuMDrf7Jwfpyb&#10;IW2ZPU3fNHOG/URxRcaRwvk5dYVLcg8WLs+rKVyVV124xvNd0ZeefUVfe/YWV3mqius8/2a7TIOa&#10;PNcw/IRVBafY6rhrUaRqFRc4qIig7IssgUACWSArCVkJkBD2JQl7kC0sgiCbgCAgWFcUeyq2cCqI&#10;9JxqHUcUtM4ZK4jA6LG+5+30X9of1+9rvue+v2++u5v6L9J56tOwTvpccHvUx5PnmMi3jYk8W5nI&#10;wxDk8YUVIllaIJblMiRebYYSN5h+UFmb/Zayc9nzlAOWj5JdVo8n+Nl8Lwl1GOJT3a6x2QGXokSk&#10;PkYCuYeeFtFN10ScZ+giOhj6yHZGY2RbVGdka9Q3kc1Rw5FN0Y+ojczX5Ab2h5AGDgqs5yD/Og7y&#10;MwT5rPoMUZavQDwLMxT3uQlSrTNeTN9i/CrLxuRJ9l7zyUznVSMpPtbfKogHrskiXPtjo/278W90&#10;B1sW2cZKojezMhlNrPyoRlZZ1BnW6ah6dmvUaXZfdC17KLqaPRldxXnFqOItUfQxiFTBQ8GYIEOQ&#10;P86BirdW7ApTlGhlhFLXEOay1xOmNVsJD3N3GY9pnD67k+W1ZTA12O6SkuzcHcfwPSfmkpoEItqZ&#10;mPjo07wUdg1XzaniFnP0XD2ngneWW87r5pbyrnNP8e5xdbwZjo6/wNAJfo8o4qOwQj4iGYICLS0R&#10;w9QciZcbo6SVhI+Zq+C1ZjU8zV8Hk4W2RiMFh1cOaT03XskO/Lo3LdypPYnm3RTPDqmTCqhVQimr&#10;XKDklfIz+CX8PEExv0xQxK8XFPA7YvMEl2NzBT/EagVPBVrhPFsrfM9Qx36MVMf+TjEEES0sENPY&#10;DMmWGaGUFbCQYwmv8izhlyJLGC8AJSDa37Eh3NE5WtwodF8/kBuwsyubdKgljepRr2IGVyXwIktl&#10;IlaROJ6fL0oW5gpzxBphsThHWC3JFrZKMoUXJRnC7yRpwseSdPEsP128yE4TvWekij7QDUEk3AWO&#10;kSmKNyN8SDeHX7Vm8LDQFH46ZQ6j5dvgdpnD8islbmt7C/1t23NDHRpzIk/UpEcFlCVzKEWJApZW&#10;LhVkSxWSDEmGLE2SL0+RVMhVkkZ5kuSCXCEZkidI/h2vkL0WJcrmYxIli6xEyRLTEEQ2x+8kwQQp&#10;TQhzWcbwSz4BfioxgfFyU7ir3wqDenvzgfLjq7tO+W1vKQo5WJdHca1UM/x1Gazw3JSY6CylSJCS&#10;IJcq5ckJCXHqRHlciUIWV6eQyDsVIvl1hVA+oRAn/Fcmjp8ViuPe8URxCxxDUKTpMiQE408qI5hW&#10;A/xcBHC/zAhGq4zh29pNcLV2v1lvtevn7ZW+1o2lxH3VxWTn0nyaT4GGScrJ4jJS02L5iSqpTKpU&#10;KGIVGSq+olDFU1SruIpzKrbiShJLeS+Jk/SrnKt8I+YmvuVzE+djDEF03AUJGC2kAjz+Y3fizfNj&#10;JQGGawkweGYdDJyxM+mqc7ZqqfHeUqcP2lNRHnakuITqpS2MIqbncmhKNZ8nyRRJY9LiFazU1OTo&#10;lNxkRmqlip7akkRLu6Skpo0q6Okv5PS03ySMlLcCRvJbviGICaZIDoRXmfgGBYAzAPge756hBoDL&#10;TV9AT/Nu4/Ymp5UNDR4bq+sCdp2qITnmV0a4ZZUxApN1rIi4Qh6bnxcrYmpkCTR1sjJSrVVGqCsU&#10;FE1zIlkzEE/WjsjJ2hkpRTMrpGTPx1Cy3vEMQVww+aQAeIJzmNTh3VeFdxfeftfw/uxrWwmd7bZG&#10;TeccLWpb3daVN/ntKGwg2qvryK6pNTS/BH10mLCcE8U+JeDTdFIpuVglDy/WxIXpKmRhumYJqWRA&#10;HFoyKiSVTAvCSt5xSYWLLFLBEtMQJACjuRSAR3kAY/gGw6cBbjbh3dMO0NllBi0XrKGu++CyyvMu&#10;q4s7vK215wLt0ltCnRRnKV6SBnowt45JpdfGsMnVUj6pWhUbWq0VhNRU8ENqWnjEmkvc4NpRdnDN&#10;DJNYvcAg6v9HI1Z+pBqCZECYwjlMFgOMVAPcPgtwFft7ugGa+/D2GlgP+oG9prr+I1a5fe6bMnp8&#10;dym7gxylnaQTvHaKP6ONTiK3cmghLaLo4BZldFCLGlPOCGxtpgW0DlADWkcjTrbOUAKaF8IDmxAp&#10;sBGFGvIe5/BY++cN7uAMbrQB9GN/Rz9APd6A5detQDdoa5R7w8Ei89qxtUlXPbbLLvvtj7kUdJTR&#10;H+pJ7osIIPZGhwb0CsJO9iaG+ffmkPz7SkP9+pqIvn39wb4XRwN9+l4E+PQs+vtcQH5/x3T6nzf4&#10;oRbgVgvuYRdAN/Y3XQXQ4w1WcMcE1Hc3QcbdPeZJw46rZN+5bI75p8dOxm1fe/JQ4LHgWyQP/5s0&#10;H9+bPF/vW/GYTG+voRIvr6FGT8+hi+4et0fdPIZennC/uXTcfRC5ut/4K3/c4MdK3EOcwbXzuIfY&#10;34b9tbcAdHcAskeNQTVhCQmTXxpLHuy14E04rmHcd/4yfNxtd9CYj73vWNBhzzHKUY8xtrP7uPSo&#10;2/00pxP3iw+fmDhz6PhEn6PrgxEH14mX9i7ji/bH7qG/5QH+HgzXAwx2AAxcxBlgfz32l2K/ZhQg&#10;eYIA0kfmEDu13oj9zGY5dWrPKtLUwQ0np45s83p6fKfblM9e1ymi3bFnNLtjzwV2zs8Ve45Oa74+&#10;OqPf5TTTvvPIi5tfHX75yPbQ9NwOx2efbB2fob8wgr8Ft3AHvukF6ML+xiHcAezPxf6U+wCynwFi&#10;XpkD880ak8g3m1eEzNpY+c/uXusxu3+zy+wha6dZF5tDc947/vGWuMNhnmZjPy/YfvCdctuBd7nW&#10;+xeqt+5bOL9l3+LQZrulh5vsluY22i0ubDDkNu7A1R78HuD+NePn1w8D5GF/6h/+/wBwnwDQ54wJ&#10;4R9Xmgb/n+06jWryzOIA/gIiyJaQkH0jIYuERQgoJIghgAlbIoHIDtFIRHFfalVaq6i1Ujkq2oqK&#10;B5VaGdw7KBWPrahVO2pd2rrr6GBVtCijw4Cy/OeZc2a+oB9+5/n0nP+9z3vfD7ef5ZU6IKAlDkgD&#10;4gZU3DGDYQLNYLRwFOJEoUgWq2EWBSNPqEKpQIEFfDlWcoOwmSPDHrYULSwprgRIces9J8g/cKSF&#10;zADJryX9V5H8T/+ff5+iCtopKrubcs3AMPfx8B4xDv6+seD4ayBkhkPGCsFIjgrhHLIYcgMRzxHD&#10;yBHAyuahmMXBDGYAKhhMVPkzUEtnoJHGwIH3NB+lqEYy/9tJ/jqSv4zkzyPvX0r6zyf5lmcUZeql&#10;XBNAuWtBeUbD3TscXn7BoNMVYPnLIGBIIGUKoGRyEMZkIppBQzzDGyZ/T2TT3WGnuWKmH4UlvhTW&#10;+FCoes++k2QGz1LUepK/nOTP/19+3mOKMndQVNJLyiWuj3KLJjWEkxqCQXnJQfkEwtVXCA8/Lrxp&#10;LDBIP1yaL4Q0T8howxBMoxBJcuNIrpHkZBIF3hScXhSmvQdyCQtiFQdBhDyYB2kEH0KtEHyjEDwb&#10;MVkA7hweuJ9wwfucDf56FgRbAiCoD4DwWyaE+xkQ/ZUB8Ql/iH+iQ3KVjsAHNEif+0H6L6LPF1L4&#10;Dkjh00/0fQAUpAapggMF2XVVKh4UYXxIY4QITBZBYhVBbBdCPEsA0RIexKu4kFRzEPgVG4E7yL1v&#10;iKYAyI4wEXScOMOA/BcGFPf8oeygQ/ma3q98R3unBK1XCb//6vkAKMUsyGVsBEs5CAniQh3MR3C0&#10;CEqDBAqLBPIiMeTlIsgXCSFfwYfiSx6Um7hQbuNCtYvU3cjGyEPkfgsLwadYCLkYMBhym9kf+pT5&#10;NrSL0RP6ltEdCv83YQQ5X38AVCIWRkrYCBexERHIQYSSh8hIEcLHSRCaLkVInhTqqYFQz5cgZJkI&#10;oWuECNsgQFitYDC8nj8Q/i1vYNR+Xn9EM7cv4iT3XeQFTq/mBqdb085+E/WK3RX1lv0yCuzOKLD+&#10;JF58AEaSGsIELETzAxBDTm0QB7pwAWJ1EkSbZNDY5NBMDoJmtmxAs1TaF7Uq8G30Oklv9GZJz+g6&#10;8b/HNIi7xzSJ3sQcEb2JbRX+M/YnYZf2V2Gn9pHgufal4KmuV/BEB8FjHfjtceA9+gCohSxEcQOg&#10;YzOg5zKRJGUhKYQHQ4wY8UlB0E1Q9mmLVD3a6cpu7UfK17rliq64tfJXcRvlnWNrg/4cWx/0In5v&#10;0PP4g7KOcS2yp/rTsif6q7J2/UPZQ32n7EFCr/SuAYG3DZDcSoTkRiLEQyGM9K9lMWAIoMPEpSMj&#10;kAFzMAtpUYJB4zhpb2Ka6rU+V/1SXxryQj83pCOhQv3EsEr9R2K1uj1xs/pRYp36YVKD+u9J+9T3&#10;k5rV95J/VN9NvhxyK/lByG/jO9XXjb3BV0xQXTZBcSkF8ospCBoKGg4TerL3muh+yGT7Ikfshxyl&#10;P2wR7J5Mnagr3ajoMGWFPjaWjHo0fkbkA+OiyLvG5ZG3TV9E3jRtiPw9pTbyt5R6zfWUvZprqYc1&#10;V1JbNb+kXoi6lHY76kJaR9S59J6IsxkIP21GaJsZ6lMWMrlDIIa8QRLJt/h4I4/lhWKhF+wK37cl&#10;Yf5dBTHcZzaD9GGmRX3HnK/5Pd055nr63Ngr6UtjL2dUai9mVGl/Ntdoz5u3ac+Zd2vPWpp0ZyzN&#10;ujZLm+7UhGu6kxMex7Vmvon93jo4uiULUceyEXk0G6OGwljyBqlk57R5j4Cd6QEn3wNlshFvytQ+&#10;HaVRjIeT9PxbhemKazkTNRez7Lrz1vL4s9YF+jbrJwk/WlcnnLSuSziRtTmhNasu4fusPYaW7EOG&#10;o9mthubsvxm+y76feMj2Sn8wp2/sgVxo9+Ujpikfo4dCAp0GC9n3CrxIvr87ZnCGvZstdu+crfRo&#10;nznK5055PPOqM1V6wZ4VcbqgMO5kbqnheM7s5GM5Hxubcz4zfpezxnQ4Z73pUO4W04Hcnab9uU2m&#10;ptyjKX/JO5uyN+9Gyp6858aGwt7E3UXQE2N3FUM3FJJ8fZE13BOTPN1R7ueGuQGu3Qv4rs8WSt3u&#10;L1QP/3W+jvbzLKO4rSwzrNWRp20umZR0uHB6yoGCeelNBUszGgsqzXsLq8x7CmvMDYXbzbsL91h2&#10;Fh221Bf9YNlRdNWyvegP8/aS7tRtdozfakfi1klIGAombx9MdPNAqYcbZnu7DC6ku7xazKL+sUTg&#10;cnOpyvXy4ljfMwuTBSfmWNTN5TkxB53FiY0OZ9o3k2ZN2GX/yFpv/zRrh311dp29Onub/evsrfad&#10;2Vvs+2xf24/bNtsv2mrsj2w1k19PqHEMpm10wLRxCsYPhXTyHfKp4Zjm7op5nlT3Yi/qeYUPdf9T&#10;OnX9M7nL+WVjvH5YmsQ9tihDeWieLbpxZmHC7mmOtB3O6Znbpsy1bXEszvnKsTx3k2NtXo2jJm+D&#10;oy5/vWNvfrWjOX+d41xBleNeQdWULluVsz+zyomMtU6kDgWLxwgUU8Mww82ld6E79bRiGHVnmTt1&#10;Y4UndWmllDq9MnpE63ID60hFurzp4yxNw4L8cXVz7Clbyp3WTWUzc9ZPXVBQ7awo+rJ0VXFVaXXx&#10;F87aks+dDSWrnYdLVjrb7JXOm/bKqZ0FlWXvJlZOg3VFGSxDwer+H7LLNKypAwvDB0SWhACBBGRX&#10;EQoii1qUCArIJojsASHsWyAJYdewWAggO4MKiAUKiBVFlmoVC2hdYFoFra1Ox7FQ0I7zOM/QjorO&#10;jEqFM8eZf/Dj/f3ee8537nM/ygLQHhTg+UGAafrX/3PpKrhfrgy3K03hWuUWlaFyF50Buc+6nqIg&#10;u05ZuNOJ3GivY5mJgfWStPDqtIyoitSDsWXC4vhSYXVCibAp4RNhZ+IhYX9iofDrxHzhg6SCtLnY&#10;QtG7yEIR8gvSMHg5GEJZSATF91kAfy2g3isHuF+hCHerlGC81ghGa+1XX6jeye49vMekuzRgU9sn&#10;YbymfIFHfV68f1VWSniZVBJdLMlJKBIXJheIylNkogbhAVGbMFfUK8wWDadmiu6lZkmeJWWnv4nJ&#10;lryPzBZj2HIwTEEZhaDwrxygDFDfKae+Ua0At+oU4FqDPlxusFEarHfW7KnxMuqo9LdqKQvddqQ4&#10;0q26INav7EAS/1BOWowsMyMpV3owNUtaIsqQ1orTpS1isfS0OE06JBZKJ8SpGU9TRZn/ThBlLkSL&#10;pO8jl0N5pJsEhTnqfFPUO+9XUueqAxg7Qp3nGBe+bLRede7oDlZ3g4d+a90+i8aqkK115ftdDpdE&#10;+xQXJYTI8lOisw5IkiU5OaLU7KL05OxKaWJ2ozQhu1sal3MhPTbn2/TY3Cei+LzXSQm5b+MSshei&#10;lvO/PKYDPMkHeFhGM6il3kn+r5sAho6zYaDFUrHnuCOzo8ld7/jRvWYN9cH2VTXhzvKKKK+Csrig&#10;nOIkgbgoLSmpIEMUJ5NJo2VlGVGyIxmC/E5pRP4X6fvzx8URBbNpkQWvkgT5b+MEsoXo5VAeFd9k&#10;/X8PDz7MgHrXTfKPnKDO0cqEs+0bFE62Oai2furGOXbcZ21tY6BN+RG+46H6SPcDNTH+0sqE/Snl&#10;wvgYeXpqRMkBSXhJqSSspEEcJu8Q8eWDqaHyMWFo6Uwyv3Q+Pky+EB1W/F6wHEyiPeQB/ERZvPdh&#10;Bo00A+peF6n/9Xauhu6TptB+crNyc+dOdn27t3FFq79VcUuIg6xpv0vm0Sjf1Ib40Li65KiIGkki&#10;vzovJaRanhJS05AcXNORGFQzmBBUOxYXWDsTE1QzLwiuWdwfXIVhy8E0gF9oDz9WAEzSDm7S+w93&#10;AAx2U+86DdB+Rh+On9mk1HCax6o65a4vP+m7oaAz0D67ne8kao30TDgRGyBoTgrnN4mjghvzYgIb&#10;5TGBTQ1RAU0dgoDmwQj/5vHwfc0zYf5N8yH+jYtB/scwcDlvMgB+Lgb4/sMMmgGu0vtfPEUzOEO9&#10;pw+gaYANDYMWilUDDmqlfS6cwl4v05yzftbinqBtiZ+HuQq6BXv4XfEBgZ1pof6dufx9nSWhfp1/&#10;CPbr6gja2zUY4Ns17u/bNevn2zHv6/vZoo9vO+5ZzjO6h4eHaQZHAW60AXxF/sFegM+pA7ZcAKi9&#10;pAwVQ6YgH7JVLrjE08y56GYgvuBtnnjezy5qMIjH7w93C+iL8d7bJ/Tx7cv29ekr9tnTX++9p7/d&#10;y7t/wMOrf9zdq3/WzevcK1fP3kUXz7O4gln6Ln5Pt/hH2sEVmv+X5D/7BXWviwBHqYeWXQUouq4D&#10;susWitnXtzDE15w4iVfdTARXvC1DR/02+48EO/oMRzp7DSfu8hzJ2OkxUuTsMVLr5D7axts92u+4&#10;e3Rsu9vorIPr8GsH18tLDi5DuIKHlIPbdAfXugAuk3+A/N3UQZtHAKqpBx4ap/45qQSSu/ogvPvR&#10;6vg7W1iRkzzdkAkXU78Jr4+8b++zcb/Nt3ebiLV3nZDYu0zk2+2arLLZNXli08475zY637lp5XTn&#10;saXTxGtL3q0lK963uILv6BbHKAMjtP/z5O+5DPDpFYD669Q/qYfmTQKk/aAIsY9UQTCtrxA2baES&#10;OG2n4Tu1jesxtcvQZcprrfN0wDqn6cj1O35OWcebyV3Lmyk1dZxtNN4+e9po2+Mrhg5PHhl8PPPC&#10;cMv0gtHmKTRezjd0h1co/xfJ30v+z2j2R27SDr4BOEh+8Q8AcX8BCH+qDMFznFV+c8aqXnPmLJc5&#10;a+0dc1t1t/3qpL/1Vw+Dzb/5G9r/M8LA7nmyvu3z3DU2L8p1N71o5lq/7OVYz9/Q2Tg/o2318iXb&#10;8vniCq5RBocGAfrJ30X+Y2MAh28ByO4CSO4DxJM/bAYg4DdFBZ+36krub7mqO98aqm9/t15zyztL&#10;bdsFO471wnau5e+uXPPffThm70M56xfjddYuZrJNluRaJkuNmsZLPRpGOMoyxAfqhvj3FXzVT3dA&#10;++8mfzP5K8mf/x35H5D/EflnAfyeAni+AgWXpVVKPGSobEU2wxb1WBvRSMMCzbTWo5WWCdqzDZGn&#10;tQZ3a3Fxn6Y2RmpoYhpLHfPph72GycA2BgPPqanhyAouXAI4Tf4W8lffBii8B5D+J/JPAfAfA+z9&#10;G4DbPwB2/AcUP0ZQskVQtkIlNXNUY6xFLXUj5KrroyGLi+tYVF7JacdSRZ66EnowAQMZgDFqgOlE&#10;oSpgtQpg0wrOUv5ayV9H/kPkz/iR/NPk/wXA5xmAyxyAw3NQsFsARSt6BjN6BlMEFQMENV1UUNNB&#10;ZYYGMplMZDNVUI+piMbk3UDYkNeR8CB3ILkERIoyYOYKUH8DB/UtOGhozkVDS13UtdVDje16yPLU&#10;Q/UQLjLjOciUaiOjgI2Mci1k1mugerMGstpZqHFKHTV6mah1nhhmIPsGA7XvqKH2T6qo84yYV0Gd&#10;twQqLxK/axM6K0EDegZDMw6amHHRxFwXDaz1UNdhDXLd16BOkB7qxHBRW8JBtkwbtUvZqFOrhZxG&#10;TeS0aiD35H/prs+oJtMsDuAvSO+EkoQSCFKkQ2jGhN5CCS2BBEJCGr0Elbp0pIgIqIiigjKioLAL&#10;jn3AroMjO7oqyrGMztpmUFlsYEHk7jPzicPufPid98t7zn3ee+95zvvXBIN+TTAc0gD8CXXAn1MH&#10;wjU1IE4iz1UXiW9UFoifVOaJoPyZCCqf/sKf9c3M9cHCzAAsyAZgZoMHkhsBTPzQmJkEMOLhgZhh&#10;CMRC1K8qPTDaiAPjLbpgvFMHTPZqg+lBLTAd1ALSMU0wG0XGNBbNJzS+kp+qfzGfVvtI/qj2gbyo&#10;9p4Mau/+AphY6MNKE32wMdaHVaYGYGNpCKtciGBFN4KV4UZgwSECWUoA8lpDIJejc9aj91v0Fi23&#10;475Z7tFdsNqv+9X6sM689RGdLzantT+vuqz9adVNrVnbx1rvbF9pztjOaU7bLmq+tgXNV8iU3f8C&#10;MgnVJuiBoyEOnNHTFfXC1YEAzlRjcAg2ATsWIjT+ZptD/GpXQvhiX4P/5LDJcM5hq8GsY6fBB8d9&#10;+u+d+vTfOf9D763zCb03LhdwM67Xca9dH+KmXF/qvnCdwz2jLOKeuALuVwroPvo/wIqoB84GuuCh&#10;rwNUQx2gk3BAtzUEqrsRePibfqNEkT5TeKRZSobpe8p6kzduFcb/cW8wmvZoJb7y6CC+9OwiTHn2&#10;En7zGiC88DqGf776LP7Z6nH8k9X38Y+oL/EPqHP4e9RF/J01gJ9YA4a3kVvLgB36fg8cqq2tBQEG&#10;mhBqqg0h1jgIdMF/9aWbzNLCzN9QE8ivqWLy72vyzF/QSs2e0mpJT+ibSL96byU98t5l+ot3j+kD&#10;n0Ok+z5HSPd8RkiTvldJd3wnzW75/m523W+ONO4Pptf8weQqMuYPxj8uAy76ukDTQvXV1CFCTw1i&#10;jNUhxlJrgemA+8DwIrwODDR74Rez8t9+fMtf/DMt7wcUWE4GVFjeCai3vB3YYnUrcLvVv4L2WF0P&#10;6rX6OWjQejz4uPW14AvWV4NvWl8JfmpzMeSd9fnQBcuzobBylAHkEQaYLweeutrgh+qHo2uTrasM&#10;XIIyJJqrznFsNV/Huek9Y/oaPQyPtLjL4NrcCpXYXQ/Nsx9nFDv8xKhyGAtrdLwS1up4OWyH48Xw&#10;bsfz4X2O58KHnc6EjziNRlxz+iHiofPJiGnH45Ff7I8ywfZ7JtgMR4P10DJA09SEECVViFVWAp6W&#10;IggNFOZFpoozQivl58lOGg+4dL3bbIbZP2NYtmNRfOdLzHTKeeZatzPMUveRqBr3H6Ka3E9FbXE/&#10;Ed3pcTy6x+No9GGP76OPewxHX/IcirnjORgz5XE49iOlnwUufWxwOsgGB8R+KfBV04AIlPc4Sgog&#10;Qldtmq78bAZBfirdfMUjqZ3ShJiqPS4INrmUGG17Jp5LOc0Sex2Py6YejStYcySunDbE2kD7O6uZ&#10;NsBqpx1m76H3sw/S+9jD9APsM/Re9g3v79hPvfclfKDu5Sx6dnPAvYsLFMR1KQhQUYNoTAn4Cisg&#10;VUVuPksdm8nRxZ7k4LHJHCv5n7M8NS6nBRJHRUzrE/x41+EkPnWQm+ZziJPn18cp8j/AqfTfz2nw&#10;/47b6r+PuyOgm9sT0MUdCNjNPRW4i/tT4E7uo8AdiW/9OpIW6B08oG7ngRfiuRSEKKoCC2UtkZzc&#10;l0wFbDpPEXuSr4w9lKlhN9dZyI2tdVc9m+dveCIzfOWQlOV8SJhE7RWI/XqSs4K6k9cF7+GVhuzi&#10;1YR28ppCd/C2hXbw9jDaeX2MbbyjjC28S2FtvHthLcnTIS38+YAWPvi2CIC+WQC0pSBcXgW42AqU&#10;ddD3o7yFMte9ghXYRIEyNl5shl0opiifLvDROyJjmB/OjnXcn85d3S1N8dslSg3pSMkNaxcURGwV&#10;lEe2CeoiWwUtzM2CncxmwX5mk2AoaqPgXFSDYCK6XvAysl74ObReCEH1IvBH/JYCJpoDD5Ofz0BZ&#10;B2WN+yhz3S6Rw26UKmBXykyw0XJnxWOl3jqDhaGmB9ZG23XnJnh2Zib7tqeJQ9okmZHN4vzoJlFJ&#10;TKOoOrZB1BRXJ2qP2yDay6oRDbCqRSOsStENdoXot9hK8cfISgkwKqUQjAQtBTGYIggwufdZqAfr&#10;Mewuylw3ytG/doU8dr6KiJ2qdlQYrqRp9f8t2KinmGmzaz3brV2W5N2SnRLSlJEaWZ+aE1srXc+u&#10;lpYlVErqOOXSNk6ZdDe3VNrPLZac5BZJriUWSp9yilJnY4vSgFmcBmHL/bkLYkxuKhfDHqC8cwvV&#10;H6/GsMsof45uMMSO1dmvGKylavRWBRG6yiMtO0riXNoKuLSmfH5QXa44siorI64sQ8YpSS9OKkqr&#10;5hWkNSevS9+RnJ/emyxLP8rPTfuRn5P+mJeb8T4hL3MxVpYJzOUgHu1CKppDPspbf/QA1R+rw7Dz&#10;KHudbNTDhjeuku9v9FLrqQsw6KwJt9hWEevUXJqwur6IF1C1ThhRKktlFeRkJ+Znr+fnZpWnZGc1&#10;CDOztgnTs3qEaVlDQmnWRaEk+0FKas7bxLSchfj0HIhFYpZC+yj/Ge3CYzSHiT96sAHljUYMG2lC&#10;matZCxvYbCXX2+yh0tXkp9fREGbWWhtt31gV71lTluRXViIIKyiUxOWty0jMyJelpOaViMV5tRJh&#10;XpskRdYl4csGJcmyc2KebFLEz5/hCdZ+5aTkAwuJWwrto9xMNoY9LMawm6gHV1H9c82oB60oc7Wp&#10;Yn1bLLB9WyhKna0+OlubQ002bYyyqatnuVXUcr2LKpNDZGWimIySNK64KCeFjw6UVFAlTSzYLOUW&#10;7pZwCgfECYVnRPFFd4UJRdM8btE8h1sIrOXgv3SXaVSU5xXH78ww2zv7CggMO7LjsAwqCIgosggM&#10;qEgQQWPc65KoMRHQaEHUIyBKEDCiFEGMaA1YqRhjgMamx1jTAVxjiYKogIqiKEhurx9yjtL2w2/e&#10;b/N77v/e9znvTQdW12qAa5sBLlMPWsjfVEgZFNHeuc8MjhTroKzYx2z/vmDpnsLplrn5sU5bdht9&#10;PsubO3ldTuq0FdvTZy3aunjO/KwV85MzP8mYk5m9cHbmroykrNL0xKzaNGNW03xjdltqYlZfcmLW&#10;8OykLDQmZWLCu7y9Fzrf9mELvQt5NAe0+52l/bOuhHaOAwDlZRZQXObJKSidJMorCdd8sT/abnNR&#10;vMf6wtmGVXtSQhfvTpuZlrfImJy7PDkp5+NUY05WakLOrg8Scg/Mi889Njcut2lO3I62pLjcPmNc&#10;zuu4+ByMHcvz5QC3N9EsUgateygD8tfT/ldLO2j5IYD9h5VQcNiFtbPCX7DtUKgi82Ck9YayWeNX&#10;lyTqlxQnB6XvS502b+/CmKTCZQnxBeuS4gqyEmcV7DLOKiyNjy2sjYspbIqNKQAfIODfbIuJKeiL&#10;iskfjozJx+ljuU/3Ukc2zSLN4MV9lEEZ7V0VAFWVAF9W0d5RLYAdNXawrcaHm1k9WbKhKtx8dWWU&#10;/dIjcZ4ZFUkBKV+lTEkqT4+IK1s6M7ZsXVRMWVZUdNmuyKjy0hlR5bURM8vPh0eWt0+NLO0Lizww&#10;HBpZgiFj6aQ74erbDKgHTVR//WGA40cBKo7R7vk1wB/rALJPaeHzU67s9Sf9havrpiiXnoiwyjge&#10;7ZxSG++deGy2YVZNalBU9eKQyOo1ITOqN4fMqMkLnl5TEjS95tikiJqmidNq2g3TjvYbwquGA8Ir&#10;8b+4kUUZ0Bx+9yVlQPWfrKYMyF16kjI4TX7aBdefZWBtoy2sbPTiftRoEC84G6KZdyZCZ2yIcolp&#10;SPCMrE/WR9Rn+IXXr/KbWr/Jd2pD7oSwhmKf0IZqr9CGc54hDe3uU77pdw8+PeIedAo9xnI1lzKg&#10;Hpyj3n9D/toTAIfIvZfcOWcBNtEuuPIiwIetcshotWeltnrx57QGSONbgjVRzdOsI5qj7cOaE51C&#10;muc7Bzcvcw5u2eAU1LLdcXLLPvtJLVV2k1r/ajuxtU0X+H2/znBxxDbgAtr5j+Hv1IMLBwHOUP51&#10;lHtlPc0BuXeeA8i8ALCWdtHFtIumXOGA0SSDOJMtO9rkxo8w+YpDTZOVQaZw7URTrLmhba5FQNsi&#10;84D2NVr/9myNX0e+2rfjsEp/7S/KCdf/pfBp71V4m16pPH9GNaF5l+9pBhpp9v5M/mrylzZSD84D&#10;bKHaP/kbwNIfAVL/CWBsB4i8zYWIeypWaJcNd1KXs9C/y1ui7zbIvLvD5J73o+UePXPk7j2LZG4P&#10;1krdHmyVuD4sErs8qha5PPqWceq9xTg+HBDa30dmLOf+RHNI+ddS9gep9gKq/Quqff0lgGWXAeb/&#10;DJDYATDzNkDYfYCg5yK24bmaqx+0EngOOjJug+5i5xe+EseXQRK7l9MluqEEsfVQmsjy1R8Yi9fZ&#10;QvPXhQLtcBVfM9zE0wx38NQjT7mqkcH3OEP+r8lfQf6i7+g9aAXYSLUvvwKQZiL/DfL/AhByF8DQ&#10;Dyz9MIvjiQKuK8r5TqgV2KGN0BqdGEv0YDTozygxRCjBKCGDcwU8/Ihvhp/yOLiTy8aDXBbWmbGw&#10;mbjEeZeTlH8l+fdT9rmU/af/AFhxlfyUvfEW5d8JENwF4PcAwPMZsMaPAscBwUyHbN44FPDNUcpX&#10;oUYgRSv6MHUQcNFdwEJ/PmAoDzCWSOUCrjQDzOQA7ibKiK/e4yj5S8i/8weAzyn7VZT9guvkvwMw&#10;4x5l3wOg7wVwfQxgPwQsawSOBZ1BjcBVIPDEhADN6KOcIa+CsCCvLeFGbn9iKvnjiFTyLSM2sgE3&#10;vQeKxytR5aREtZMK5S4qFHiqkG1QIiuCFIlyhHQpwipSbRIhbGMQdgsRigQIpXyEw0Q1D1l1RAMX&#10;2eeJH8yQbSJ+5SC7n3jJRvZv7FH6Hfk/oMJZiVp7JZrbU6SOKpS4qVDoT2cJVyI/QYHcNBlyVkiQ&#10;vVGMnK0iNMtjkFsoRF6JAPmH+Miv4qPgOA+Fp4lzXGRaiKsUy7/NRplezggzyHnNjHKGGOS8/B36&#10;l3dBjYMSx+mUaGVDT1s6h7Ma1Xo1KkPUKI9VovQDBYqXyFD0sQTFWWKU5IpQuodB+X4hysuFqDgi&#10;QOUx4hQfVWd5v6kv8kbVP3GH1be4Q+oe7qD6udkz9RuzpxrkvuXJ/wAtya+zVKKdhRJtxxEOKtR5&#10;q9EqSIOWM9VoMZcy+lCB2jUy1H4mRYttklGLXeI3lntFI+MOMMNWh5jXVkeFr6xPCIesGwQvbL4V&#10;DOp+5D/TXec/0XXz+nQDvEe6N/wHtsjvIbrtUNA1BrQhr6NGgePVcnTRyNHdVoluHmp0CdSiY4QW&#10;7Y2a3+wXqEbsVihe2W2Qv7TfIht02CF97pgvGXAqFj91Khc/ca4UPXapFfW7nGZ6xzcxj1wvMQ9d&#10;24Tdrl3Cu64DTKfrG+aOG4puuaPoJj1vjAEdtAp0V8rQWy5FX7UUA2xk6O+iRL2fBr1CzYc9Ys1f&#10;uKdoBtyXqB97rFP2eWxWPPLcLn/gtVt+37tI1u19QNblUyG961Mt/XXCSWmnvlF6R98q+UVvktzU&#10;35N2+A7ITL5vZFd9UXaF+Im4PAZ0VclRL5GggRHjFIUIw8aJMdRRhkFeyleBk7UDfpEWvb6zLXr8&#10;Fprf81+l6QzYqL5j2KK+bdihuhmYr7oRWKy6FnhQ1T7xP2SXaVDTZx7HHw4RxKsFBwEPjmo5qoSb&#10;ADnIfSeEf25igEA4whVESDiURCI3CIEAImgAFVBLXUEt6oi6rFZQK8M6tdPWdXek3U4dtzuu2q3d&#10;Z59236SzLz6vf/N8n+/vmecz7rOSdNZnGT/r+wg/7/sQ/8D3Pv6p72fJL7f8KfnnLX9Mhr63UqDv&#10;/K8kQx9nfjt/opc3JK71goxNnpDj5wnZQeve0sM3viTH+Xybmub3LFng/1WKyv+L1PytKwSD/zKh&#10;xv8h0RJwn9gSsEQ8GnCP1B9wlzQScId0OnCBPB14mzwXeIt8J3Ce/GTb9bTvt82lvQ28QoEBlyjQ&#10;f/Z/bHUGxnpvgAR3NH+NBxSuXwPFvmveibd5/EO4y2uVE7Xha0aqz2Ma2/9zqnT7IjV7512qPmiB&#10;Vhl8m1YXfJPeGHyD3hZ8nd4Tco0+GDLHcIR8ypgMucyYCb3EuBk6w1gOvcB8HjrNfBVyngWDzrLh&#10;zkkO3DHJ/j0Q7+kNKWAtFLi5Q6mXK1Rucv2X0s/1O/lO928ywteupCdtXOLT/Re4ouB5jmrXdXbe&#10;h3Ps0rDLnKqwWc7B8BmONfwP3PbwT7i94dPc4xHnueMR57gfR0zxrkZM8hYjz/CeRo7zfwwfFfzy&#10;oUMAd50UwA8Qoc78lgETOScGXNHT7vJG4wVeaDaCZ2o/8Dhzl+uSKt77tozidy2DF3xZJA2/KNTs&#10;mRYW7D0vNESdFRpxk8IG3ISoCXda1IkbF/VHj4lORDtEU9EnRbMxI+kLMcfTv4wZSn+BGxT/e++A&#10;GEYiIvrFMMwZmObiCfnI9xTA5VUWAM+1LuArrTt4kr0OPMwNdlnQxnhd05B8Z1XsoGm5OHxKosSd&#10;xrSx45g+3oHtTziB1SaMYJbE41hr4hDWkziIDSUOYKeS7NiFpD5sPsmGreB7sL8ndkvexh2Vwugu&#10;KYxC7HUG0oEHTAeu79QArGqRbyHv+3OhK1jO9wB3i3aAG0U4j0v5hPemtcztExph2FimLHpEqUkY&#10;Uujwg/LSlH5ZVWqfrD7VJrOm9sg6CEdldkKXzEHokJ0jtsuuEltlD0ktsueEZvnr5GYFTETENSlg&#10;rDOQhe5BAlz+iTL4Jh/980vQPxv99xdL3MCtsgDwafke9wslyRunCukBYzr+7uEcDDegUSX2qnNS&#10;u1WFpC6VgdyhNKa1KRsorcoWSrOyh9KkHKZalZPURuVlmkV5j2ZWPqOaVa9I5kyY2pAJ8YgkZyAX&#10;uKN7AN/+mkExAMsGNB9510IFANcr/cDMgUi3c/uT1p8qo/qNFHNDBwrEe2258sTObA2hVZOX1ryv&#10;mGZVV9Ib1XUMi7qRaVZ3Mg+pB1n16lOsOvVFdo16gW3M/Jpt2vcjzbTvP2STBhIRqc5AAXD7JROA&#10;v6IMvkDnf3AAeW818h3EFaMv+MQU5jphTFjnOJC2BSlMUG+JKLKzSBrfosskWLU5FHN2AeNgVhm7&#10;LquaW5PVwDNltfKqs/r4B7Ic/P1Z0wKD5qagXPNEWJ79km3IfkevyIEUBNkZKAKurzUAPC0CYAWd&#10;fxF53+1aAK4hLtZuBufqd7uM18V5DptI79urWNuPVgjCWsuw2Ea9MuVQgYZSq8tjVefqeZXa/cIK&#10;bZ2oXHskvVTbLS7Rjoj12nPiQu11cX7OSkZB7g/8wtyf2UV5kIGgOQPFwOVFNnJO1INHyLnuotk3&#10;DiHfQUwfWg8mzKHA0RDjMXiQuNlWywhsN/J3H6kU48wGOb62NDPtgD6HVV5QICjJLxMX6YxYvs4i&#10;0ek6pLm6Y9Ic3aQ0Szcn1egeSbPyv0/PLviJl1MA2doCyHQGSoHLah4AT1AP7puQ76DZ1w6jDJD/&#10;TTV6gjHrTnDciltjP5y6sauBtrWlnht6uCZ9T321NLGqUkUqN2hYRaV5wrziYixbXynTFB1UqPWt&#10;ikx9v1ypPy1X6C/LZPoHMnnxdxnK4rcCVTHkZhZDtjNQCcDfCtE+oh7cQ953E82/0oQyaEa+0ewG&#10;RloCwUDLHreeZrx3m5WyxWphBx1qEEYY67G4ihoFQV+tpudW5vD3VRRiSoNBLi+vVUjLmxQSQ58c&#10;M4zLMgyzUrFhSSKuWE3HKt7wsQrIlVRAtjM/7UNd+PUeUA/umJFzofmzyD/PdgBwEjHY6QdsneGu&#10;HR0JXk1t5PfNLcxtNUf4uysbxbgSsyxZd1BF0dRlcRQ1+ekSY5lEbDRJ041HJCJTLyYyjYmFptl0&#10;gWlRJDA95wtNrzlCE2SJjJDhzA85aCfRHt5HGdxG7jnXDsCFowBM9AAwhLDZ3gOdvbtcmm2xHpZu&#10;wqa6Lrr/gQ5uaFmb6KOCFklC9hElUdmoYWCWPJ7IXCoUmE0ivtkq5FtsfJ5ljMuzzHC4lkUW1/Kc&#10;yTW/pnHNkMptgBRnVtG7+Bjt4WcW1EV0/kvdAHzcB8D4AHKOfgA6BteBpmNBwDIY5V4/kOxdZads&#10;Ke9j7yi0CcJyujOiVV1yvKRDTRa159L5bSVMbpuRyWmzMjjtNjq7fYzKap9JY7UvkpltqyRm62sC&#10;swWmIlKc+Qt6Ez6vQ11Ed3AVnf8imjs1hLxrBHnXCQCsJ11Ag2MrqHWEu1adjPcsP0HcXDhM99cO&#10;cUMyj4kipQPSWFF/Jp5n1xLY9hIiy24kMu1WAtPem8Kwj+Hp9tkkmn0pkda3Gk/tfRNPtcE4as/v&#10;+RLt4yLq4Xwn2kc76uIw6qIDgGPjKIPTANSfQe43sQHsnwwGpZNR7gUTSd45Z8g+qlOMbZJx3gfC&#10;MXEkZ1SBY45mx9Id+jiqozqWOtoYQxntwVFGR6PSRmf2kEeXPiI5ViNJJ95EEofh/7GMerDQijJA&#10;+V9E88+OoS7+l+4yj2rqTOPwe3OXhKw3bCEhQNhCyo4oWxQBlYAEjMVWGbdpR6dOa7ejc7SO4+ix&#10;VTuudasKVcGlgkNAXFBZpOOICxSXUQdXkCpaFxRBFBXeeU/nH/GcOTnPufkneX7v7375cj/yri8B&#10;WEZn0XlOgE/3MfBRhSdMqzAzUytipHn7klS55Ske2WU2Y4YzO2Ck8z1zqnOyZbhzhiXZOTtkmHOR&#10;eZhzTdBQZ2Gg1bnfP8nZYEoqbfdL2PvcFF+C/vHFA2mgdXiM1l5lAXVAs+8qpg5KqYNygIUVALMP&#10;AvzxMMDEaimMrzHAuJoQyZiaGOno6kTVqOoUt5Qqm9fQKod3UlWeMbF6mndC9ReG+OoF+rjqlV5x&#10;NVt1Q2oqPAdXn3GPrWp3jzny3DP6MOqiKgdyfDX9Fuj+V5C/ZC+tgzJaB/tpHRwCmEvumdUAU+k8&#10;mnsCIPOMFEY16iCtMUiS3BghJDXGyeMah6tiGzM0gxrf1UT/PJn4WB3VNFcV2bRMGdG0WRl+tlQR&#10;dvakPLTpjoul4Zki5DSqzKdQ/SY1m2k/oP5LyV+0D2Ajzf0tuf9C7s+PAXx4HGD8KQB7I0DaBYD4&#10;ZgFib2gh+qaPJOJmCBd6M0awtFil5pZ0aXDrWGlQ62Rp4K2ZQkDbfN6/bSVvaivkfH85wvncbma9&#10;b3WyhtbXvL4FB1BZBFBO/t3U++ZKgBVVAAtqAb78J8C0eoAJDQDZZwFGXARIvAoQ1QIQ3iFjLB1u&#10;kuDH3pz/40De93G4YHwSJ+g7UwRdp51375zAa5/O4MSur1hN9wpW1V0kUXYflcifXWFcnj1hZF29&#10;A6ggfzH5C2j21TT7Iup9FvU+/TRAXhNAzr/J30z+6+S/BRByByCwGxhTnyAx9qtZfb8n59Hvw2n7&#10;g3kVRtLDaQLH40iOwbEs4AcSwNnEMgawgCgn6MvxygD2kn8b+dfWACym2WefBPiIev/defJfJv81&#10;gIRWgMjbAMF3AXwfAhh6gfFEkLghsBoUWAWqOAHdOQkaOcAgckcSSeTOIPLIO5NYQNDiQ9p0sHgA&#10;ReTfQN0vofs+h2b/E80+kXrPIXcauePJHUHuwAfk7gBw7wIQ+4BRUAYpwVMOhgBkCRmhJfREIPmj&#10;iGRy5xBTCdoQkTZE/GYAKAsSUREgopzg6D2EahCGqBFGKBHGkmqKC8InpJsjICwk5bccwhriexbh&#10;B2KHBKGYKCMqKU4d0UhcA4RfiS6ij14Ir/4PqCS3xk9EtS/l8KcMZmIQ5UhRIeRQjolyhBkyhNmU&#10;YwHlWEI5VlGG9UQ+ZSgkfiR/KXGAqCH/aaYfmpk+aCdHJ7yA19BDrmf/g3kb1JLf3ZswiCgaKUeg&#10;iLJoEYVhamSzVMhMoC6mUxdfUI55lGOxgMxyHpnvOJRs4pDdyiK3k+3n9rJ9XIXkFX9U8pKrZ3r5&#10;i0wP18Z08U+YTv4l85g+1SH9DclDl4GgB/n1noSHBj09CZOIHuEiuiZSNzY1KscpUf6BHOUzXVA+&#10;R9anWCh9pVwqvFSt4ntVG/jn6nyuRyzknol72G5tGftUe5jt1B6XPNGelzzStkruu3Ywd916Je1u&#10;yN52R/aWJ3Ktb4EG8vu6adBPq0Y/dzUG+GjQ9I6IPkNENKRp0GuM+rVukvKF5wx5j+csly7dfFmn&#10;19fSJ/rlQodhrfDIexP/0Hsrf9+4i//VWMrdMx7k2n3quDs+TWybz022xfcRd92vl79iQv6yCYVL&#10;xMW3QD/yB6lUaJYrMUxUYIRBieFBarREi31Bw8TnAaM1T/3Hqzr8/6B8EPCZ/F7gXJf2oIWy28FL&#10;ZW3Bq6S3zBukLeYC6c2QHcKNkBLhmmW/cNVSKzRbGoVL79wQLoQ+lDaF9soaQtHlNHGKqA9F+Ztg&#10;sFqNYTIFRvEuGK+WYYKOribF69gwdXdkgvgofJR4N+xdTVvYFFVLxMfK65GzFVej/ipvjvpafil6&#10;ufxi9HfyCzGb5OditinODtqt+HlQmaJx0BHFmdh65anY/yj/FXtP9dPgHtWxWPpfGIzqKroejUXV&#10;m2AYzT+IdcEkVsBUOY8j3HhMNUq7h5nl9xNiVG2Dh4vXB9vFy0PyNBfipmvOxn8mNibMEc8k/E08&#10;lbhEW5+4QnsiaZ32eNIW7U9Jhdo6a4lrrfWAa421zrXKes71sPUXt4PWp277h/a77bOiW7kVXZ1D&#10;B4IxghwTQIojGA4zpSxmqSXPR+vYB+kmvjUlTNacnKg8N8zm2pCc61GfPMXz+PAZurrhX+pqU77S&#10;Vacs1B1NWep1OHWlV2Xqeq+DqQVeB1J36itSnfrytKP6srQzhtK0G4aStA7DnrRX+t0j0GvXCNTt&#10;fAuMY2SYTOfeTJD0j2GZnrEyeOxQQ1u2F9OcFSxpyhyiqLeludWl5+irRk0wVo760OfgqE98K9Jn&#10;+Zanz/MrS1/kV2pb5vcP22q/Etv3fnts20w/2opNu2wHTDttx/2LMi77b8+4b9qa8cKvIBN98zPR&#10;Jz8DjW+CVupgJLA4BpjOcXTWeJ/OXO9xcMWhgLPj/JkTuTGymrHJrodyMr332XNNpVmTAvdmTQ/a&#10;k/Vp8O6sPwfvzJpv3mFfbC60/9283b7WvNW+JaQge2dIvr0sZIu91rLJfs6y0d5u2ZDdE7wuG4OI&#10;gLXZ6P8mOPy3Dpjn5G/LA7g6mc6dkxk4nyfAyUk+UDspUjiUZxXL3k83FOeOCdg1dnxIkeP3odsc&#10;M8J+cHwenu+YE77ZsSB8k+Ob8I2OlREbHBsj1jm2R6x17I1c4zgSudrRELXSceu/VJdpVNNnFsZv&#10;AAG1WKAoggsCiiwKQsISIGFJQsjCGghbIJBEwpIAQoJsCTsE2QSsIhhRqWgU0bpErePOYs9Yx+k4&#10;bhyXObVnVNqZKU5b8Yz85/Zb/PCcN99+53nu/b95H7+uxHdbOpMIr11JhCfKw1RENFgQ8QBzaQDP&#10;xNi3pAD3ZNi5cs3ghsQJLkl9LM7kUm0M2QzH0Uy+qz4txXMoNWvrvhTptj0pRf4DgvKAPkF1QK+g&#10;IaBHoCN3CfrInYJhSofgGEUnOB/YJpgObBU8C2pJ+SWgOeWjX3MKsbUphfAxFcEC84/JOAMRdk5k&#10;38e+8W0R9h05vvHkK+FsgZfZSXnQ8q+kUSv1uRyXwewkz4HMdL/d6WJyd1p+YGeaMqhDqApuF9aF&#10;tAlbQlqE3dRm4T5qo3A0tEF4JlQrvBWmET4OqxP+K6Qu7X+U2jQiALXNVAQbzH5NBXiZixkg/y72&#10;vskSgKsKfOMp7OFUiQdpTEGxHimMsN+fz143IIn36BGn+u7KzqK0ZUlCWjILQpsyysIbMqrCtRkN&#10;NE1GB702Yw+9OmMkoirjVERlxrVIVfqDSFXGHE2V+YGqyiSCUBRTEVwg/ZSOc8AM/orcOzuwa1QA&#10;XMbzTJkNGMrd4ciOAKvhUprtnmKWc08Bf2OHTLC1JS+d0iDOoWqyZbQaUXFElagiqlJUF60WtUZX&#10;iHYzdogOMEpFBqZS9A2zOOs+q1j0OlqR/Z6myCbClNlEiKn+2IV/4hyeYgb3yrBrqDAD7D0X1ADj&#10;6mVwtHIDHKz0W7KvIsymr4zh2KnkurYWJfo0yIXkWlkWdackj16RK48uE5eySsRVMQpxI7tI3BVb&#10;KB6MlYvHYreLjRyp+C7qxxhZ7u9R23MJOirMVEQSwCucw8Ni7Fvo/1YVZlCDvRd1vNoSDtWsg6Ga&#10;reYDVdTl3erole3lHJfG0gTPOkWKf2VhRsgOeU6EYruMWSgtjs2XqrgyiYYnkej4udIv+TnSUX62&#10;5Bw/S3KHnyX9gSOS/srMlhFROTKCbqoF/Cb/gXP4Gz6z7qD/67XYe7X41keNaszggNYJ9mq9zXo1&#10;wUs7aiLtm3ey12rUcZuqypN9y0vTghUKET2/KI8lKSjg5sjL4kTymvhMeWt8urw/Pk1+OF4o/zou&#10;RT7NT5G/5KYW/DdGWEAw0gqISFP9+49dwDn8pRzngN7/VI+drwnf2thBR/Dc17QS+po3kzqbKFat&#10;9XTbeg3LqbqW51ZRleijrEylyCsyw/N2iBlZJds5aUplXKpiZ4JA2RyfrNwdn6Qc4ScqT/MSSia5&#10;CSUvYhNL3rESlYvRSUoi0lRv8E56irt4FzO4id4vteAutmPf0GHfwLO/3Ra6dO7Q3u6/pLE1zKa2&#10;mbFK3chxKa1P8CzQCPwlNelUUVV2pLBSGpOsKuYmqNS8eFUjL07dy4lTH4zlqydieOrbLJ76OYOn&#10;no/iqRYj+CqCZqofJfhN4i7ewRlcQ+8XOnAXu7Bz9WDvxbOreym0da+Hpu6t5nVdIcsqd0XZl+nY&#10;a4ra4jZKW5K2ZDcJA9MassKTtZKoeE0Rk69Rs3iaRiZX28PgaA9GcbQTkbHa23S29jmNrZkPY9ct&#10;hrLrCKqpXuIc7mMGkw14J6H3s8g29OMcBgB68GwbMIOGgdVQN+BFquwPtCrro60o2s10lPVwXXK6&#10;Ejand6b4JXdkBsXp8sK47YW02HYVjd3eGM5u7wmN0empLN1EMEt3O4jZ/jyQ0TZPYbQukhktRICp&#10;ZvE++jNmcKMN4CLyJ/YAHN0HMIw9tHsIoB5VNWQHqmF3KB3aZlG0n7pMNhhln7OX7Zz+ZZxb8p5k&#10;r7iBdD9Ofy45pq+QwupTUZh9DQGM/h5/Rr/eL7p/wjeqf3JLZN9zn4jd8z4RvYs+9B7iEz3Ae2Aa&#10;d+8K5n4O+SeReeQgwN5DAB2HAaqxj5YesYSiUWfIH/UiSY6QLUWHw22EhxgOSSOcNbyDCa5svdCD&#10;oc/xijpQ4B2pr/CK0Nd7Rui7Peh6/SaafsI9XD/pFn7ghWvY0DvX0P2LbtRB4hN9p8EMcAcuYvan&#10;hwGOIVv/FUDfGHa/YwCVWMfyTwCIx20ga9wF0sd9zAXjgdbxJ8NXcE4wHJgGrlOkIXktzZC5Pswg&#10;Wx9qKFsXatCspRo614QYhp2DDadWBxluOwYdf76KMjbvSD66uJo8SjiZahpncKUPM0D/J9HzEeTu&#10;ReaucQDNBGZwGiAPO2nKBex/RjvgX9wAsRd9zJkXKVYRxvDPwoxM2xAj3z7ImPoFxZj7BdmosCcb&#10;q+0CjDpbf+Pg59uMJ1b4GW/a+F549tmWc/MrfM4ufu59hrA11XWsoUac/WnkHzuOe3AKoBe5TchV&#10;nweQG7F/Xkb+VeyfN0kQNrkCqFPrIHjK04w85W+xbSrUyneKab1lKn6pz3SGtff0dmuv6XIrz5km&#10;y80zA5abZsaWbJy5auE+M2vhOvnLkg23Plq53CCsTXV5EL8F5J/AzEeQPYDsVvRcdQmg+BuAHGQn&#10;3wRgTwGEfwvgf48Eng8sYeNDe3B/uB5cH3mRXB5RSOsfR5LWPeaR1j5JJ615kk9yeloJq5/qYNXs&#10;AXCYPQf2s9+D3ZOfwe7RB5Ld3wkzU51H/inMfvQMzgB9dyC79gpAyTWcAbJTkc1BNv07APL3AN4P&#10;AdxmAda8WgJOr23B8bUzOLzZSLJ/40uyfUsl2byNIS2bE4D1nBQsf1KBxc86/GPW4yMJjc09Anj7&#10;H4A3xCc6jfyxr/FOxMy70LcWfZchW4JsIbK595CPbAqyvZHt9gLA+QcAhzkAu/fmYLOwHJYtOJAs&#10;F9aSzBY8SPDBH0UH+MAHWMBLeAEvwPd4+f6OA/8Ng/5tBn+/+kQG5OuR34veG68DlE8CyO4ApKFv&#10;LrLpyCYj+/9s13dUU4cXB/D7sgcJUwJCQKYskRVQQgQSLalEg9FoJGqQCigoqLiVigqiIogDB3WA&#10;Wxw/xIF7b3/Y4uG0VpT60+KgilpxVKv3d+3v0NKe3x+f83I4h/e9ue+9vHv9KbsbZTs9pOxWAPFL&#10;AP4HoEEQgEEOACMg3N8DKCL2xJV0B0AF6UtoSMZxhB5ALCP0wCNdcDzwp8o6eiecACig7z7lEj2H&#10;1wFMDQCJlN3nDkDYPQA/KtftEUAXypa2AfConay3QP//J+YvAmJHf5OTABJNqCdIwyrSYIT0g4zL&#10;/gbZnlLkuEuRIeApQfCzQggXIcQLEJJ4CCO5COPo605lI3zNQihkEJaSlWQdxW4i28huUkuOwye4&#10;BL9DI3yAB+QFeU/wD+//D+RTtsBVijwCblSDN9UQKkboI0QYwEdIpjrSqYbJVMNsqmEBWUL5ZWQ1&#10;WU9n2Uy5uyi3hs55BH6D8/AWGuAN3IPX8Iy8IwjtnbzqBMUu1mglk6KIcJ0l/+tFMNWgpF58Sb0Y&#10;SjWkUi+yqY4ZVEc+1VBE2SXMR1jFfIAKyq2klO2UuZeyDtF5z8BLqIfncJf8Am1U0TPKekp+IU/I&#10;407QhrLtHaRoay9BkYMEJe4SFAZYITdKjOx+1AsD9WIU1ZDJ+QhT2B8gj/WOKWC9ZZYwr5nlTDuz&#10;hvmV2QAvmS3wnKmGNqYWnjInoZW5Bk+Y2/CI1Qot7DfwgM5wj49MsxCZu/+AjvZSdJJaocxKjDJb&#10;MTq70OfuVmgfLkbrONEnq4GC38TJvDeidO4r0UTOC/FMdpskn/VUWsRqlZYyT6SrmEfSCuahtIpp&#10;sd4JD6xr4L7NMfiPzWX4yfYWNNk9hlsOr5lGR2TdJA2OyP6OfNsJukgl6CYQoxtXiF4SIfrI6Ogp&#10;Rvdg8XsXpeiVs1bY5mTkt8pGcx85jef87DyVfb9rHvsnlwJWs0sx647rcqbJdQ3zo+tG5pZ8O/O9&#10;fB/T6HaEuel2gWlwb2Tqu7Wwrnq2sy97IueiJ3LPk3PkrMdf0EMoRh+WEANYfOwp5GGIPQ+D5YJ3&#10;Af7C5z4K0WMvjfC+ZxK/2WsE77Z3BucHn0mcRt+ZnJvd8znf+RVxbviVcOr9V3Ku+1dwrgZUca8E&#10;7OJeCjzAvRB4mns+8Ab3TNA93smgF/xjQb8LjgSh4HAQCg8F/h125wgxCHj0k8LBaB4blVL2+14y&#10;Tlu4J68lOFhwNzBG8H2P/vyG4GGC+pDRgmuhWYLLYbnCi2GzhefD5wvPhi8Sno4oFZ6KKBediFgv&#10;Oh6xVXRUsU9UpzgqPqy4Ij6ouC3er3hqtU/xXrJHgZLqSJTsIjs7wR4gwHDKjwEWxrOYd2oBvIyz&#10;YVqUXVlNkb6cm1GRgutRfcUXew2SnO1tlp6MTpMej862Pqqcal2nnGN9SLnA+kDMYpvamDKbmpg1&#10;Nv+K2WSzN2aX7W7VQdtq1TnbnapGu+2qx3ZbVG/tqlRoV6lC203/QPk8+iljoQbgZQLtO6S5Lwea&#10;+kigQe3BXFaH8s/Ex0qPxSXaHY4b6lAbb+lSEz+2y974nC571NMdq9V5jjvVBY471MWO29QrZFs1&#10;FbLNmq2yKs0+2SbNCacNmhtO32geOK/TtDut1aBstQYdPyvXYJcOGEU9iAOm/UuA+wMAmpJoztYz&#10;0KDlwxWdHE7rgnl1/ZXS/dovHPYkJDntTBjedXtCqsuWhEzXqoRJrpUJM1w3JsyVr9culH+jLZGv&#10;05bL12o3ua3RVruVa+vcVyVccV+R0Oxepn3htkz7UV6qRdcSLbqQrh1QCWzsB/CQ8u8YARpp56kn&#10;Vwex4MwQZ6gzBnBqBkdZ7UpSO2wdmOhSOWCI+3rdSI8K3RjPtbrxnqt1uZ7lulleK3XzvFboFnmV&#10;6ZZ7L9NVeJfotnkvTaz1WZJ43mdx4o++RYnPvBfqPngW6tCDdCPuHVBFr5/PPaCd75aZ9l56tVwm&#10;55Jp70x2gP0jurOqkxXCLcNi7TYYtS5rDUke5YNM3iuSLL5l+nS/Un2231L9VP9i/Rz/xfoC/0X6&#10;pQEL9asDCvVVgQv0+wLn608F5esbg+bqWwO+1r/3+1qPvnl69O7s83V4Sj1oHk4752iAa7R7nkuj&#10;GZM+H0ixgT2jvZltKWH8jaNUNmvN/ZxXmAZ4lBqH+BYPMQcsGpwatNAwrkehYWLwAsOM4PmG/J75&#10;hkU95xpWhOQZNobMNlSHzjIcC51h+DZsuuFRyDTDux7TBmMg8Sd+HT6/4h8b6D4YRTsnZV+iV/2p&#10;TJoxM2jXSBPDjnQPqEzvyV33VbR0ZYpGVjKyv/vi5EG+haZhQfOHjeo5d+iY0Dzj+LA5xtzwWcbZ&#10;ETOMBRHTjaWKqcaKyFzjjshJxsNRE43Xo7KNP0dmG9+EZQ/FnqRHZ5+0AC00ZvxAO9+/Kf/cBNq3&#10;aO+ppR10V6YANmfJYX1WD0752F5Wy9LiHRanauUFFr1P/sghQXPMyaEzh6dETDNlRE4x5fSabJre&#10;e6JpXu8cU3H0BNPq6CzTVuU40wFlhulyTLrpnjLd1B6VMRwjSCgJ6fA2ke4Fug8a02nnpPzTNGbU&#10;TaYe0HFbNgc25nSFtTkB7OUTIoXFWbF2hWO/cMlPG+A1O9UQOM0yLHTyyJGKnBFjeo83Zykzzbmq&#10;sea8Punmoj5jzCtjvzJXxY4218RazBfiRpnv0vHXaMsIjEoZgQoS0eH5QLoX6Do0UA8u0uh3gvau&#10;g7R/7qZjFdWyLlcGK3P9mJLJEfyiHJXNvAl9neZkJnpMz0jyn5RmDBmfmhw5dnSKMi0lo0+qZWJ8&#10;imWmepSlQD3CUqY2Wzaqh1v2qodZzqqHWm7T8YXKZPkYPdyCvUhUBxqBoYmuQz314L9cl3tYzdka&#10;x79779q1q52uKjIp5VIpJF11sbtIaUrGZBCjDpVLbRO6TRcpio0jl+3OSHIbZdxmShszZxwTypDj&#10;TmacwZkkc8wYYZ3vPM9Bjz8+z/Pbz7N/7+dd77vWb611OotrIRuoy+Vdg2xeCKxdaImV2S6S8oVD&#10;5SVZAcqCeSrr7MyoD+bNie0/Z1aCx8zURO/pM5ICklJSQj5Jnq1KTF4QNiG5OPyjZE3Y+ORNYeOS&#10;96nik3WquOSro+JTOoLGpbwMGJci/BJShO8bHvBbcJV9+IE10NF/LJ99KACqiDYPWJVniop8R5Tm&#10;eeoV5voZ52aHWmYtiOw997Ox/VLV8e7TMyZ4TZkzyT9x1vTg8WnpqnFpn4XFpRWGfZi2LCw2beOo&#10;sel7Q2PST4REp18Jjkl/HBiT9tI/Jk34ju3Gzzx+X57F9cAaNNB5uJh9KGEfeByv5PFzWbECpcV9&#10;UFTsLs0rGmE4vyDYLCM/3DYtN7pvSnbcwKQF44ckZk30SZg3LfBDdWrI2Mx5odGZn4eOUVcEj1Fv&#10;CIpS7xk5el5DQOS8K/6R6nbfyMwun8hM4R2Z8Y677ENzBvBtDvtAZx3vnzVLed4vBzR8Li2ToXCJ&#10;DfKWDJAsKPOSZ5YGKtNLVFYpxVH2SYWxzhMLEtwT8hOHxeYl+UTnzvSPylEHjM7J94/MrfCLyNX6&#10;ROTuGRGe2zA8LLfVS5XTPkyV3TVUtVAM6c6NVKCJNdCx9kfpPLCM62EFsJHH7goNUEiyNebIWuGE&#10;DI2nLH25ryJlWYjZ1PII24lLox0SyuL7x5ZOcB+zeMrQyJIZXuElmV5hJfnDwkrKh6pKtJ6jFtcM&#10;Dl3c4B5S0uoasqjdNbi4yzWoSLgGFb7jMr8F33P+1bP2X9G/9+/swxpg/Vre+0gunzPXGGL2mt5I&#10;XTtIkrxmuDypMtAkcbXKMmFVVK/YlbF9o1aMdwlfMXmQSvM311BNpmuIJn9giKZ8QLBG6xKkqXEe&#10;qWlwCtS0OgYsb3f0r+hy8i8XTn7duMA1eIpz4FgFcHA118N6YOtG3ns2sQ+bgfkklXy6xQJJW5ww&#10;aYuHbMJmH8P4TUHKmI3hlpEbYuxU2nF9QrSfOARpU/oGajMcArV5HwRol/bx167v7aet6eWrbbDz&#10;WX/FdsS6dlvvNV12wytFr+6c4RWsgf0/zPHv13I98Hq6YTvnwhdA0U5ATaZX8e5XLUdCtQ3idrsg&#10;ptpTNrra1zBsV7AyeFeEeWBVrJVf1cfWPlXTeo6ommXtXZVt5V1VZjm8aq2FV1W12bCq+h5Dd7aa&#10;DtnR3sNjW5f54K3CYvCWd5wqZQ14DazllbRmG7CNvspqoKwGyNkDzNoLTNkPxH0JRNQaYlSdLULq&#10;XDCyzlPmV+cj964NVnjVjjYeWhtv4lk7ycSjdqbx4Loso8F1ixRudasNXWt3GgyqPW4woPaSvP+X&#10;vxq47O9SOO8TRv32vqOe8+8rjn8/x76Tbi2dy+gsoFN9EEiuAybwajrmKDDya94/G+TwbLSGR6Mj&#10;3BrdJIMavaUDGoNkLrooPWddgqyfbqrMSTdb5qjLkzrolks/0G2V2OsOS3rpmiV2J/4jsat/IbX5&#10;Rsh6fi303nCU/oM7OA9287tI9yp6Fx3iPDgMzKR30nEgth4Y1QiMOA24fw84/SBB7wsK2Db3RM9m&#10;R1g3u8OqxRcWLWEwb4mD2cUkKC/OhfHFQihaVsOwZTfkLaeg19wG/QvPoH9OQL/pHXX072Pdt3Pc&#10;lXSXHeFapDf9G/bgBBB/Egj/FvA7A3g0AS7NgP0lwOoKYHxDCv1bRpDdsoH0Vj9uPJ7AnUDgLjfC&#10;u9wI27gBtPGj08bF1cYCt31H2shT8vwtB9jznRz7eta7/BiQR/ccuqeeAhL4SsQ/Af9zgGcL4HyZ&#10;/mv03wRM7gB69wBeIIkceGQGPOxF+vP3cKCdB8QOHgo6uBk+4cR/wkXXyWJ3NhAO4umdt1TTv5Fj&#10;X85eF9CdwXF/Svf4s0Dkefov0t9K/3Wg123Akl6j+4DsF7ofkk7yB/n9L5jLM3Niz2c34M+RwEse&#10;kl/xcPaKm9Hr5YQLTxwgh9+yhf6VHHsx+61mzZM57o/oHv0jEHCV9eeYne8Cdj8BZvQaPgIk7fR1&#10;kCf/d78mojv6xII4Ei/CC4OYTLgpCPZG8OMr1rxFwMFEoM9fGPPZSMDZUGCYgUCIvkCsTGCSVGCG&#10;REDN/+aSRaScrCLryGayg2nsxiscIEfwEjp0oYncwAv8Sp4TgT/JH+T39xBSe6WQ2DEHO+bQmzk4&#10;KgQ8mcNI5hCtJ5DIHJKZw1yykG8UkiV0auiqZOwNjL2VlirG38eYh0g9nuEM/our5AF+46/f+EYn&#10;33xCOsjjbgi5rVLoW5kIiRVz6MkcHJiDG2vhJxeIZA7jWYtp9M8iWRxnPr2L6atg5FWMvQ5PsYnx&#10;dzB+DeMfZNzjaMd3rMAlTtmfSScesSoP6PuF3H8PYUy/kZmxMDA1ElILIyGzZw4DmYM3c1Axhzjm&#10;MFn6EjMlz5FJbw6dRXQtoUfD2JWcmlrG38r4u/Bv7Kf1CH7CSdxDM9pwB3eZ1R1mfpO+6+Taewjz&#10;HibCXGEklAYKYapUCDM7Q2HSz1AYDDEQsiD9F4iWPcPH0k5MlzzGbI5pPp2f01VCTzkdKxl/LW6z&#10;FrfwBWfAHlyXHMI1SSP+JT2HVtltXNbvQIviJc6zyudY7SZjITlr8g5hozAWtjKFsJEYCHuFXNhb&#10;GQg7B4PX1m7yZ2Z++h0mEbKHynHS+yZJknvKVNxRqnFTmYPryiJcVZbhiulytJquxiWzDfjRbDta&#10;zGtwwaIO5y0b0GTZhLPWt/APm8c4bdslOWknpI3kBGmwFbI3CHv6/8d0uUY1dWVx/FxI5CHysKC8&#10;H0mAREggPBJISIAECSQQDFxMSDAEwhvCO7wxyDsi8iqg4BupVNSCSmVgrDCVZdVqa0e7bKets8Y1&#10;OnZmOstlZ8Z2Wu9sP7DKh9865376n3P23nfvvzfaQlARmaCTSUSgPekNzY30ytef/L1HGOmpa5zl&#10;t66p2FduWdhDDz164GlAn3kZ0afereiOTwd226cPu+V7GFv3HcNu+h3D/kCZxlYpF7CPqEvYdeo6&#10;tkJ9jC3RXlgu0l6TrtAI0gKNIM8DlzZBUJAV4Y9IBBNZEGwM+yXUGvuRuR17QfeyeELZZfmYEm3x&#10;wF9i8WkgbnmLrrW8uavIci2oinQjqIF0PbiNtBLcRVpmHiQtMYdI15gTpEXmSdJV1iz5MusyeZ61&#10;Sv6A9YB8gfXXLedZP1qdCyGsZ4CzLMJ6ehMEHe7/Vp+D0Kso+PVxwXeFWaHvgrejh0wqdjcknLTO&#10;Fm25ESa3WglXWS9F5FovRpRaX4mstl6IbLSZj9xvc4nTbXOR028zxxmxOc+ZtJnlTtue4160neEu&#10;205z7249zf3z1hPcl3bHuG/spriE3SSHsDu6CYKFLIlIhL2CVvM0FqFv4hH6UoihP3Ks0Z1oL7TG&#10;Y5GXeTE2i7wkuwV++raLMdnb5mLy7Wdjyu3PxdTazwia7KcF7Q5nBD0OpwQDDieFYw7HhSccjwnf&#10;d5wULjoeFa47TQi+dhoT/OA0KvjFaVhAvMVxaBMEG1n8ykfouQj0pTDnpyB0Pxmh2yISWktwQ0u7&#10;GaQFMdd2TiR2OCdKdZoW7X3ntEjrfEJU6HxMbHCeEtc5HxU3uxwRH3AZF/e5jImHXEbFkztGxGd3&#10;DInndwyKV3cOiB7t7Bd9v/Og6OcdfSLiLS69myAiEPYyDlootNsv00EfhxkXvNcanOV3Kc5oQR5g&#10;cT4l3PqsVOhwMjnJeSpJsfOIJMttXKJze1dS7D4iqXQfkhjdByWtHgOSLo9DkkMeByVjnmbJKc9e&#10;yQWvHsmKV5fkc+9OyTOvA5L/erZLCA/A3SQh3DYgoqHtQpv9VgGeEzzXJ9D2V4FlOMvldAc0l0nB&#10;zuKhVsfT+fZH0hJcRlNT3YdScK8BWbZ3v0zvY5aV+PbJqnx7ZI2+3TKTX6esz69DNuzXLjtGMclm&#10;KW3Sa9RW6V1as/QptUn2b79GGeELeDdKCa8N3kB7fQZ3/koJnlOL0M1cmHGBq9DmLmTZohm1Dzqh&#10;ZpKPqKLsRjLjnQfSk93Nij0+PWlKSlealtohL6C1y8v9TfLagDZ5S0CrvDOgWT4Q2Cg/Etggn6Eb&#10;5VcYtfJbjJrUJ4xq+auAKjlBA6gAZYP/QA4+hTd4BJq3wXOtgvdcAuZhf067BZ3K8UCTOUGWo/s4&#10;tgOa2O19qkS3rsxUn3Y8g9aWrg5oSdfRmxRFuxoUlbuMioagOkV7cI3CHFylGGNWKk4zDYp5Vpni&#10;45CSPX8KKVG8DCpRvGGUKIhAIGCDf0EcnmRCHHSQB6B9vRTeALhQBPOV3gJN5buisXy6xWBehLVZ&#10;J3Ds2pew06SWebeoFLSGvXvpdZnZQdW4nlmJl4UY8NrQcryVXYr3sIvx4bBC/ERYPn4xXI/fCM/F&#10;H0fk4j+E5uK/MnNxIigPJxgb/ANq4JssyEUYdT4G7WXwXQvAbDl4HfCBE8XOaLjYH+svYm/pLuBv&#10;a88TubTokjzr98mp1RqcbsjKYpaqckKLVUXhBcrKiHxlY2SesoOjUx7maJVT3Gzlea5G+XtulvIh&#10;8M8ItfJ/bLWKYGlUBHODF3LIhX3gOeHeq6B9rRqhSzXgOWGdhHOMlDuiQwYK6i0PIR0ojdraWhT3&#10;Tn1Bont1XopfuU5BL9YqWfn7ssN02XqOVlMWla0xRqs1Jp5K089Tao7yMjWzPFyzzEvXfBGdofk7&#10;J0PzcziuIdhAyAbPoA4fQQ5+UgZxAN2r4P3m6hE6A+tYFfitKjvUV+2NOqqCLdsqOTaNBqFjTelu&#10;V0Ox1Ke4MC1An48ztXnqcHWujqvUFfPwnBp+Rk5rjCLHzN+jG+en6d7jpeqWeCm6z6NTdC84qbqf&#10;IuQ5RBgQusFfoB6/KEBoHUa9FdC93ITQ+y3gt5oRGoZvs9EKdRrd0X4jA2uqi7Cqq4nZVlEldimp&#10;SPbUl8tp2tKMoKxiFRsv0nIUhYU8eUElP7WgmZ9S0MuTFY5FSwtnopILr3GTCu9zJIV/i0gq+Cks&#10;qYBgJ+UToRt8B3G4D3mwVgv1APofwBj+ngmhKeAQnKOr2QK1Ne9ATS3+qK6ZTa5s5G0tbYjfnm+U&#10;uOXUpvhmVSsC8aq9rLSK7PAUQz5HaqjgJhmauBJDDyfR8G5kYsXZ8N0VH4YlVNwPFRueh4jLX7PE&#10;ZQRzM19DDd6BPPioAaHF/VAPHVAP4EGPAuYDMO/DGNzQ7oRqD/ihynaWZamJa52/P9Y+p3W3i7pF&#10;6ok3pVHTGnGGrF7DSqrXsxONBnaCsZGdUN8dIq4fZYnqp4Pj6xeD4urvMeKMz+mxda/pwlqCLqz5&#10;jYeQ++vwBiutEIdOiEMfeK6DCI33g+eCfXMvQlW9Nqi81wMV9zIwfW84WdvD35rVJXLCOyWuaR2p&#10;3tL2DGqiSR0oNuUxRKZyRrypkR5n6g6MNY36C03TNIFpkSIw3fOL2f/cj9/22o/XSlCiW37jM3iD&#10;NYjBNbj/JTPEAUb/40Pg+4YR6oa1fhChksMY0g86I90gFWUPsixVh7lWGQPCbfJDCduT+6Wuuw8q&#10;POPNKp9Yc66vwFzmG2Nu8OGbu7z55hFPnvmMR7R50T3KfM+N2/fcldPz2j2ym3CP7CI8NrgNeXcd&#10;3vsK3HkO9KbBdkyOI3R4AnwPUA17PaCesEV7JzxQxgQdpU2EkWTjPGvJ2P/ZLvOwJq8sDv++5EtI&#10;AoQ9LAIqCogLBEVJ1VCNGJeWsY6jtU6rnY6OrdU6tuq41gVFERSURUEkLIpgGERhMOJSBTHu1qVF&#10;HMexLrVTl7ZOFet25+dTt3me/vE+/MGX855z7ne/c29/d0vOIK+E7N/59cke5f9a1jh/U9Yk//is&#10;mYZeWcl+PbNW+/TMKvGOy6r16pF1zLP76uuexsz73jEZwidmlfB9TgPXwMF+V9NfTldRPvdkAd+F&#10;QmAemULG2oDhRcDQYk8MKg7FwOIoqX9xD9lc1Meld5FF18s21D3ONkLf3fauPtY2UW+0feZutC1y&#10;i7FluEbbinRdC2u0XQqPajoXfKuJyr+v65QnXCPXCbfn7OG7V0t/JWvexKvg+mLe/UqBxRuBGZuA&#10;ieQdXlXfLAde3wKY7F7oZQ9FXGUndLd3V8TYe8vd7ANUXexJ6ij72+pO9g9UkfZPVBH2eXK4PU3u&#10;YC9QhtmrFe22HFK0rbimCNncKgdvEqrgjUL9nB2r2AP6K1hvEd05ZcDyCmAufVPswLhK4PdVwMBq&#10;4LXtvH/yfhq+wxUdHIEIc3REO0c0Qh0mhDgsUrAjCUGO0QjcOQH+O6fD4FgCX0cuvB1b4OlohL7u&#10;MvS196CvEZJ++0tq6K9krzey3jy60+lcQOendI6n8+0arkEdkOAAYncBkXuBkAbAt0kJN6c7dM4g&#10;aJ3hcHHGQu3sC5VzCGTnKCidEyA5ueGdfNEPssEHGajpJA8H/+FgaiXiBVVc53L2egNrztwKJNM7&#10;o5ZrQO8YepPo7U9v3H4g6gDQ9hBgOAa4nwDkUwDOaIgPD4Gh/Oh35mGMh+PmRA4hDoEWDsIW5tHC&#10;jd5C0TkGbP6Kz9wgrS+w01/0dyB7G78HdM/iY5PqgXf3AMP2AZZGoNdBoPMR+un1Pw3oGUZ9jv5/&#10;kn+Rf5NLOh4IDTyMtOfBPIYH1AQe0DgQb3AY3eDmu8mPzk3mcZPF3ThOLr+glH1fy9pT+a+5dE+m&#10;eyxrHt4EJB6mnzV3+RJod5b1twBudKou0fkNuUq+Jd8RtpgXQeAWc/nRH7gTAdxlT+4PBh7wgPSQ&#10;A/FRCskDHnPRH9e9IJ+1r2Ttn+8GptL9Pt0j6B7ImuNZc5dm1n+B689aXelUXH/Fd/Opk/xIfiL/&#10;JXfJffLQDXgSDPDyAMFDuxhFOJgEB5Lg2oi1LxAI5i00iLfRAK1AGxeBMLWAURZIUAi8IQmM5jPj&#10;yVQyiywgKSSdrCFr8QQFpASPUY5H2IqHcJADeIAzTOcq7uFnpib+j3uvIBDIHAzMwY85GJhDW+bQ&#10;jTn0YQ6DmcNIPvMn8jGZQc88xk9m/FT8ggySTU8eWmFjvE2MX0njP9iSfbiDE2zRJdxmk27xl7cY&#10;4bcQki9z8GYOXszBU8O+MIco5mBiDgOZw3A+9R7r+5CuaXTMpmMhHSl0pNGxGj8gl54Cxivh8lRw&#10;mbbhe+zia3KYr8sFduIWrjDbK4x0+TcQKk+dULrSr6Xfg30IZA7hzKGHUqCf9ARJdL9D53i6pjDa&#10;DDrm8ZVYTMdyXMdKerLoWUdHIWOWsfIqXMQO2ptwHs04xyfPMfOvuWJf0Xn2GWeeIXRandDIGqGQ&#10;XIRapxZqg0pI7ZlDtPIR+kh3MZg1/oFRxuEaPqJnGrfELG7Hz7ktl3B7rqAng44cOtbTUcq4dpzi&#10;epxEA47jNI4xwyPs2mHm4KSziRx4BeGl1AgPqIUnVMJXLQsfL1l4hCh/0XRS/CT3lL6XBtA7jL4x&#10;dI1HszQZZxXTcVoxB6eUC3FSmYLjynQck9fgiJyHQ3IRnKpyNKlr0KjehwbNl9invYo9bndRrxdw&#10;eAjs8BTSqwh/uAgDZBEMpQiVFCJEp7gf6Ke47RMmXXOPxkVdXzS7DsFp95E44TEOR70+xGHvv+Kg&#10;z0wc8J2PBr9k7Dek4gtDBvb652K3/wbUB5RhZ0A1dgTuQV3gCdQEfYPq4DtSVbCQKoOFYgupeAUR&#10;wvpDoRARkFojgR/CJdxu54orgQFo8QvHqYCeOBqciKbQt7C/3Rjsbf9n7A77GPUdPpUcHWZLdR0X&#10;SLUdl0o14WnStvA1UnV4nlQVUSJVRlRK9giHVBFxSFEeeUGxKfK2siTykVwUKWRbpFDZIl4iwlh/&#10;JKSfo3/9xF4k56MkNIe64niHtmiKNEpfRCUo6rsMVdZ1Hams6TZWWR39F7kqeopcGTNd3hIzR66I&#10;WShvjkmRy4wr5Y3GHLnUuEFVbNysKoqtURXGNqo2xH6tzo+94bLO+MAl1yg0OSQ75iWsX/GI/u/4&#10;Wb3Yl2PHDJw08c5jVKHRGIhdPTorauNMqq1xA9X2nsNcynuN1pT1el9TGj9RUxL/iaYofoamMH6u&#10;doNpkXa9abk235SpXWfK0641lepyTFt12aa9ujWmU66Zpuuuq+Jb3dLjhVvaM1Y8Q3DU3Y4DLvfj&#10;CLPynD+I45Zjbz9HTn0fX2w3hyvs5h7qMvPr2hLzENdCAC0g0t/zCLcC8x/d880fuK8zf+Sea56q&#10;zzHP1GeZ5+vXmJfoM81p+oyEbI+VCTaP9IQtnivMOz1Tzce8lpmveC013/VKNgvPpyx+St9fEUZ+&#10;/ln7BY6WUxxzzuG88/HvTuayPVEPu7W9tNEaoy5M7O2aNyBRnzsgySvLMtJ7teU97wzLeJ+Vlkk+&#10;6ZZpPisss3xSLQt8l1mW+aZYMn2XWPL9ki1lfosstYaFFqfhc8tF/3mWO4a5FuFHfOf0f0kre3CN&#10;dTcPA46NBBp476rneKl5i2fcN3XYmBSCwqSu8ro34nVZQ/p5rBo8xCdt0HBDqnW0/zLruICl1gkB&#10;ydbJAYutnwUutM4NXGBNDpxvTQ+aZ80NmmMtbTPbuq3N36yNwTOs50Om/4/nMo9q8szi8A07ooCI&#10;7EsChkBYA4iigMgSCRAIBEiAsCVsCXtYS1QWQUVFBK0KqFBH4jKgGJfqtILTqqOdjnjqGadzbKsd&#10;l1NP2zNOq6PO9PSbH/QwfzwnCRCe9733vt97r/Cla6PwVxetkHHWJjJOi7yMxDWcjDYE/j/lY9bB&#10;3HUZV+1ZGfr8TFMak7rQYamv8VBmuEV/erTNTnGifU9qqlN3itSlIznPbUtyiftmUYV7u6jOo03U&#10;4tEq6vBsTt7p2ZS8n61NHmPXi6Y4taJZTo3ogVe16Ed2legXD42IcQdui/yAOvgaMZjLQ5tVjFkH&#10;c5cBbcdprGVczqJhuQPtz/Vh9csE5juz1y3bJo2z78gQOevSJW5taTmeLWIFu0ms8tKKNV71Yq13&#10;nVi3qkbcs6pKPMDViI9wK8VnfMrFH/FKU7/gqVK/56rE//FWiRmOKpVhL/IiEWcxC3koRB2i9fqw&#10;HDMn0GMto1jHAYUd7S3woj5FsOm2vLVWW+Wxdu3ZQqdmaaq7NjOTU5ch966WFHE1knJepaTWt0LS&#10;6lsm6fJTSfbwlZJhfrHkpH+h5Iq/QjIXoJB8x1dI3vEUEoYLvBd5jjw8QA3cgXOmAjMn2oxJcBzv&#10;DyEeAyXLaFeJJ/WUBBh3FEVYthfE2DbnJTjUy5PdqnPSOZXZ2dyyrHxflVTJL5FqAoqkjYEF0q1B&#10;CmlfUJ70YJBceiI4R3opOFv6eXCW9HlgtvQtP1vK+AKfRZ7gDNxH/m+VIQ9VyANmv9NgrBrzHuKx&#10;u8ySesvdqLPMz0hXGmbeooyybiiOs68uSHKtyBezVXlSnyK5nK+QFwXmyiqC5bJ6QY5MJ8iSbRdI&#10;ZfsFGbLjAonsgiBNdgc8DU6TvQlIlzF84Jeew/jO8xjt7z3UwadqzFt1yIMWeWgkOoL2bwDx2K4x&#10;pU6NE23W+LBa1QJTbUWkVXVZrF2FSuisLEnxLCzO4OYW5vBzCgqCpYpSQUZ+TVh6fltYWn5PWKpi&#10;MDRFMR6arDAIkhS3Q5IUT4KT8v8dIMpn/AEf+M3zFfLwOergeg3OA/xTLZg10I4P43U31tQNdLX2&#10;1FrnTdraIJOamjWWlVUxNipNgkNhZbJ7bnm6d3Zplp9ElRcoVioFKSVVoaKSltAkZbdgk3JfiFA5&#10;FpyonA5KUN4KjFd+GxBf8pofX8L4xRcv4DvPl8jDbcTgGvZ9Ad4z7UQfYAY9pCPagZZ8SxPmjSZr&#10;amjypJomf6PKxtXmKm3UssL6uBW5dUnO2TVitqQqk5uqyeUnqYsDhWpNUKK6OShB3RUYrx7wj9Mc&#10;42/UTPvGam7xNqi/9YmpfOUTU8HMw40p/437qMWbiMFV+KbhPdVBdKwL56GTqBdreQ9rqm+3pKp2&#10;F6po57FU7aEmhe+tW5LbFmub1SJ0kDSnuKY0ZnA2aWXcBG0RL65B7buxoYkXq+3y2aDduypGe8w7&#10;WnuOE6W9yY7SPvZcV/+KHVnHsCNrGc4ic6j/68jBZbim4J3oRS3sIBoE3T1ELd1E6i4jUnXZU3GX&#10;Fym6gozknRHmWR3RS9O3xi9P3iJyEG5Od43T5Xhs0BWyY3SV7Ghdo2eUrtNjvW6v+zrdUddI3TmX&#10;tbqbzmvbHztFvPfKeXUr4xLewrgucgdn4OM25AH+MxhBjmMcGu5HPYKuPZg78bkUI2N+31KS9blR&#10;Vp8vK6Mv1ES8M9IiaUfs0oTtwuWxveKV0b1Zjut6C5wieyqc1vZoHdf0djhE9Pbbr+45uiK856xd&#10;WM/N5WHbHtsKul/ZhXQyK4I7GPtFPkW+r2zFeYD/JLxjg0QH9xPtAltAzRDmHvwsc9CIxEMrKGWI&#10;Q0lD/qyEwXCT2MEoi+h98VaR+5KtIwYybcIH8m3DBspsQgcabAQDW61DBvYsDR44YhW0d2pJ4N4b&#10;lgH9jyz9d/9sxd/FLPXrY5YB63lmUAMX4Z+EfwLOoxh9hjCO9Y5g9sSrGuQBMT7HjVpQzKgjRY16&#10;U+RoICtidLVx2Gi0qWBEaB48kmYROCK3CBhRWviP1JrzR3RmviN9przhYVOf4UmTVcOfGHsf/sbY&#10;6+DPppwDjBl7P2O+yFXkfBr+0+8jD/AcPkq0Z4yoA+NpA1CB7A+Ikn5HtP4EUYjeggL0DuSv55Cf&#10;3p94+nAWVx9t5K3fZOSlzzBi6xVGnvpKloe+heWm72W5TrxPzhOnyPHEDK088ZAcjv+L5TD+K8v+&#10;GGO0yEX4J+HXH0EM4BqCq3eCqFWPGJwkUpwiSsOIuvH3ROFTRH7nMH+eNyZngy05GtzIweBD9oYQ&#10;WmFYT8sNiWRryKBlhgKyMlSTpWEzWZzvJ7Pz42QyfYmMz82R8dkXZDL1lkwmmf9z7iBicAwxgPsg&#10;nH3wbYavdhJ1AKcUTuF5osgLRIGXiLyuEDn9gcj6YyLTmSXEmnEgmuUAf7AGxANcxLO4BGdR8LMo&#10;9hkk+Ro2c+06DsDXuBT+iSblHfjvApOI+wT2PQJ3P7ydcGrhLDUQ5VwkEn1IFHUVOfiIaNUMkcsf&#10;iZbfIDK/RbjowGdmaD5t8bB1JfoLF82gAKARnEvFJYAH4L16gITfQ1HN4Z/fxZfuPsHf/gReLXAK&#10;MT+KfQ+eJdoGdzO85fDmwpuKvcbMEoXC6wOv620iuz8TWczBfQ/cB38FfwN/Nyd6aIdmxJ3okR8a&#10;I8TkKRrCZ7kAD/xnKPxnKLZn2Nyzz/C7R+DJAuPY+4FpPJfhboNbjTjnY79p8MbeJAqDlwev613s&#10;H07zL+F7CL4C34DH4B/gKXgOXmAtP9hjUEF+fkJMXscRvUGT9haX8ttteI/Cf4MNv0Fe3txY4BCW&#10;tesyagDuargLPyGSIM5xWGo4vLwv4H9AZAOv2bwPS8fg+Zvvu3kn+B78CF4ChJheg3eWRL84ETGI&#10;CYOhgUGDyqBBYPBAZvDwYxATZnwBhpwsGVppwZC9GUOOpsz/uC4ToCbPNI4/XxIk3PcVbgiEoFON&#10;thKPoEGCCQkGCBAOSTjDfcmtAgooiCAiRQVBpaJW8USxWl1RS9V1x111O47rtuu421l126lbrda1&#10;1W//tLXrdpjffEAm3///PO/zvu/zkB8X8y7D0gJ8pgJJIAsUgyqwGjSDdtAFtmCS3QaG6BXm3R/p&#10;IP2Hxuh7OkfPMe0+o3v0HT0GrwD7E0/Bk7eAPjw4wIOdOUuO8OAND9M5LEnxWRTQAQM08vGWCmjU&#10;0Utqgs46ekEdoBt670NvAHq78f59SMcR+oZOIzVX6Gv6C9I09fOS/oU3PQIPfwP04cEGHqyQB1t4&#10;EMCDCB7exWcR0NVCLxU6OdAogUY1vK+ib2ktomuDVie0eqC1FRqDeOceLNMoymMcy3aJ7tMtlMwD&#10;ZOM5yoelL8DnvwHa8DANOeDCgzU8uMFDIDzMoh8oHLmLhl4StDIQSwHiqIBOLXQaUBYt0GlHSXZB&#10;pxfv70e57kLk++kOHafb9Dv6jK5j+/ydbsL5DWTxT1D8I7j+FiyPhxwQ9An65jzUBTz4Mq8oFN+S&#10;IjYFooiDVhp0chBLMbxX0l2qh04TtmYrNDqg0Y339+Gdg6iCEbpGh+kqncFq/J4+xTcmkalLWLmL&#10;0LwAJt6CtYC+GfFYPnFZSw6HNbdhXjMezHckRKwS6C5CbGroJSEmI7TyEUcZdKqhswo6a+kyrYdG&#10;J32C+ryIXEzQMJ1HbZ6jU/QxHJzBtz9CBsc5L+gEohwDxxD10V9g7RG/NXFYZ2JeuWALO5jRU0sH&#10;esjxgnYo4pxHN5go+gM3jq7wUmnSLJsumRfSBL+CzvNr6ZxFA31s2UJnLDfQR1bddMpqG5203kUn&#10;rA/QcZtxOmo7SUds79Cow1d0wOkH2ufM0l4w4swyb2BdEL87MS9wvD30wnHjgaPHnkd3p9nTLQt/&#10;umYjoUnHRTThoqazrol02s1Ap9xNdNKjhMYElXRMUE9HPZvosOc6OuTVSQe9eulDr0Ha772X9nof&#10;pxGfC/SBz59pt+8DGvL9nhn0ZTk7wADo/wXWg5gfcaQ9EuHIm0F0B1fPLSGOdg8+XRF40oTPDDrj&#10;P59OBkbRMWEcHQ5KYUaDM5kDwfnMflEZs1dUzYyErGI+CFnLDIe0M7tCupmd4u3MoHiYGRAf5vSL&#10;z3K2ia9z+sT/4PaKn/F6xCxvs5g16w75H6wP0TchiH8O9OdBG1x9F/PGdA6dE7nQ+PRgOjrjPc7B&#10;d+TcfTPV3D0zE7i7Zy3n7ZyVzRuUFPJ2SMp5/ZIa3nbJat5WSQuvT7LRrFfSa7ZFMmS2efYBs+7Z&#10;p6Z1Sa5O2yi5Z75B8sS8TcLy14N1U8z6mVe46h7NxvEvI7qJa/dKJHrcxbhS4eXEHDs6NNef9s2d&#10;yR2eu8BsKCzKvD9Ma74tTM/vCzPwe8Ny+D1hRfzNYRX8TdI6iy5pk8VG6XqLDmm3Rbu037JNOmK5&#10;Tjpm2SqdtGqW3rVaI31s3Rj22rohjP0/nobiusFxfjsKVzCu24sx6PMxg47Bz6jMgvYu8qadi6Zz&#10;+8Pnmr8vk1v2yKKtNsnirTtlKdYdMqNNu8xk0yYrtlknq7Rpla20bZY1266VbbRtkvXZNcqG7VbL&#10;jtitkk3Y18tuO9TKvnaokf1oX72Q/YmqhazdFI+xBvegdxPan2LuO5eA/jIOvZUafYWCRzuj3Gl7&#10;lIizRTHbvCtyodWGCIXt+ogY+1Z5gkOzPNVhjTzTsUme59ggL3VcLa9xXClvdKqXtznVynucq+VD&#10;zlXyUZcV8rMu5fKbrmXyRy4l8peAdS5ezDq94av5uIpVaCWgfxFz32lc98fw3B+PHht52a52pi0x&#10;gUyneqZZW/Q8qxal3K5pqdKxIUrrvFKR5FKnWO5aq8h2rVYUulUqKtxWKFa6lyta3MsUXR4lin6P&#10;IsV+QYHitCBfcd3TpPinIFfxwiM3knUHbm94gLW/swwtEXTPpxONowU7hOce/D0AH1ti7akr3o/a&#10;4mbwmrVzLRpiwu3q1QqnmmiNa6Uq3r1ClSwoUxoFJUqTZ5GyxKtQWeOVr2zyNik7fHJVW32ylSO+&#10;mcpxX6Pymp9B+aWvQfncO13JegFPIJjiSwXRZ8jBZbRdZzNRB9noLzH/7YaXPvjoSrSi9iRvak4S&#10;cxsS5vDr4hfYVMVGOJZrlW7FMcsEBZoErzxNmk+uJss3R1Pgl6VZ4Z+hWR1g1LQFpGt6A9M0w4Ep&#10;mjFhsvqKMEl9PzBJ/cw/Sc366tWsD/Ce4j7q74YeezED65CDWQez3z4T5j146UE+NqSaU0uqBzWm&#10;iZj6FMm0Kv08q7LExQ6FuihXU7xakB0b55MRq/c3aA2By7UmYaq2LChFWx+s17YGJ2p7RAnaXaJ4&#10;7VFRrHZSpNX+Dc+nwlgtGxC7jPUHflN8gXW4nob9CM1T+Zg50XKNgAH8vgl5aTVyqdHoSvVGIVNt&#10;eIdXvjzMoig13M6UEumSqVcJ0hOX+aQmJATodWlBibpskU5XLI7T1YhjdWvFy3SbxDG6IbFad1gc&#10;rbskVuk+D1HpngSrdKwwOp4NBAFT3MU6XDOi7Ub8J4oxc6IdH0YLug2/dyAfa+CtPtuRqnP8qDx7&#10;Brco6z1zU8ZCmyxDhFN6+lL3lLQYn8TU+MC45JRgbXKGWKMvCFXrK6erkptClcmdoUuTd4ijkg+F&#10;RCZfCFmS/FfRkuRvg5boXwsj9WxgZNLP3MY6XIbO2UKi42jDP6zEfgB9FUTrkY9VyEdVvg2V5XtT&#10;Ub6YycubbZZlmm+VnrvYPiU7yjUhU+0VmxHrrzHqg1QGQ8hSQ55YYVghjjQ0hiwxbBRFGAaC5cbR&#10;oMXGCeEi493AcMO/A8LTXweEL2d/5RZq8RPk4DRiP1KFWqhFLdRhP+DZAh91+H9pKZ8KSt0ptzSI&#10;Mktn8tJLwvgpReG2CYWRTrH5Kg91ntZnqSkxIDI3XRiRawqS/5frcg+Lskzj8O+bGU4D0nCS4TQc&#10;BDkMR+WkICplislq5qkw0xQuNR1DERBEBzCVAQmF4SAGjCAIjGIqCXksU0HXdq3WdL2M3c3dNdNQ&#10;I3dV9Nsfh8pr/7gvh8+Z936e5z1875Oc6jMpOcd7YorOKy6lynNCSotHbMppVUzKdbfxy+6rxi19&#10;RkRV9Lui+wCXOeenWfd25m6ku34j10IOUMJ/c/l3ejqwPE2Cd9Ps8E6aJ5LSAiUL0sJN31gXI5+Z&#10;Olnx2vtTHV5dk+j0smaO2yRNknvc6mT32NXvq2I1G91iNAWu4zVVLuM0zU7RmlPKKM11x8hVvcqI&#10;9545ha8UncNXDNHFGpxgvofpa97EtZDHc4ltwA6ymW3aWj5bxniSsq0wP9sVc7N98Xp2mDQxK9os&#10;YcNEqymZUxSTM1+zj8uY7RiT8ZZyXPoyZXT6GseojOyRkRkFDhEZlfYRGc224eknbcamX1OEre+1&#10;DV33zC5krWgfkjrE2dWcB+baRlcTW7Ka7VwLBUChDsjhZw3boyV8/ka+Cf6Q74AZ+Z5IyA8UXs0P&#10;l8XnxZjH5cZbxuQmWEdrZykitW/ahGuX2ozVahRjtFkvhWm3W4dqK6xCtPstgzeflAdtviYPzOm1&#10;VG/sHxGQLVr7Z4kvDXCKc3CUtW+lp4HePcVAaQn7LpL1IfuuHcBCtiQzyStFlphc5ISJRT6YUBQs&#10;jCuKlEUWxpmOLZxiHlaYaBFSOE8erFtsEaRbZRGoyzRX67aa+ev0pn66JhPfguMyn4KrMp9tP5l4&#10;b+03G7VFNCcWA3Rm8/1Af3Mh52EnUKXnuVAO5JE0fk4uA+aRBH6OJeHl1hhT7orQ8tEILg8RAsuj&#10;JQHlk6R++gTpaP1sqY/+beko/XKpl369xFOfL3HXlwqqsgbBtbQTzqXfwHnnPcGppF+i/FCUKotF&#10;2QDtnPcDzLGxlHuykvNQzbNxD/ckWU3eIbPIy2zNomoANduzUYYR8DQ4w93gDTdDEFwNUXAxTIKT&#10;YTqUhrkYaVgC+zoNbOtyoKjbAevaOljWHIXFR5ch33Mblrsfw7JK/I1D9Dczz3q2orvpKKYjdy9r&#10;QFLqgQVkegNr0AiENgE+zYBzK6AwmsPKaA+50R0WRn+YGcNhaoyDzDgdEuM8bjIe/K3rhia5hUVt&#10;buHhw2a26SbpZdKPyfNBjKxvI/OsNXAd0LWVrsz9wEryNn0z6Ys3AhEHAb9DgOowYH8UsGhnX3vM&#10;jNhyUfMy3DGahBFeiDqmEcbRwYO2gxuugwvtWC1fBvxR+xUeyHfII/J0kGbWuJ65VjBHHUPNoU9z&#10;AFjcxr1A5xQ6o+kMPAZ4dAIjjwOWpwDpacbwGflcxkNuBPCFkpcgLx66QYQXwQu8mHXPJdz83Vx0&#10;3VzkXUzwAn94/ga/e4/8MkjjPqCa+RbTnUvv2o+BpUeAuQx5Wgcw/lMg+CTgxZ86spRW5+jvorub&#10;/JF8Sf5ErpgAXyuAv7gA3/KSfp0X4xu8oH3Hi1kPD/webv4eTnoPE+1h8D3X+H+3BqlhrXexzlvo&#10;Xk9vCvNdQO90emPPACFnuQbP00+n1WVAwlKy8RmCw7Dp44WY9JC/k1usy20b4A4v7HdZk9444AEv&#10;Qw9Zj583A32c/D4m3cei9p0bRM96b2PeG+heyTonsc6JzDeO3tCLgDe9jvTK6RQGfN8Nuwb4nvyT&#10;/Jv8QO4SLjc2qsAjU+AJG7eBi7sYRXhhFblORR66IudF5PoQmwYRYWcmwoZdnw27QDv2uypBhJrP&#10;x5FpZA5ZRJaTVJJJNpF8UkCK8QyleIpKPEYN/oN9eMR+9xd2mH3sQvtYrJ8Z3EN+4z6/3fsC94cR&#10;oWAMVozBkjFYMQYXxuDL55HkFTKLJOE5ktGP1Rwpja5s/Bda+j6gq5CeEjr0HK+aY+/FPfa7d3EE&#10;P+I07uArluhfLNUjlkz8jVsvQC9jMGMMpsMxODIGbz4fQ+dEPMEM+ubTtYT5rMAD1uI+MvATcujJ&#10;o2MbbqOIll0cu4Jj1uAfaORUtXGJHOfUXcIN/A3XGeU1jjrA1WG+HUaECWOACWEMFhIRDozBnbkG&#10;0RlD31T6ZjOnhXQl07WKnnV0bKBjE25yTm5wTv7KObmGMo69G9+wFl+xFlfwCbfNOW6f64zkHrfS&#10;U3TR+P/QbTrkB2tgwhhshH440+vLGkbQGc+8Eumbz+W/mKMt55ZYQ8d6/BlZ3JabcZlzcgk6XOSc&#10;dLEW51mLL9CEz3EYZzgfp/A1TjKDE5yP4zR+SjpJxzCi8KsfzJ/LFHLmb8tcPegNZn6xdE5jTrPp&#10;SqJnKS5gJbNLxVmk07ORnlx6ttJTREcpx6/mimxAOw5yVZxgJF/i0ODsPOCTfrTS0vICoin9phCe&#10;ybmlzLm9JGDuFqyvkjX15a8jWMN45pVI1zx6FtGTQs8qetbSk4mjXBuHOSeHOCdtQgkOSCrRKjGg&#10;RWrEflknmmQXsc+0B/XmD2CQP0edXEQtqRlGlEN4ziPlR27l73nc3rTn0SMXWGtrXBJUOCsLximz&#10;WHRaTEW75es4bPUmDlkvwUHr5TAqNGhRpKHZJgtNNlo02m5Fg+0O1NvpYbCrRa19C2ocOrDHoRu7&#10;R/ag0vEhyh1F6JUiyhxF4VdE+nudebx588jz45HLV88ldx7r9jKcUTii08EXR5QROOgcjxaXGWhy&#10;nYN9bgtRr1oKg2oF6tzXoMZ9PfZ4bES1Rx52e+hQ6bELFR7V0Hs2otTzKHZ5nkOJJ1etV69Q5PVc&#10;UuglSnReorTAc4gnzP0HHu83+cq7EsHXCvkslHd9xvKJygZtXl5o9glFw+gJMPhOFT7ymyVU+88X&#10;qvwXCRX+yUK5/3tCWUCqUBqQIewM2CSUBHwgFAcUS3YEVEgK1XslBeo2yXb1Gck29VXpFvVdWZ66&#10;X5arFk20Ab/zkK+6W/RfjWGvM4l+0snPR/jKMarlaAxyRV2IWqgOjZJUhMZLy8L+x3OZBzV9pnH8&#10;iSSEMyThCIQkHCqKB5hwJEiA0AQCCRCOcAWCJHIGAQmEM5xKAKECniharQoetVXxqK1b2+p2nO5u&#10;d+u6x+wxu7O74+zabju703E69tjsF+zuH5/5/fjlx+/7vM/7vO/7fPXMQ9Ji5py0knlQWsuckTYw&#10;p6V7mFPSTuakrJ/lko2yxmUHWPtkh1ljsjOsEdlVz2HZjzwHZY/ZA7Jn7D7ZC69eqXuNnh/4YguO&#10;gJ3wnBocvzj27+VCPwv6GURLyUx6LVlAC4oYxmG5jDkrT/OckWexp+T57Am50WtcXuW1T27xGpM3&#10;eo3I27yG5Q6vQfmgt1Ph8u5XzHr3KRZ9ehSXfLoVd3275J/42uVP/TrkX/u1y90vSX7JswQcs6+g&#10;BvTwnAbkvxBeB8fLshY9NnJyPC2Q5jOiGTPpcczJdAV7f1qm96gy13dYWeg7qCzzG1BW+/Urd/v1&#10;Km3+3coOf4eyz79TOcaxK2c4e5XHOe3KpYBW5a2AFuXH3GblX7lNyufcRqWb25jqDmj4gafIwa8x&#10;/kdF8BloOW6i/bkCD/p6AfpbxDGv5tB0loRcWVs8RjWJ7KFX0nz6MzX+vZl6jkNVHNCpquB2qGq4&#10;e1X1vDZVK69V5eC3qIb4zarJwCbVkcAG1bmgOtWNIKvqo2CL6s/Btaqvgnap3IG7Mtbgr/IXjPUx&#10;xv0Q+u9UwmdUod3D9TRajyOIY1rnTS6dkEb1m9Y5c6WevTkpPl3ZmZy9WVpem6aA36IxBjZrTEFN&#10;Gktwg6Y5pF7TEbJbMyCwaMYFtZr50BrNmdBqzVthJs2DsEr1H4UV6n+HVqjdAhACglf5E+b+E7QY&#10;H0D3Tg167F3wGbiexN9zyMeEgUWjBgE5CzcwegriWPZ8uXebPp1j02l4jTm6oLqcwhCrtiy0VmsO&#10;q9HWC83aVmGVtifcpB0Lr9AeFJVpT4lKtVfFJdr3xUXa34F/iYq0/xEWZbvDQOgqv0cN/gT5v2/G&#10;PMB7XtmNebCiDhDHDOIYMzLIWRJIPcYospds82grTvRqLkz1qy/I5FnytUHmvHxBlb5EWKk3icr1&#10;FnGp3iYx6rsiivXDEUX66UiD/kRkvv5yZJ7+vUid/jfgS4lO971Yr3OLQPgqv0W+H5mwHqB/ox7t&#10;N1quM+AoYplCXEOIo6cigOwVEmqriF3XXC7zrCtN8a01ZnCri7OCKop0oaWFhaJiQ7mk0FATWWBo&#10;jMo3dETrDc5onWEqOsdwPFpruBSVbbgXpTH8CnwRoSn4TqIpcIuzCtyiVZ5gHn4Mrbtos641Yz20&#10;oBbAIbShLuSjH/mwm32p1SykZnMMo646nllbJfeurkzjlFeoA41lOYLC0gJRvtEYoTNWR+UY66Oz&#10;je3rs4z90RrjRLTaeCwqs3Q5UlX6TmRG6ZOIdOM/Jekl3wK3OL34JZ+WY19CDu5A82oramEvagHM&#10;tWEe8KwHsbVaPanRGkJ11vVUa93uUWVJYpfXpvqV1GTyDGZtsL46T5hjKhFnmUyRatPuqExTa5TK&#10;1BeZYXJFpFcdlaRVLYmVVXdFO6t+GZ5i+jw8pfLbcEWF+//8tBq1ACtycw9qoQO10EW04ECvD4s0&#10;gjgcyEljE4MsTXwyN0WQqSmWUdYoYxU3pHgX1GdwdHVZ/OzdeoHaWiRUWSpF6RarWGnZI0q19Ip2&#10;WseFKdYjYSnWpQAhIN7fUIX1riDZ+jgkyfJZSOKubwQJNe7Q//EIObhng++F/qVu1EIf0bF+1COu&#10;Q4jFjljqkBdTmx+VtwnJ2B5DRW3xHvmtyZ65e9J8svaoAzJbcvnptsLgVFuFIMVmEShsLQK5rSck&#10;2TYelGQ7HJhou8BPsL3Nk9k+5UqbPuPtaPyGH9/gDoyrdwet8hA5eLsdeyP0l2CHTsMCHBmB58LV&#10;iTa8HfFYYNeMDhYZHMGU1x1Fuu6tjGxHAlPdtZOd0aXyVXZqOSmdBdxkexkvyV7LS7DbuDJ7d4DU&#10;vp8jtR/y32E/7xdvv+O73f4Ln20dz3y3tr/w39Lm5sS2ugNWuY85uIXxvgG986PwXOOoRxfRJOiH&#10;XW3BMzNiMsAmZQ/6k3ownDKHNlL6YBwjdTCZqRhM80xyarwSnHk+UmepT7yzxifO2eyz3enw3ubc&#10;57V1YJ4dO3DOc/PAbdam/p+zYvqesTb2vmBv6HZ7r3e4fVZ51455wPgvjaEWJrE/T6MeX4XvmiHq&#10;xn3DFHwXnusniNJcTJK7+JQ0IaHEiU0kndjBiHcp1m13qZhbXbmsWFcRa5OrihnjamBudHV6bBgf&#10;8Ygen10XNX52XcT+WwzJ/p8xxGP/YIhGX3iIRtzM8GE3a5XbyPWb+zAPB3BGzaIWDmF/Pkw0DDrm&#10;MQ+wRCUgGyjAtjk2bZ4Lopg5CW2Y30zr56UUNb+TIufVDMlcHkM8V0bhc1YSYmGFzjkpZHaGgmZP&#10;E//gDeK++jFxZ54Sb/pr4h1wM7hTL7mB8V+G/nnonTqGeVggGj9B1AtsuK86TpSHawZIwLNNIHzR&#10;k0IW+RS8KKbAxRjiL+4g3mIKcRbV5LdYQD6LJvJabCT2SQexTo6Txwl8eAFe9zi87rE/YAP8EkX3&#10;DTEOu9d4E/m+iLGfhcbCKeTgNawHWMG9wIp7I67ZZ5GD15GDc0SR54lCLhD5LjPJYzkA/4xG8CIa&#10;wYtxQIFNTg3QBCybX254Syi0JUzuBXzgHEzt2SdYfJ+D5+C7Na4cwc8nkQNozUFjHzQc0GhcIqoE&#10;+mXUwSWiHZeJNrxBFHaVKOAtmKJrMALXmdjgOQAN4QoaspVtIBmgIVlBHDdxAK5gYa8g2TeQi+v4&#10;wLWPMPl/w4b4FRbC92tcxNjPQvso9CYvYi1AqwVpM+N1A/QyoZd4HXOwQiS6RcS7Q8TGcNDcE8wK&#10;NhcGGg9vovfQkN+XEL2PxvgDNEYfohF7gMPoYS3AJvMAhf0Aif3wNn5/jPf+jvefr3Ee416A9gx0&#10;h6DZDs1aaBZDUwPNZGjG3iUS3/sv22Ue1eSVxuE3GwkQtgBZiBuC7Qh4NJmWAAE/SCAhhCUECKsg&#10;yCKCioCILAoUBHFBUKqoVXEb7LiUqTr2aLWOOtbdUeuoHe04tXWZWrfx1GXqN78gPcc/5o8HwnfC&#10;fd773ve7975Eki/h/wrev4Bj4Dj4K/ganEZOzroQnUdOLvoRXZpIdCUcjQIuJ9cRxw1sQDewJteR&#10;5GsY7NolcHeIdZh3F9zNyG0lvNPgTcM8jZhnyCGiwCNEo+CUIIVCu+sMOD/MRYDlRSOGsQDKjW4h&#10;lttoGO6MRLOEy+qDUKKH8WggsCE/xmb3BC/fE0z8MfLx+OQQPZh32yD2AjwqwXwzEKIJ3jB4gzDH&#10;0aeIPM9i/e2+K8OufwxzC/wT/Av8AO6Bn8Aj8ExA9ByN0wvU62vUyJs4NJLIBzsPYPNhUQTsjiFY&#10;ckPPK0bP6Yye0xU9pw+ejQchIAYkg2xQBGaCalBHb6gJnWMbvUav+5K66AWtol9oLehHZ7uD/oNO&#10;8xn63afoVB/RXfoZ33qI//x/wI8YHBGDCDE4IQYZno0DH4AokAAy6FfKh68UI82BZx49R4/5jFrQ&#10;xbbTY/S6j6gbntUY8xOkYhs9QHd7H0X7I52mO+h3v0dUtzHSu3wHbg3F4CBgiYcYONy3MXjhmS+c&#10;E+kVhWN+JswrBb4p8BXBM5P+TVUYfz5mtwCOj7AMHfAsw5KsxNh9GLufbtKndIP20d9RuFfx6Qr+&#10;8zJGvYTRL4Jz4Cw4MxQDIQZCDggxCBGDO+Y6As4AzC8E84qGMwlLnQlPPhyliH02ymEuRq6j67QQ&#10;nlaU5WJ4uuDopQvIxTnajgx8hlfmMJ3E0xOI+DhG/grGw+DLd4Cb/9ZP8HOxzo7IqxTz9Mf81HAy&#10;cMbBlwrPFIxWCEcZHHMwhxp46uFpwivaBscSvLbd8PTB00+HaCdW4ws6gG/tx0j2ChmE0c5n7zCc&#10;A/gJNYZyRhw/kBvyOQpzDMTcQuGMhi8J88mAJw+eYlRbOTyV8MyDpwGeFnjakf3lcPXCs4H20ADt&#10;or1YlRP49C39AeuxHSu8DVY7W4f5zf8E3Ae3h15zIdxSzHUcvGo4GfhMcFnpz5QFTz48JfDMhKcK&#10;1VeLGS+AqxVvRCdcPXCsoy342Y9vbaKjiOgbrNB9PMXbA2PfMGs4QzHQExG2EwnRTWy332D7v4BX&#10;+xS5wD0C6xUAbwicetrDSaCdvDT6lJ9DA4JptF1QSlsdZtEWh2rqF9bRJmETbRC103rHLlrnuIb6&#10;nLbQaqc99LHTEVrlfIV6XB5Qt+sr6nJjh1g+zEts9Q+wvd7yxZaH7eQ0jp5jSmzjiOULBy/6k5Mf&#10;7XJV0YBHBG2TGGmzZxJt9EqnT7xzaZ13Ia2VzqA10gpaLa2hXlkjrZK1Uo9sKXXLe6lLvomWyXfS&#10;Uvkh6lT8jTp87lG78iW1KVmOnVaftzyVYlsdR3QVR+9pNY4UFY6iQNzvENNuqTMNKEbSlhGBtGGU&#10;htaN1tGaMWbqHWOllb6Z1O2bRyt8i2i5bzktG1tJS8bOp86xTdTh10Htft3U5reeWv12UIvfAWr2&#10;P8dZ6H+H0+j/C7fBn+XW+7O8er+3PITrFo6XCzj6j+GIOQg+1+BonYTjf5yANvrLaO3771Hv79TU&#10;Mz6C0zXewFkakMjpDEjjdARkc9oD8jltASWc1sBZnJbAam5zYAN3YWArd0HQcm5DUB+3Pmgbb37Q&#10;Pl5t0Ne8mqDb/Oqg54KqQFZQOcycANbhHo6VazhWTuHIPxxDtA/sisK1Iwx3O+Rl9QQJ9UzypWWT&#10;JnAWq0J4i1RRvFaVid+isvCbVDb+AlUOv1FVwK9XlfLrVBWCWnWtYJ66STBX3SmoUvc6VKo3O1So&#10;Bx1mq08IZ6pvCsvUT0UzVKyo9B2+h+dyJNGJWKwBjrdBMGDCnQLXoTXIyYoPxbREM5IWacZzWzS/&#10;5y/UhDs0aKKFdRqzsDbYKqwJzhBVB+eKqoKLRHOCy0UVmmrHWZpGx3JNu2OZpsepVLPRqUSz27lY&#10;c9S5UHNDXKB5LM4PfgNYO852vkMOzhtQB7hu7E9GDtB/brPgXoVjbiXi6IwQUVuEgpomj+M0REzk&#10;14aHCOeGRzpWao1OFdoE51naVOdybZbzDO1Ucal2urhEW+FSrJ3vUqj9yKVA2+War13vmqf9o9sU&#10;7WG3bO1V9yztz+BXt8ww9jdcv8V15zTmfjgFdWBDv4f+sz8NOUAcXYijTc+jhXpvqo8ey6nRB/Eq&#10;dR8KZ0WFO5VF6sXTGZNLMZPkWsjY3AqYHPd8ptA9jyn3yGVqPHKYJkk2s1SSyfR5pjMDnmnMQa9U&#10;5rJXCvOTZ8rk/wJWkhLBeti5Fk10Er6DcA9mYx3Qf27Mwt0OcSzB82bEURfrQXNNo2lO7HhuuVHt&#10;MD0m1LEwOlKcrze45enjPXJ0Vkm2LtMzUzfVK0NX6m3TV3qn6RulKfrF0mT9x1KLfrssUX9AFq+7&#10;CB6A197xUawdLztXsPbHU4kOwL8bV9DtuGasx+8e/N2BOBpxNZ2bIKaKBCWVJ7zHKYmfKJhmDhbl&#10;mSLE2bE6twxjrMRmSPRKNaRJrYYpMouhSJ5kmK1IMNYp4o2LFHHGVQqTcavCaNyviDGeV8QY7oFX&#10;8pgYVgakBnARdXA0A7WQi/dxGvqMQqK1+L0CsbQiH/MRR4VVRGVWOZVY/TkFyRN4uZYPhFmJYc62&#10;hEi3lHiDxGKO904wW+XmuCyfuLgCZay5XGk01ypjzK3KaHOPUmfe7BNl3uvDmM+Cuwom7qWciWPl&#10;jGkI2TnU4BHkf28BaqEYtTAdtQCWFxG1IB81iKMsXUBF6V6Unz6Gcm0B3CybWmBLDXG0pkx2TbRG&#10;S8zJcd6xFos8xpLho7dMVeosM5SRlholY2lRTk7u9olI7leEJ38uD0s+Iw+1/CgLTXohD0li5SGJ&#10;rCwUnEIdHsKcB+EfmIFamIlWqBz3bHxegJxU4SpajHYlL8edcnJGUkbO+5y07In85OxgUUJmuNiU&#10;oXM3pMd66W1JskibTTHZlqcIt5UqtLZqRVh6szw0/X9cl3tU1GUax78DDMgAgnKTi4KiAsolboqa&#10;mrZqpRWnUBeLCUkQWhlR0kERYUQRHBCUS+IVyaBEUirNyqxMy1V3O1lbraetjpfas9GWrWmXzdnP&#10;KJ3T2T++Z5gL7+d5nvf5Pe/7bQxOn98eNH7+C4Hj5p8JSJt/JSB17o3AlExH0C097Ah6h31/BdZB&#10;mJ1LpV3LsGFoE9ZkDTZpGTVZRE2ycr00NzdED+eO1IO5cS5zFqYa78mZ6Dnjsbt8ppln+k0x3+8/&#10;KXtu4IRsc2B6dkHgePOTAePMNv80c8PgVPOeQSnmXr9k8599k7Iv+yY+emNQwgLHYOSfkOXwP0EN&#10;jhTSC/D3PSntwAZs5epbw+vq5fgNPl9IXTILjXqgIEBzCiN0b2GsYWZBkuv0xenuUxdPMd2ZP8Nn&#10;Qv4c33F5mX6pedl+KXmL/ZLzS3yT8isH3pG/2Scxf7d3Qn6vV3zeaVNc3mXT2Meve4/JdQyMXejw&#10;jc1x+B4nxxct9AL8jlVSG/awsVyq5nUV75cQi5nvMqjNzGIf/aE4VNOKR2pqcbxh0tJUt/Slk9zT&#10;LNMHpFjuMyVZHvJKtDzilWDJM8VblnnGWSoGjLXUe4yx7PKItRxyjy561zi66JJx1J+ue4wsdHhG&#10;FThMTr1KvQ9hxbpW0wsVnA9Yw4YqZhOyVkoFxLOgTJrD91NK3TWhNEDjS4cprTRGKaV3GJJK010T&#10;rFPd4qyzjGOtGcZYa5YxxrrIONpa7DbKWu420lrnOsK602X4yuddIlaeMkSsuGgYVvKD69DlDmP4&#10;Moe7U4ep9wHWf8ZGL1TTj7VS/SZmE68lG/FdG/BdxHMPsU3kN4k2k+JswRpji1SMbYyibckaZZto&#10;iLLdbRhum2OItM0zRNhyDENtRYYw22qFVtZqSGWbgioOKGDt2/Iv/1wBa64poMxhCFjtcHGql3o/&#10;x9odWNId2MFmrFhNI/3Ia9Fm9gFLlGGXpqM0FEN8EXYvhduDFWqPVIg9VsH2ZAXZJynQPkP+9gc1&#10;yL5AvvbF8rGvkGnTeg2obZZ7TZfcNr4ut+qPUJ+M63+We5Xjlnrgd5JzO8y2JvahRapqZTbymt+M&#10;9+Oze9EklMj7KMQVSd6tJnm2BsmjJVLurbEytibLteVOubTMYtBz+LTQ7C00WjOb2UQyTe3SFgxl&#10;I6axAa/bcI0h9Au6qf3ktW8LdwW4LW1S7Q6pDBUhM8pA01Aq9jBmlxS+Wxq8R3JvNxC4F+Ii1h6B&#10;YhhwXAT2TuZv5+HP4Gmn4dtX0Ghs8u5tbHYPBwE+d/tlEiaGNmJo+1Vd5LcXdhvrb2Zt215pOVqE&#10;5nZIs9CEfVLcM1JkpxTYJZme5SKMXdV+4ug2IS7D3UNprNG3L2A9XDx6iKOHQ6CHAdNDwx2gFvtZ&#10;6LljDMMLPATfsgE/o1+1jxx3UaatT/MswLHCKYCzAM5sOJP3S3ccYA9IIfig5HUIQ9QL/0X0EqK8&#10;OsJF/GU/Dr4QBh6X4lfjOYi5iB3jYvR6FmLAvM5DdoxNfI3FXjnN76nFEWpx5EftJc9W2LUwy+At&#10;6Zay4T34vHQXvOQXpFGwhhyhB47CfxUmqXDp59KB3kRvobfRKUzCu/5cSKjJuVguR+Ok9+mP8xw6&#10;5xm8H7An59nU8yTw/hn0BfpSbbDrYVfAXQozhxwf4id3w0yFGf2aFArPG5aLk/MOYksxeE4TIgwY&#10;LESrYWq5oLM/F7y5KGMYLnJhv5KCeeKi9jWHQh+DoI8G7KPwfUD6TqKzaqQ066hxCR8toq5z4c6E&#10;O/4NevCEFHZK8oFncLLeQ+fRh/36CP39ljGD2W/SrvQbtm/Yn6sYp2uR0o/0yH+5LN8kDgdxOBgE&#10;ju2IAjh68FleeF5PPK8HrmsA74egaJSGpqP70R/RQvQEWoYvteoXleMc1+knVetHvO4NvO51PaUf&#10;cHTX8Hj/wQFexR3+m0L16aK+5tuv+e9/oX+iK+gi+uyW3/QgBjdicO2PIQBFoSQ0Bd2nm8qEaYaV&#10;D8PC+k/qe63Sd3jMb1UFp0bfqB5WE5w2yrBXX+E+L9OwF/G7X+iCPiciJ+8C+gh9+Ds5ZCAGEYOI&#10;wZX3g2AOgxkHcwLRzyCvDHgLYOSy/hPkUawvtYJcynRJFXDWw6mF06B/qAXOLn1CLf6mQ7TIcb3P&#10;Br5HdGep4LsQ3vk/wXbtj8H5N2wTzBCY0eSWSu3uIqfZcObBMOtT5cFYAmMZ+awkjzIIlXA20Jp2&#10;nWNPzmgbLbuXCnTzuBzlsTnLY3SJnbmuV6D8Xkdvx9Bfg9sxfCcjXH9yHEGLJcKcpI81i3wyaP0s&#10;/UU5MBbDKCKH5TpJb5zQGh5Rm97QRlj1ek3NrL9LL6uLMfIi1Tipg0T+PKs7O/BAv7r79Rufqcne&#10;ihqLfL1p9zDyi4E5jkdwGjnNhpUJ5xHGQy45FZBDkY6ohFFVCqlcvfTGQfakR42s3aZn1aFOyM8Q&#10;2dOs1nGrU35SO9Q9aHe/nPzrqA9d6n/MPqAW5+jNU9TiTWpxjFocpS8O6wE48+Bkw3kcTiGdZ4FV&#10;AmsVrApYG+DUwWihEru1k19s57+3seJTEFro6GY6rgmyU1vRz06+O4/2QOljxu1fPW+PoLfkRU1D&#10;4UbDTYE5lSPiHlgZ2qf55GQmn0VQCmEt1Q56dDu9sY09aaUWLfRFE59uMXSpwXBYm11Oq871M9mN&#10;V1XrflM1Hg5t7Nf3jNcrwdInHH3nGPVvD2MMcxS+zFHUyzPSrQh1usWrwyNdewZM107P2WozPaSn&#10;vLLU6v2Ymr3ztNX7CW3xLlajj1WbfdaqbmC17AMbVDtwu2p8O1Xtd1jr/U6ratAXsvlfU2WAQxVo&#10;rVP+Dn0D77MoRm0cfiuRI4XXl6I56hj5zw5yV4fvEO30H61tgclqCZqsrcEz1DjkftUPyVRdyAJt&#10;CslRTUi+NoYuUXVoidaHrlZV2DrZwuyqDGvV2rAOlYf1qiz8pFaFf6rSoVe1cqjD4NQKp8Idhq+G&#10;U4MExj/Hy/EJHIPp8BnxnWM59vmuLWywmoYNV0NkvOqGp6t2xDRtHHGvNkRlqCpqnmxRj6oiKldr&#10;owpUPnLp/2iu9qgm7zP85n4jkAvxVu8kBUkEAiSQhAQSIEGScEkAIVyEBAQCAiYgIClqFZxobdS2&#10;KlipiuCtXjqt01OPrveutWfb6R/d2ex2PDs7u/ScdXVbt27z2+Nh++M5X7583/k9z+993+/9PS+N&#10;qXfQTvUuGlH/gIY1x2hIM8sa1FxlRTQPWAOaL1l9mj+zt2mecno1DKdXvYjH6Ti68pCDQhypDvhb&#10;O/b/zIZA0wloO6JJoIOpK2n/hjTam57D2pNewBpPL2HF0t2snVofa1Rbzx7WtrCHtO3sQW0PO6KN&#10;sLdrx9j9ugl2ny7O6dWd4vToLnO6dfe4nbovuB26r3ntun/zQlqG/388gvX5DPz3cbTdgu24ApzD&#10;8TKD/44iJlOZAtqXuZR2Z6kplpXBHtXncXboiziDehc3ovdyB/R+br++gbtN38rr0Xfywvp+Xpd+&#10;mNep38PryD7Eb88+yQ9mXxC0Zt8VtGT/TNic/Udhk/5fwkY9I2zMWsSXiP/H4HzHjRqsQAwqkQMP&#10;PD40HS7C3JvPpnGjknbmraWhvHR2xJjD7TdaeL1GBz9s3CToMlQKthpqBR2GJmHIEBIGjT3CVuOg&#10;aItxXNRsPCBqNL4mDhjPi+uNtyV1xs8ltcbfJ9QYvpfUGJhF5DKSL7DfD8qRhyrMezWoA+BUNSwo&#10;dExBx248H7Ek0mDBSuovSGX1FGRxuyx5/A6zTRg0l4pazW5xi6la3GyqlzSat0gC5s6EevNAwmbz&#10;mLTWPCmtsRxL9FnOJVaZbyZVmj9N8pp/l+Q1/QNgEr35i/hpCdG72P/btcgD7N85WK/pzbC/0DEJ&#10;HTHoiNrF1GdfTmGHmrXVvpETLMrltxRahI02u7jB5krYbPVKa601iTXWxiSfrT2p2rZNVmkbkVXY&#10;9sk9tiNyt+0N+SbbWwqX7WOF0/ZbhdP6ndxpZeTOAkbmAh4i//d9+B7Bf6kJ/rYZtQircRg69kLH&#10;KHT0ufjU5VRRu2sdtTrT2U2lel5DSb6wttgm8TmKpVWO8qQKe7Xca69XuB1tinJHWFnmGFK6HHuU&#10;pcUvJ5cUn052FF9PLnJ8mFzoeKwsdPxdWWhnFEVFi/iJF7UAG34D/BcwEsy2wV/iegj3u6FjCPq6&#10;PWwKuRW0xb2aGt2prPryTG7NJoOgqswi8brsUrfLJStzViicztrkEmeLqtjZpbK7oqoi1y5Voesl&#10;ldV1KrnAdTXZ7HpfaXL9Rmly/g1glKbSRXyEvd6F5bwG3vl2eGyMBK/gOgUt49ARgY4O6GiuklKg&#10;egXVVatZ/iodp7Iyh++pMInKvIXSUk+prNjjURR5/Mk2T5PK6tmqsni2q8ye8WST96Ay3zujzPO+&#10;qTB435Pnen8tz/H8VZHjZhQ55YzyGd5HHdxuQV8C7xxGgZkwvsluzHud8NnQMYBnIWisrxNRTd0S&#10;qq5bRxV16ezyWj3XVZMnLKmxSor8JYlWX7nM4vMpTL6AMs/XrjT6BhQGf0ye6z8oy/FPJ2X7ryTq&#10;/e8mZvm/kmb6niRlVDEyQL6xkpE/wPo3gxhRwH8WY8DJfvQljGiT+D2K//oQlzZo8TdzydukIHfT&#10;KiprSmWVNmVwHI0Gni1QILQEHJL8hk1SY0NVUm5DQ1JOQygpO9CfqA/EpFmBqYTMwLQkI3BFvDHw&#10;Y5Eu8EiUXv9EsmEzI02rYxLTapnEe1uI3sKeL2xDb9yOehzEKAhMwP4OQ0svtLQgLlXQ4gwlUHFo&#10;OdlDKWQLaVmWYDYnP2jiGdqKhDltLpG+rVKc2VYvzmgLijcG+0S64JhQGzwg2BA8KUhru8xPbXvA&#10;e77tVzzNlm8F6mZGlNLEiAHJHeTgGnjmwXl6GPU4inkDo9leXHfsQD1GiRoxnnihsbCHT+awkvLD&#10;q8kYTqXccCZLHzZyMsNW7sZwKU8b9vI3hOv4aeFWXmq4l/d8eJSrDu/npHQf56zvvshe232fvabr&#10;l6zVnX/hrOp4ylvVzvBXhhjBLeT/CvjnRtCbXkA97iI6iLHsRWAQ9x3QsxnPNkGPBfHRRxIoI7KU&#10;dJF1lB7dQGnRbEqNmliaqJ2dEi1nr4/62WujLaw10TBrVWSYtTIyQSsir9Ky7Qu0dPs9Ug38gpb0&#10;fUNLtj1lqXoZNsC5gfhfBMcZcE/vQ3/EODa1H98ErgO4b92DuQt6SsaJjDGi9DEOrR+T0dqxFbR6&#10;LIVWxbT0XCyXVsQKaFmslJbGKkkVC1BybCspYlGSjb1I0rGjJNk5R6LROyQc+TkJh/9E4qHvAYbE&#10;gwxdBf88OGbBeQJj2JGXUI/A6CGiMO4bMRJ5oKkQz/WAZoJo+QSX5JMykk0uJ+lkCiVMakk8mUui&#10;SRsJJ8qIP+En7mQrsSeQwAkI34fF9p5GcDG87n6IwRLz7q4n2Chc7AsMXQL/HHheB+/xI+hNx/Aa&#10;EDmKbxL3NXGi0peJ8gEtsAZIBoRxGMC4HFgBwATFYX7iOPDjOOjiaK5xNN74VhT4EADxh09gcQyW&#10;BzFjHniMj/9b4J9E+5/SwgHkATwzr6IvHEcM8OoIEAYace8BrEAW7tXAMiDhJAYCjIs0DSM4jZly&#10;+jlAjUWgYwZmZAZGZAYH8Awa/wxiMY1EngTJiTls9B0UPobUV75B4uFmjzE0h73OguP4DCS+jvAg&#10;ZP1AK+ADimeJDG8QpQErzxDJzhLxzoEfy8FIA4jHeZjh+WUAjNcCDNgC4rEAHQtowhfQfBZQzAtI&#10;6DxIziMfc5+jGf0BgKM/8x86i/3MgCuO9fdi/UGs34H164AycJgWkIMLRKsvEikuEfERTnqGq8C1&#10;/+E6GweOBI1GRfRDmOKbaTBEuTiMYcpuo9HfRnO5jY/91mE8m8c7D4BHeB8TzY3vaBbcx8A3iUcj&#10;4OoGVwBc7stEBW8SZYBr7XXUAOQLboLvFvA28CPgDnAXQHgxxuAA5hI9wJDwHmLyAXLzkZ7oE+j4&#10;FKbkIRrdQ+TkIZL+GTbxyYcwT1/hna/pNXBPgTcGzv9yXeZRTV9ZHL/ZE5L8YsXiVBCqLLIECEsC&#10;CSSEBEjCkrAlUURS9l1EFAFRRIUiilprUatVx7bidKYuo6Md17G29XQ76tF6tLVWp6fitGOrU516&#10;LO1vviyd4+kfXxI4nPe597773rvfRjBLwHSAaQRTBV7gMSIfsESjnNNjxmNc5yC0Fwwf1oI+gtDy&#10;MIQwSSKi695EN2AYvoqEeUKffoOH6Q4uw2Ec+Lso/jBAw2egT2gA7BVgN4NbCm4+uGbkGHcCPQjm&#10;VPAko7zzT3GwnXRhgncJugJdg25AtyAcPboL3ZMRPUC/PsTg/BgD2c8YEkbwAIzggI+gsUew0SOH&#10;4LRE8LwCeE4OvguhZ6EgKBYyQJmQE/LAoVXTCLzdz7QI/qwDzrGLHsNj/kR98IsD9AjO6iF85n/g&#10;9n6Ax7uHTfs3gv+WbsJp/kjDWOWf0M0JXYeujvlNLvc338sSD5oMPQ9FQjooA8w8cOZi/XKsX0cP&#10;aAHdp1b6Ht7uHq0AZzV9B3/3L9oAziB9A/f3NVzhbTgAHSDi37Wv4Fi/pM/oc/zXFax2Cbr4lD4d&#10;97xPxTAqGZi+yC8MuWkQvQk55YDhBsMDRhUYDWAsBGMJSt+JnLqxDb3grMWWbAJxG11GLS7hAF1A&#10;434M0gd0B+3zBG3E0ru/09P8X6H/kgh5+iC/QDBjsLV6sKzg5NMXVARGGRg1YDSC0QJGGwjLwFlJ&#10;H9KLqPwAvQ/Hew61OEtDOC5HEMX7dAwrHEVGfwPpyO/0dAy4wZEvF3lOQn7+2K8I1C8RLDPaMAcc&#10;J45AMVYsR/y1qPJ8OoM4TiGOE4jjOHrjHezJUdpIh2krHaQ9uEb2oxqn0B1X6E9YfR86agi037R3&#10;PIYx3Z9o5VtjLe6FvfoDmCGoYSx4erAsuAZykZMbjBLEX0F/RRyHEMcB9Ojb1A7WcnB6sPY6rL0Z&#10;V+lriGIf7UYVduJQjXbJDlR6O4ivTmjbRAwPoGHoy9GjDX2M3nwPvXmGApBbBOqXAF4qWJng5COn&#10;2eB4wKkApw6cJuz+ItqFs7ITPboDe/Iq+nMrCIP4j82I9GXszkvomo3IdgP9gh1jEem4Ho3mj+vt&#10;Bq7ai9B5XP//GLv+JMh1KioZBGY0mDp6ndLAyganAJw54HhAqaQtiGMQcWymxWB1grUKnLXgvIKf&#10;u6kfq/Qho1500ugJWoVTvRLsUXVD93Cl3cI1f2k6rjxc9afwFB/Fk3xQAM9DDJ4lP6wSCmYceHqw&#10;MmgzJ4c2cQtpI6+I1vM8NMCvpLX8eurnN1OfoI16BSuoR9hHq4SbqFuIyuCRWS48SctEl2mp5Fvq&#10;kD6hdilLbRMaBv/aTFzfuMpO48k7iudmP8aBoefwpMn4tF0whQYlM2mTNJI2yBJoHWOkfoWV+iY5&#10;qHeSk1Y/M5dWPVNK3ZOracXkRlo+eREt8+6kpd691OG9kdq8d1Cr91u0eMpJaplymZp9vqMFPiPU&#10;5MP+X7fx3F7ElX4Oz9w7eHIP4HNfNGbsWXjyUZtN3jIaeNaP1kwNpZ7nYmnVtCTqnmamLt9MWuab&#10;S0t9XdThV0xtfmW0xK+WFvs1U8v0dlo4fSUtmD5ATdO3UaP/EDX4/53q/C9QTcBdqg54wqkKYDlV&#10;/iy3EvoiDM8A2KeT8ZwaUH89nnUtxo448FGb/udF1BPgQ90zAmnZzEhaGphAbYEp1BqYQYuCsqkl&#10;KJ+ag2ZTU5CH5gdVUkNQI9UHL6ba4C5OTXA/pypkkFMR8ianPOQopzTkE64n5A63JOQxb14Iy5sX&#10;zPJHdTUWfQDucTN6IAN7kI4ZH8/tYBJmfNRkdQSHls+aTO2h/tQaFkYt4bGcBeE6zvxwE6ch3Mqt&#10;C7dza8ILudURc7mVEaXciohablnEQm6pspPnUb7IK1G+zCtW7uEXKQ/z5yg/5LuVXwtcyp8EzghW&#10;OKZwVngJOb8L/jEb/B7GwDeyMNNYUQOMQWtQmy7EsSRKRi3R06hJFUz1qihOjUrDrVLpeRWqNH6Z&#10;KpP/giqX71G5+fNUJYJiVZWgSNUkmBPTLnTHrBa6Yl4SFsbsEuXHHBTlxXwgcsTcFttVjyBWbI8e&#10;16d4Us+AecSOfcDo9UdoK76vx996ENtSxLFQLaYGtQ/VamZQpSacW6qO5XnUWkGx2igsis8Qzo7P&#10;FrnjC0TO+CJxobpMXKCuF+epWyW56m6JXbNekq15zStLs9/Lpj4ntapvSi3qh1JLPDuuONbrozSM&#10;Qcj/EEaufRgzduGJHyzACIw4VqI2bYijMYlP1TpvKk/yJ0/SLM5cXTRvtlYjcGmTRQWJJnFeolWS&#10;m+jwsie6vXK0HmmWtkaaqW2RWXVdMotunSxdt11u1v1FbtKdlRu1N6Af5cZEdkypCazsPPI9jtwP&#10;gL13Dmb8Ioy8GMvXII4uxLEYcdRiX0pTGJpn9KUiYxDHlaLkFRjiBA69VpSjT5Fk6dOlNn22zKIv&#10;lGfoi5k0fSVjNixgUg2djNHQzxgM25hkw1tMkuEMozN8zmgNDxitnmV0yeN6DzU4hnHvbbDfGB3F&#10;S9AL+OxDPJ2IoxlxVCLO4nQvcqdPpcL0GZSXHsbNSVPxM80akcWULEk3maVmk02easpjUkxzFHpT&#10;uSLZNF+hM3cotOY+RaJ5i0Jj3seozaeYePN1eZzpPhNnYhVxqawi3sgqzuZiTEXefwZ7TynuhHLM&#10;2Pjsxe8diGM+4iuDVXBnCSk/cwo5Mv0pO3MWx5YZxUu3xQtNVp04xZoq1Vss8iSLg9Fa3IoEa6lC&#10;Y21QqK3tTLytl4mzDcpjbUMyle2kNNp2TRpl/UEWZfmVicxgmch0ljkNxuFieE7YgN2wRVuq0Y/4&#10;XI1YliCOhrnwGm6ignwuZedOIluuL2XkBpE5V8k1OmL5ekeiSGdPkSTaM6Rqe44s3u6Sx9pfkMfY&#10;62UqR5s02tErjXK84hXpGJIoHSfE4Y6r4jD795LQ7F+koVmsDJKfQK4HkfcQuDvr0I8YfQfq4TUw&#10;irdWENUjthLEkoe9ynBJyeSaSkbXDNK7wjg6l4qX4NII1E69KNaZJlY5syXRTqck0umRKF11kgjX&#10;EnG4q0cU5tosDHXtFc5yHRcEuz7j/4/tMo+K8rzC+DPDIiIQURaVHQdccQmauNW9VZIqGoyiOILK&#10;gCAjCDIoiiAuyKZSxSVCZFFjrQrUmOW0aePSJKY1MdY2NaYqposmaj0aF6LJ9Idg6h89nOfMd75h&#10;7nPvfe+9731MM24594z53iX0FXvH0Ol213ewfwT+ffBWpVOPS9FbYA3Py3iXgi9z+X4qvoyd56wR&#10;5i4aZvbXC+YwRZojDIPNQ4wDzSMdI8zjnfqZX3LqY45x7m02O/UypziFmbMdTea1Dj3NWx1CzXuN&#10;weZ3jUFzzxsC4246BMx+7BQQa3f2j7V3OEbOfwVXPby7kadbc5jPoMAmZWVJSRlSLJLxJXI0inN6&#10;3uKmgRZfRViC1c/SW30sgwy9LMMMYZaxRpNlsjHUMt0YYokzBlmSDIGWLEOApdDgZ6lQj8R6dUt8&#10;W74Lz8l3wQ35Jjwy+iTYHbzj7Y5NxHkA/ho4d62UKvLoS+RQPp9Lc6lH/JmBXPxZpjSM3PRb4iST&#10;1VOh1h4KsfZUkLWfAq2R8reOlJ91orpbp6ibNVY+1oXysmaoizVfna2b5JFWI7fFb8o19Yw6pVyT&#10;26IWuSfb5Z5kNxwhzv3wvA7njjX0BDKoCAmyci31WCCZ8Sd6lTQOfyKXS734Xz+bi3xsXeVl81cX&#10;m0metv56zjZU7rbRcrNNlqstRi62eXK2pcnRlitjdgmDBr27DG2ViVha2ixl3JHSH8uwxK6D2KyH&#10;pwru7RvpiVLqkZ/YiqXkInoSf6L4bmQh2hMfQ/DLB3Qs6CjHAi8ZCwJkKAjn8AaAFwEDrWAKoNgL&#10;KKR8DjgfI6u3S3mIypUIt1x05gr07vIW8IPeyOeO2EAtlFGPm6mFLfwrSOc5oZx+4P14/BoCeuGb&#10;H+gMHEsdKF60XKkPYAErZeEoZfEoHYERLt8Shm9pPJ9ouxKCLMZoUT2DBxG5DmG4Fh8KHwG79hL7&#10;nk3UwlbOoZKvcNfGZ/I2ahFE8X4EiADBwIt3LoBVEbDwVboD/KjEj0r82D6o7eKvZLhub718LDxT&#10;bJUQbaui6BG1FQjWLddJ+kMGgV11uFcNbyUStPg1UsWxpQEzz9FgDM+D+akJ+FZLroClFsdBTSvI&#10;Rw35qGEprGXxquVcavGjrnUZYhGoY8jVMXTqWhNOEDWcx56T2KAmqqmJ6seq2UkOsF+O3QJsLq2l&#10;F0AMmFgnDSV9vfZKPfZJ7vsRRG/AewBgiqWXxn4KluNDnbl4WEQbWFAbWRAbyUcTtdGUwDPN1Ugu&#10;GiFqeIuhhIo4Qi4O31cV8VTAtQ6ebHiS4JkFz2R4hsPTF/sBhyQPStrYAFdTO46CN8ExgElkDAup&#10;gUvYleXci6UkSDrOknwSP/6AHx8y5D6gsU6R+BMYP0FtHr8AvtE2uDfCmQvfYuKKg+/nh5lH8EXA&#10;FQSXJzwObz8RHSwb7fgd+D3AFPIFHkDbIaekM5zPOerkvB9LOwvrl/hxmcvxKn1ylSHwFWfSjB9X&#10;MHT5M5XCvRreJcQZ3yhNo2TGwjkIzmA4u75HD7RynWjn+agdHz8RZNKfwKfgHPgr+ALQesg66Trn&#10;c5N6vR0mfUu/3GdResjAbaHJWyjq70hASxMqx/ij5rXLEXQBwWAAGAkmgVf0A1r3MdrukRbrOy3V&#10;Q9n0QCtRjwVotfX6FjV1B3V1GxV0i6K9iTL7BoX4NYm6pgv6B4ryEpYugi/BBfBncLZNbz7jQys8&#10;gD/oiyp8Eb4JcE2FIxaOBDiS9R9Z4cjSDS2HY5Wuo9j+jZL7J+rxK/1CzajAK6jQSzoM52/0uT7j&#10;72t9gsUzWH6K0+CD/+PD9+jMFnTmPYXheSRcY4gnilhi4IiDYwEcKbqsJfo7OvciflxQHsdQiJrc&#10;SGyb4KvkeF6H5wDHdoxyOU02rlI+D4CdUvofftvmw49gchKrI7xd4QzmVwOIZQS5mwjPVDhmcuzz&#10;yF8i9lMph3SsL4NnBfGs1inU7EkVw1eB/V2UcD3t0oAX79NGn3Myt9V6+o2g4Rk85X8AboF/gSty&#10;1984j3No3U80BK7R8EymJKdjfzaxxOs9WchyKjzpegc/3sKPY8qHZz0cZTqibTpELg4ySA7wH/sp&#10;3n2cWD2nWwfjs2jlvw9utJdya1mflQvx+RBXKBEMIF/DsTIenpeJJ4ZY5uB/AqdtYTylwpJBBWbD&#10;k6u91Gi9ilRLfe7RTlXzZje/2EWGdnJ6O3SXqrVzWna8bENLO39ze2u1ttopGcjlc/D6w9kbvkhi&#10;GgXXT+GZgtUZ+D+HUZ1ApBZ4UlWFH6/hxy56ZQe1UUmfbOWvAk8242k5kZRRLSWwFdNhxXBvBEXg&#10;NpxXjdJfXKTT4LihbRQdVQfi9CaPIXD2h+8FuMYQ0yR4psIzA545sCTQCRZtoWc340e5clRKbZTQ&#10;Jxt5swHP1pGlQipjDVVUwGmvJvN5cK9qxzXGyBeM1j8y0t7vwbhlpDRyBR3El71yI87uWAkjfwPh&#10;Gw7XOCp/MjFFw/Mq8cQRSwJcSXClwZUJVy6VUQhPGRw7npzQcgZ7DlWVbWjWMuNdZTnYldmOZq67&#10;syGMW67dd3vDz0j7JaO+jve7XYzE6glvoMqMfVTsEKkNTiO1znmCCjtEqcBlmvJdZirPJU6rOs5X&#10;bsdFWt4xXTmuNmW75ivLtUSZrpXK6FSv9E5HZe30kRa7X1Wqxz2leNifYBG4GMzY7c/4H0z+I4mf&#10;zzqumt0mrnquwDL3Dipy89Vaj1Dld45QnudQrezyE63oOlE5Xi8r22u6srxmKdPLrAzvhUr3Xiyr&#10;d5bSvFcp1adIi3y2KtmnVhafJi30/VALujVrfrd7SuhmV3wbDOf7cg0MIQeM8yOj2C35rB7KPsFK&#10;VM4qsN7foNW+nsrtHqCcHr21zG+wMv2GK8N/rJb4T1JawBSlBsQoJWC2kgMSlBSYrMTADC0MXKH5&#10;QeuUELRF84L2aG5Qg+KCT2l28CXFBt81zAq2G2cFteHT56kDrrVj41gBJpAD1sFdo7nPh3Gfsork&#10;cz45wZ2UFdJd6aEmpYVGKLXnUC3qOUpJpglKNEVpgSla802vKt40V+awRMPcsDRDXJjNMDt8jWFW&#10;+CbDzPAqw4zwQ8aY8OPG6eEXjdPC7zhEh9sdosPsjq34eDjXPfy/nsRqEsWK07qCsQ6W/5ftMo9u&#10;sszC+M2+ASNIZWtZytI2XdLQhCaBNI1NKCSlbUoLaSk0yJYqWyzIQJS9VQaR1tGpssmiIosyOjAo&#10;QhWEEXVYBhnO4OicOTN6FMXBDREFMr9C9TDnzB/P+b7k+773ed577/u+9/HQU/AsTm5i6TqZmZ4k&#10;0Yz+Mi0jQ+7JsCoiZodiktmjqDX7lTXmoLLaXKEcb65WjsuMKCsz61VjMxtUoczFqvKs1arSrKfV&#10;JVk71cGsNvXorPOaUZlfgYR2lPkW3mbOB0bS2pSQh1L6a/BE8FZbuqyQGKBjplUp03K6ymRLskyy&#10;DJYJlmxF2GJTjrMMV1VavOoKS7E6ZClVl1mqNKWWiZoxudM1wdy5mkDug9pR1lXaYmur1m99QVdk&#10;Pajz5p4Dl/Reyw2Q0HtzEvqjxH4/nC/SYmzjeF83ljxw/wj/LUbbPOJRT14itk4ywdZTwvZUqbKZ&#10;FRW2XFVZXr56TJ5bE8wr0gbyAtpReRW6YluNzm+bovfZZunvti/Ue+1NBo/9SYPb/rxhhP2AwWU/&#10;C740uGzXja68RDsMh8nBvjJqoZJaGE8tgLVV1CI64uiYi45p6Jjg0ss4Z5JUuPpJmTNNUeLMVo12&#10;2NQj811av6NQV+Qo1nsdZYZCx3hDgTNidDvvMw53LjA6XSuNDtdvjfmuZ41216tGm+uMIc950Zjn&#10;uGayORImW37C9AY8f2DuO8K0vLTAreCxGmqBtnwhOmaTo8noGFeolvKCrjLG00cCnkGK4oJMpa/A&#10;qva687Ued4He7fYbhrtLjE53lSm/YJJpWEG9yV4w35TnWWEc6nncaPVsM+R69htyPKf1OQVfGLLd&#10;PxmzRyRMOeAgMXiZuW+vpd3GkjxJC/zoJKwHWh5Ax31YlTpa0rHEK+DrLMW+nuLzDRCvL11R4LOo&#10;RhTZNc6iEbr8oiK9vShgyCsaaxxaVGu0+mYYLb55hhzfMkO2v0Wf5d+qy/T/UZfhP6VN932uSy/6&#10;yZDmTRiB6TVi8BJ8z8G9YQr1OBV7xHUZv+fxfz3xmUieQmj1Bw3iDSRJQaCvDA8MEWcgWzkskKe2&#10;BVwa62ivLnf0aH1OIKTPDkzQZwWm68zBBl1GcKk2PdisSQtu0QwJ7lMPCp5UDwxc0KSO+lGXWpzQ&#10;p45MGPbDsZv5b4N7fVTk8Xq8DtcltMANtONRntUSozJi5a1QizPUVfJDvcUeGih5IbMiN2RV5oQc&#10;qqxyj9pcXqzJCJVr0kI1miGhaerBoZh6YMUSVWrFWtWAis3K/qG9yr6hE4q+5Z8pk8uuqpNLE5rk&#10;MQnt3onsz/BvgfvpWawJ7OEjYDH3Mf6bMUOkmriUoMVNXIaGTWIJ3yXZ4X6SGU6TjHCOpIXtisFh&#10;t3JQ2K9MDZcqB4TDyn7hKYq+1XMVKdWLFX3Ca6R3mNMv/Ir0GP+e9Bj3qfSouqq4qzKhShqbUP+e&#10;uW6H65k51OP92EDs0MPgoQY0zBWZgpZxtOOjiIsLLdkRjQyu6yoD63pLal2q9K8zS7+IVVIiTkmO&#10;3C29I0HpFamSHpGIJEVmSfdIXLpFVssddRukC+ah06Tj0mnix9JlwhXpUpNQtONF4v4c/Bvnsz9i&#10;gx5bJNIUF3mQ6+wF1CN6QjF8H7GxYxvT0ZMcNUiv6J3SI5osSdFB0j2aJd2iNukadUuXaLF0jobE&#10;FK0VQ7RedNEFopnxsKhmtIpy+k5RTDsiyqkfiXLKV6K657qoJydkJ/xbH6AW4H0CW7oG+9G4XOTX&#10;S0XuxRLVoKUEbQW8k4uegcSnJ/HqFDOJIZYkulhf0caGiDpmEVXMIYoYm16MBR2j0GIkeS4fzGXA&#10;OXirORjJ2XirmXi8e7+k4H8AN2Q7Y2+Ga90Kzuom1iW2dBlo4H7qSpFKNI1ET/5ivCfv9X1QpBt6&#10;tXGanzgeN84BH6cBiWfcOlziHICLWMhxNt04RbSIAC7i44WPMbEtbP4YuPn43XloaEDD/dflWR5v&#10;ahR56jesiTXUAq8u4jrzUdYk/5WuEvGgyfqwyCB09QAmIE00Wk0G0I3A0YA1pnKPjiaakEY21kY2&#10;v0Zi0UhRrySQKxho+QYmiIldSte65AJFh4aH6K0ZewOcrS3kgXAtAw1gKr+rmokBGAYy1lIH4A6g&#10;5rfcBI1oMzqa0dGMjmbi0UJD0kID0kxOWthUWtjwWkh4MwFdi8dcs5NgH+VQpItf9R24LpsZc/0T&#10;5KGVKTxFuJ4mRVxr+B0EI7jPBv3BnUDLcxpMProdNMPrycv6nkyIxmwjOjYOAz6CzAa3aRogFhsJ&#10;7oatvPcaY9DFP4Wjab0qm+BpZZzVhGnxJsoG1IFy4AXWzdQhaaQdEz2fYx7am10WE3j+NmxXARNN&#10;CA3yjhQ2HfKyM5/DkNrYXQ1YVLuJxW4Id73Es3d4j1js+FrWwbMWnuWM38D4U0ElHH447Iyd9oJI&#10;rx0iRkKITeCQ7wDDYKg4bDrwyk1DwCGsoRn4Fc0htfo6DfIhGsU2GqM3yEkbC6uNImtjQoeIxSFq&#10;8+An8jicjfAt2M6+DF8YvtHwOXZTA/D0gafTyz+PD/Z3gCFuGhGWGsYPDnAYvAX+BN6jTk5iFM4M&#10;xLyg43xA5EMOoQ/JyXmK7W+QnePDc6dlFdxxOO+DsxbOMXuoATiz9oqkwNW5net10HYbRzuOdXAd&#10;B++CEzdNoshZwPLH1mEeyc+n1OsXrJlL1Om37BuX2TO+Z4F/j44rBP/ynl887y0oQBeQAjKBA/jk&#10;Bn7mmoRxqxG84Qy5IrNwSg1yGefyLU7mG/zMVzidS3iaL3FCFynazymaCyTsU4L0b4R9xNMPGO18&#10;B94HJ8G7HZ73f2ECveS6pMkPYoOrUL6TgHyNt7sktXBMkS+knvHnMP48+UQWyse4t3/JCjzrKvkn&#10;/u4fuLIP8Zkf4FDPkrhTuNg/8/Z78tNNznfAcfAWePP/aPhRtPB2Z16pcFngGs7XfuZSBsd45lMn&#10;f8dfnsdfnsNf/hWf+z5u7gzu7jRu7xQO8AQO9F1icYzFc4SCfRO2Nr48yGwOwPIzXgX7btNwHVwG&#10;/yEfn8kd8KXwlRmuYXAVwhNg/ArmUsM8IvI2/vIYOo6i4wg6DkucslxK5JsYfw2z/x3jP0Mp70LF&#10;Adkjf2E5XZTdsLVj121o578GvgHsnnBTsv9luspjm7zP8POdDmkIJCH35SSOczixnThOHCc4zuEQ&#10;J87pHMQmgcS5IA4QoFDC0dJAoOFeYUA5SxFQMtq1rGu3djBVZVOnrZpabdohTds6ddrabZq0HlML&#10;3x6OPybr9Wf7+/x7nvd+X0TyH8m0n4E2sxLLSYwG6tLK8OxmSgSJMUSMMW6yk0zLaabpVnp/B3H2&#10;8NwD9MIxXMcZlo4rfN3CZQbwJZ5+kR6+QNTzj+Uc5T4x/0355HEof/gwzFVaL46YmcQrxPdh5yku&#10;4jQSo40YPTw/yPOHaO0xYkyydG3Ei+RxCTuJMcvz51lCT5DFRZyi5idpoedp0eP08jHiHv0/YcWm&#10;v0EfM50fp9zthyUgivolE9NAnczEcxDHTYwmYrSTfw8xgsRYg9PkcYo8TtIeJ7CN0bCbOPtwhAiH&#10;+MQ8/32AmswxUvbR03sZm3uJPftYPn2gP1vgByrwnvyoFNx6WAoVXEMsbZhBzHxGWAmxnMSpoz5e&#10;6tNOhB7iBImzBgfJ4znyOIBNxNpOjD3M2Hm+n2S0XmYGv0YL3WX0/pF3P6doZPtIPib2h3HUn+3m&#10;7USWXJaUhYhHLeEC4+IMEqlbFvUyMdLKeGo1ceqJ00ydOqhHD7GCjMYhYo0Ta4pR8SSxdrF6zNE7&#10;x5nBF8jsJq30Y3rsd1jPLJ9iFIaJ/0B+H0//s9XdNgDfY3lfYPt9KZXtLYa7Bkv/UdaseaTwtFzi&#10;mYlVTku7qFMDsZqpTwexerFVWIUtwjA2iWsxLU5jg7gdU9IswtJRrJPOYUJawLh0G6PyrzGifoaQ&#10;7msM67SH8hEx32OrfcvCNmRlCyym/vmcLcnrCMv9/kgFe+Q47FIyMKPLx7aIEmxZ5MCmyBpMR3qw&#10;4YkWTEV1IhzVh3VRg5hYPIrxxVMYXbwNoeg9GI4+jDXRZzG4ZAEDS+8guPS3CMT8C/2x9yga+mM0&#10;/IIt9k4pbcA2e6OSMz6vZ/j9mIkzPtvNM2x/Ty19AltikrAxNhtTcSZMLrNh7TInxuNrMRq/AiMJ&#10;rRhO8GNNQgCrE4cwkLgOqxI3I5C0G/1J8+hLOo3e5OvoTn4HXcm/QlfKP9GZch+dyZrQQXmfI+Db&#10;TrZhjl/X3LQBryf5/RBb3SxtsoM+mk5TEE6Ow0RKBkZT8xBKs2AorRyr05djIL0eq9K9CGR0YGVG&#10;L/oyBtGTOY7uzGl0Ze5Ep/4A2vXfRpv+Knz6H6BF/5HQrP9M8OrviV69JnozNfEu9X6LuDc58lzh&#10;bnvWw7myliNWNW3AVrfVzNkyV8BIVjSGslIwmJ2DYI4J/Tml6MupRE9ODboNjegy+IROg19ozw0K&#10;bbkjgi93vdBi3C54jXNCk/GE2Gi8IjYY3xTrjb8U64yfSrXGb6TaXE2uNWjyu8s5FhB/wUs/cAw9&#10;TTnKkWOO4+BO3ttMHhPksTo/EoH8BPTlZ6K7IA9dBRaho8AutBVUC76COrGloEn0FnSITYUrxcbC&#10;IcljmpTqTVulOtOs5C76luwquiwvL3pDrjJ9IDtNf1Ocpq8VZ6GmOAs05Q51vkX8l9u4a3UwFjmG&#10;Hm7lKEweM/Wc7chjlDz6LSq6i2PRaU5Dm9mAFrNJ8JpLxBVmh+Qxu6R6s0euM7fKbkuPXGMZVJZb&#10;JpRq6xbFad2jVFqPKRXWS6rdeksts/5ctVn/qtos/9XZLJquzKzp3qHtXyPmNa4D5zl+nqQc4udn&#10;yekp8pgijyH6pbdcRJstGi22ZDTZsuCx5Qt1NrNYU1omuUqr5GpbnVJla1YrbV2qoyyolpeNqXb7&#10;JtVmf1ottR9RS+wXVYv9ddVs/5labP9ELS77Slds0yKKS7WIH3LEeqWTI2ovawLXgecp832MBT9X&#10;EfJYRxsNkoef9vBWRsLjiEddZQZqHLlCtaNIdDpKJYfDIZc73EqZY4Vqq+zQlVT266yVIzqLc6PO&#10;7NytFjkPq6aq80qh87tKvvN9Jc/5FyWv8itdnkPT5VVoEW8S5zs9rEsBjturGI8DjMcgVxBy2Uwe&#10;4/TNKvLspL0aalS4XLGodqWi0pWNCleBUOayiqWuctnqcikWl0ctdrWpRTUrVVPNsFoALyDQ3+De&#10;oOS7dyp57oOy0X1ONrhflXLcP5Wy3R9LWa4vlazlmppVreneoN1vcPR+kWPvmSHWBcp+jp67Bh+t&#10;jGPkF+Qz7fRX7QoRDs9i2BsSYfPoUeLJg8VjFoo9ZaLJUy0VeBrkPI9PNnp65dzGIdnQOCVlN+6Q&#10;shrnRX3jWTGz8RUhvfEnQrrnz0JawxdSar2mpNZp6uu0+3XiXQpxzxhjTlDmKDsfrKtcF0dplwA5&#10;tjJOamiT0pZFMLcsQ1FLGgpbDMj3mWD0lQoGn1PI8dWJWb5mUe/rFjN9q4WM1rCQ1jojpLY+h+TW&#10;F5Dku4lE310ktPwJCc2fCwleTYxv0qRXaf+rxL8wwZyYZH3mKrKPsmMdc4JcRsilj3bx8rkq8jV3&#10;yzB2LYGhKwnZXXro/fnI9FuQ7q9Amr8GKf4mJPu7kOgfQIJ/LZb5tyHWvx8x/tNY4l/A4q53EdX5&#10;B0R3/AdL2jVhSZsm3KTtrxD/3BRwYiPzchPzkjIzDaxfz5wgLz/XVg95VpBLIe2SEViElEAckgJp&#10;SAzkID5gwrKADbGBKsQEPIgOtCMqGEBkcAyLAlugC8xCCZyA3H8VUv+PIPX9BnLfP6D0fgO1R8MN&#10;nn+ZWC9sZk5s5c7HFWSWMkOZ5Fo0QC7tvF9LLjZyNdI2ySMiloaiEBVKQGQoA4tCRuhCZqihCsgh&#10;N8QQC12IiRYaBoap2PDTlGNUiPvEGi4tq7mEDPydwf4l5T6u8fyLxDo9w5zYxbzk488+wxrNz+P8&#10;rW8b/fAk/UCOxeSj3wDE02YRUzoIYe65YTa1MJtvmM0vzOYTrqKw6IeZ8GEG2iQdO7mDSX4QWMvF&#10;coIT0jgntjFOryNfUO7hCs8/z7XnFNfR43uZl3PA7n2Mx1nS5m+du4F63i/jMXnbgZT/kV3mUVGe&#10;Vxi/832D4K64QEZkEwYYZtjGGRgEBQQlEOyIgARRREFccQPUagUXRHRicAdFK+61rjEY9cSapLax&#10;UY9RU9u0Nk1tbNra0iZpraanmf6GGc8xJ388zsh8333u9t73PuSnH34py9BQy/rgLBq3LgBwydZx&#10;2da5Lhkuv1o0VS3NXEuia0hwTROHvU1kCWJuMeJsIRtsNXmodspB4t0L366NnEtcbXQwH10uN3Me&#10;eC0Xf0bhWwzPBK8VGYxf3kC64Q36ARaNhuGAS3YNl21DEmCgNHCoG2iiBhJYz8urd3LoEbSr3qPY&#10;bPAr2GaXfyM/JO49cO58nV5AAtaDRa7SbRHJf00kA5jxSw/8ea43EBccz8EyuBk/NrOQbcYPB344&#10;uOQc1MTBkHUwZBw00mYSuQmSZrbEJrbWDYjSRjb69f+V/XC1bScHuLh+F2kEVXyfvEMkGyQBAwgA&#10;/YHCb+ICz7FMu7GLZXhXb76zmO5mEWzFj1YWs9bRGGe47XENQHLRRlJb9/AsPbHjDoeAvtz2VNqx&#10;tZMyNfPTyr20ESgFeSAVxLSLBO0T8QXa/d2LLk0MDoAODw4+/2QZPsQiepg+PUJ/HHUth+nuC/F4&#10;JaDJj5PkY8f4O/U4gqI53CWtcDiwW4/NRdgpBxNBOnbjD4mMIHVDjoj0OAoHryI23DgBTnpwCpz2&#10;4CxC4VwvlkN6tZPzcgE/3mJBuUhNLnEIL9Fclwju4hvgFngoLfCtg6sWnkp4isA4uCzwhP9YxA/7&#10;Pi7bZ8A5j/hwoRNc6BZD2ASXxS1OroB3xC1WrnN2bwSK3KY/7uLHPQbcHc7IXZrsLqR3LoKb0gTn&#10;iuOcA+IqgTMHTht8UfDp4Orp4rno4XgbXPUIMRcP6UQUClISPnDDI9YoNbLOLR4f9kVI0quPyUfX&#10;eIQtl9CXHPB/UpMuAu96s1vzfhu9gA5EAgtIQ43kytdo3adSKk9kJvpwrnwpC1GOtdKFmvk7iuNv&#10;KKvHKK2/okj+QqN+TsP8CWX6B5x/IB/Kx/z6a6zdB78Et8F1cA181wdv+UaGwheGIouTr9BVX6B1&#10;u9Ayj6UYtVgmj9B1f0TXPUQ5fYofv8ePT1A/D1Bev+XgfozivI8avYPOvCVvkp735QOevi7PSJkT&#10;xeckfU7K5sTDb/vwP/AfUYlvIHxBxGKEz8rb6XDkotImYXuKfISuu4uu+xCldhs/bqHobqK6bjC4&#10;fiFNcGyhTLspVwdlO0UJr8B1n5J+QQs5aSU3zoOzL/jwDDAxyKWQv77EpJNfiV7uSQI8KdjPIo4J&#10;2C8khlJ5V2bQGlVwzIdjMRzL4FiF7bVE3oz9rbTwXlr5GMelk6rc4Cj9WY4T6TEYn+OwxwemNjUV&#10;+Qz8prulvHljCHkLJh4jPFZafgwc2VizY78I+6XYnkGUVdifj/3FHNllcPwA2+vlCDU5xDDroC8O&#10;8NR+vG4nsj1UuBXW3S/gaw8/05tecbf2NepxRfrDGQCfnnzFYSUZngzs5+C7HftF2C/Ffjkja5bs&#10;w492/NiLH230aKtsYJS+Ljtg3cZbLVh7jeo56N7N8G56Af9wHR/wked4XfUcxXPSk/EzlLdD4DPA&#10;ZYYnBY6xcOTgv50oi+CYAkc5mZ8Fz3w6YQlcK+BZQ0U20R076NQOWYfFtVSygW6up+Pr4V7twSNP&#10;/Ne5in+icY+d090jUWUE94dXR0zh8JngssKTCkcmHDkw2GUjfjThRyN+rKcu62QB7DVwrKIqjfzb&#10;wqlpl+VUrI6q1lLtGk72UrhdWAIecP3eZMS/w7V3gfF6iivwqJf7SmgVH9kug4ktEM4IuGKxmgjP&#10;aHiy4MklDjs8RZyKKURfDtdsuBbCsxz7a2QR2a/G0gKimsdAncuJmkM9ZjN1quCfBe7B/TPG2CVG&#10;+5lQ+Bmt+/24/hhvLQrXrfSB1w9rIfAZ4IqHy0bVxxBTFrHk0gUT4ZoM11S4ZsI1D54aOFZLJRWp&#10;IIsz6KLpdHQZg3Qa02sq064UfhduBdMDkVwBRq4h1o8OA1csV+9WVqNmruI1Pgpx9odTh9Uw+IxS&#10;rTHLfCVZ5ippMkcdJ1XaV6TSK18qvIplRo8ymd6jSsp6LJKpPciO9wYp8d4uxd50sU+nFPrckIKe&#10;j2RSryfAKfngffgvM8rPsIIdtbLXjeRqd60gEdxl+LeSnCzt4y3VPoNlbs9Aqeqll4reMTKjj0Wm&#10;9xklZX3TZWq/bCntN0FK+hdI8YBSmTygQgoHVEvBwBWSP7BR7L7b5Hu+ByXPt1Ne8b0luYM+l5xB&#10;z4CzGz+F/wKr10l07UE0ZRufWxNFNrKe1pOTOuqzgHWg0revlA/yl2mDQ6R0SJSUDImT4qGJUjQ0&#10;VQr9MmWSX45M9Jsodv9imeBfLnn+8yT3pTrJeWmtZOtaZLzugGTp3pBM3QcyVvdIMnTPgFPjwlVi&#10;P8+686MM1hKu1918buH/jTZykMAKypo6m3Vk2jAfKdENlsnDhktBQLjkB5jEPtwsE4bbJG94muQG&#10;jpOcwDzJDiyU8UHTJCtotmQGL5WM4AZJD9kiY0L2a0aHnNWkhFzXJId8pkkOfqokBzuV5CCncoW1&#10;79xYziLX6j7Wv53Z1IF1dO0Y7vRk1l78qMCPV8O0MilkgNhDdJIXGiq5oVHycmisjB9hlawRKZI5&#10;YqwmIyxHkx6Wr0kLm6IZHV6pSQlfrBmlX62x6R1Kkr5dserPKCP1P1fM+ofgiWoOd6rmMKf2Mmv4&#10;afiPIEv2svptZyXflONei10r+nz8KDeLFNKzeRG95eWIoTIuIlAyI8MlPdIoYyITNKmRSZqUyDRl&#10;VNR4JTnKriQZXlUSDTNVS/RC1Ry9Sk2I3qTGR+9RY6NPqaboa6ox+lPVaPi31mRwak1RTi/XmnUS&#10;/kN2Vk/Wvq1Ik41o29X8rQapMgc/puFHPn5kx/jIWJOvpJmGSaopVJJNkZokY6zGarIoFlOqOjIm&#10;UzXH5KnxsUVqXGy5NiZugdYU933VGNesGuLb1Kj4k2pE3HuqPu4TVR/7L60+1ukVEeP06iT3J+Ds&#10;KGAmIc9awAa+r8KnJfhRhR9T8MNOzTItWklJ6Cc2s78kmoPEkqCXhASjJt5sVmLNyWqMOUM1jszV&#10;Ro8s0BosZWqkZZ4aYVmu6q1Napi1VRlhPaGEWt9Vgq2/U4ItX6nBZqeXC+fJ//FJzEVWzt0l9CNo&#10;RB6tLGTHxY8KalOCnxPomQzOTaKtl5iThkh8UoDE2sLEZDNoom3xmihbkvJ/sssEKOrzDOPPct+R&#10;S5RDBYVi1HjUk1WOIKwKC0FcQcW1CAgeKOAtGDUSNtJErYCKqBE8qsaT0cRqYhOioTKaJs3kqDFp&#10;mpmYqs1ETZxOTYT+VjYzrR3mgWX3v9/z3t/7xI5LdIqJm+wcHTfVeUDcbKco43ynSONKp37GGkNf&#10;43ZDhPGIIdz4tiHMeENhcfedQsd1OYeO7XI5Rex/n8NszKMekQGvsO5V83fNLOrRLluxL5c4mYlJ&#10;IjUyItFdQxL8NSihtwYmROpXCbGKThhq6J842hCVGG/ol2gy9E3MMvRJnGUITyoxhCUtV2hStXol&#10;NSgk6bCCky4qKPG6ghPuGYLju5yCJnQ5n4DnIPy785lNBfREIbOJv6v5v5Q1eC5xycXGNGplAjEb&#10;NslZMSm+6p/SU5GpfdQvNVp9UgcrPHWkwlLHK9SUol6mDIWYZijYVKRA01IFmDaqh6lOfqZD8kl9&#10;U96pn8g35a78JnbKL7nL8Br+7odv1zx6wi7J5tOXYBVSdRH2zJ1LTxAXjtQ48jOYuPU1eyjMHKDe&#10;5lCFmCPV0zxQQeZhCjSPlb/5WT2VkS7fjBx5ZxTIM6NcHhnr5ZaxVa7mFjmb35Bz+odySbsl1ykP&#10;5TalS0eQpPvgb1xITyBBapdwR4BVvF7Ee3OwKwtbknluFHGJxZaw6c4KsPjIzxIsH0uEvC3R8rQM&#10;kYdllNws8XKxTJaTZZoMFr5kKQVVAHE6DTGVjWCYigDIugkeUOydOgT/3kXUI3Jw6zLuKSTIBrBy&#10;OX1ZQT1iSzq2xGPLMORaf+ISwtHeVne5WHvIYGWQW7l0rQPB8O5GtlI4Vgp6NkmevQCsRkBu6haR&#10;sxAvM68w9Nhccn4EP+sAZu5eigxFdmypZDasZT6Bpbwu5D0LtpiwZSyxeZpnI7AngFy5lqCjSnwA&#10;l38xl2wxl20xg6yYy6+YZi6miOfRbPMwvIhDitC7hTsAQmruJQYf29tviMOcR2rG9yakaMM6+vIF&#10;yYYcrNpIT6zHleelTGxJxI3hK6UBHBXC897YLDsq0LgV6LkKLtdyFo/yGMClW04syhgsZRRyGUEr&#10;K5OWbODQOgodIbmIjXHhlwT6B3zo1KukqhHu+hr6knBtrGVGv4Qb/J+DPZP4bCz2PI2NEdjUgxg5&#10;Az0GsahC31YFAHJSxWVfxaVfxSVTyYVTyXCppLEqyccanFm9mUJrIdEI1BWfIXLvMox/1h54dsJb&#10;x8ebtvB1sBhJaqWEMnk/AbuGgSjsCrZJ7kB2vOSAjUXUhh02FkJbL9AXsJTYyImNi8BGLGwUkY0g&#10;1vCF6j04eobm+4DCu0PiH6oJvh3byEM9b4NloJCQWXgv5Xf0AogBvYEXMpUFuhvbngSL6TaW0bqe&#10;BJW81FOjdSwm9VyIDdRFA7GoJ5h12/k+W/NW6nILvbH5gXY18FVKpWYnoWokRWAmr6eAODCI/8OB&#10;L0AqdIPyZlXmsn8SxGSvN83OEtjMktrCEtRMbewnJwcYwAcoogMEd38zn53nuc95/ntt57xazltL&#10;6y4GVpAB4lmsn9nHPOJxf1LotB+OA+AgOPR4+eeiAUccOOoAZa9jxOQEuTmJHadZPlpZis6Qk7MM&#10;vrMU1VkcP3MctLNAfaXNcG2ApwKOApANTzI8I+CJhCOQc50fnwv4GgKyG6dBK2DkIDC7hcnrDoF0&#10;AVwEbdTJZWr1Pez4EwtaBwPuKj1yjYK6hqPX+OLVDlXDuQK+YvzKwR8TnKPhiyZlPU9Jbq3/xWE/&#10;/7wDb4K3HMLsHfAuuAzaHYLxz+BTYBcwf6d3vyEvt7DjDsP2FoPnFsV/G6dvn3msef8X7iAERKsT&#10;LfEIffdQJv0LLfOjZugeKuF7lMl36Lp/sunfQdHcRnX8AxX3LRrzJprmG5TR1xTMFyTsrxj/qTrQ&#10;cjfRk4/0ESf/BXSAd8Efwf/b4KJ/K1AP0DT30Xd30VXfoXVvKZ2zp3F2nr5CsXyJUrqBovkcNXUd&#10;9fEZKuQTlNDHNOyHaN1raKsO1OIVEtdOoN7jyUvomjYY3gEXwTlw9gkbHoL74I78sDocdRoL3wi4&#10;JuCLCR8y9QF66n1U0lX0VAd2XMGOduy4jLZrY3C9jRK8iDp7i4a9QCz+QOGe4+d1knMGb1phOu3A&#10;cXDUYUMnYHLzhOAlhfLCp574EwXXM/CMgSMJjinELovzcznfyskFnF3C2aWU5lLOX6VT6LuTqMMT&#10;egWO7bRJC21ziqxcoqW+prV+0n5Ym8E+sAfY+Zna5FPEV/hKqZKPywrApwi4YuEaQcyMcCRzfhot&#10;MhX7czl7NmcX0KolnF/K+RWcvwrWdZxv06vaCkcTP4fVSCHvIFP1RLoOXju2OWD3/1twHbzvKG17&#10;W72B1m1VL/yJgm8wXKPgmID9KZydrr3YsZu8NFEfjdTHThTuDuxoIB71Wg3HBsZpLZXRQJW28KpV&#10;m4ioDW9r8LwG7hcduA0f04oaop0dbdf6eBy4418gnBHwxcA1FJ4xRDee81OwPw0vs7RZ04l6Hjz5&#10;8BTDUwrPMs6uUjW/X+Cp9Vj7PFmxV0sl3bKGLlsN9y/4m6OV7e3NbUbmusdfy+Nx7INvIXBG4s9A&#10;eIbDM47KT8CPFDjSqMAsPJ4OTx4ZyIenBPYl8KwkK+vp3N9i0Q6ydIhOPscnH2kx3V0K9y/4mBHS&#10;zlVzgev3FOP1MKOt2cB9jg11csVPf3wLw6MB+DQInl/DE4c/ifCkwpMGT5aWY8dS7CinPsq0AJ4K&#10;JkgVr2yaz0nFeFVEhAsZYAVkfy61mQ+/HdeCGHVhjEKu3KNcdy2hXEu8t82T/RY7XpQn3gRxWh/4&#10;YuAaAtdIuIz4lIQfqVpIfSzAjhLqYx79UsTvAqzI5xtziJSVfOSR0ZlU9AwqLpf+yKESp8NvRzu8&#10;51l/TjJKD4I9vK5nFXmZMV/NirTWlZWDnFSQk8XqB18sXENhGYVPRriS4DLBZYYrG66Z/OTDsxCe&#10;5bLgQTYVY6/g5wzHlWloU4bhhsxOd5Xu9BPoUhtrz1nWr9dYfZrRlI2spVu5Ymysh+u49lYQk8We&#10;ripx6qFCp97Kd46S1WWg8lyGaabraM1wG68ct2dlcZ+kae6ZmuoxXc95WJXpWSyzZ4XSvZ7XFK+X&#10;NcmrSSbvY0rxatNE7xtK9r4HOgEzE/7W0VzFXPN70ZQN44jBSGLA+2uwr5wclbCWzPHx0CzvIOX6&#10;hMviO0DZvoOU5TdcmX5jlPFUvNJ7TFSaf5om+2fL5D9LqQFFmhhYpuTAKiUF1iohaJfig45pfFCb&#10;jEFfgB9Al4yBXTrPynVyPHlgFW5Kog5ZA2uxZQN2rRzKCvofsssEKOrzDOPPf1GIIkYF5Fiu5Vpg&#10;uRdWLuUQZD0IG6kKHhHBMwiJEdBoDsQjNlUR432GMYbWs0RNNUaj0yTSZtLW8ZiYTDImGieZWq3N&#10;TDKNsfSHXWccO8wzu/x3932e7/3e9/veh7Gslr2ZHGhShZ+Pyv0CVeYfobH+Vo0emqTSoXaVBOSo&#10;OKBARYFOFQaWKz+oUiOCapQXXK/c4CXKNq/WMPNWOcz7lWE+K7v5C/Av2YN7DHtQj3GC9R+Eey+W&#10;YBujcDuvq7liX0FX0zDGX3RUM5ZNwEKMM/eT0+ynUeYQjQyJUmFIvPJDUjU81KG80OHKDStWdliZ&#10;ssInyhFercyIOtkjFivdskqpls1KYSBJijhj2CKuGokRd43E8B5TL46z7v3wdoxmtsUStI1hrmME&#10;fAkdLwxnH9AxLRVrhI7SyL4qtAzSCEug8izhyrHEKsuSKEekXRmRObJHFRnp0WOMtOgKIzV6mpEc&#10;M89IjGk2bLErjPjYjUZcbKcRG/u+ERP7mRET809TTEyPKTa6x+PoSM4EePc8hc8pZ77ndUXvSO7E&#10;FvDZbHRMQUc5tVpsM5Rr9VaW1V+Z1hDZrVFKtcYrxZqq5LhhRlJcvmGLLzUS4p824hOmGNaEOUas&#10;rdGIti03omxvGBbbPiPCdsoIs11RmO2OEZ7wH1N4fI9HF2t+G95djHubKqhHsBxf+yLPGtBRi45K&#10;xsEyarWIvnEkeyktcbBSEoOUlBQhW5JV8UlJsiZnGLHJeUZMcokRnVJuRKZUGZbUWUZE6kIjLG2Z&#10;EZq2Qea0txScelKBqZcUlHrbCEq5bwpK7vE4zJr3wb9zIvU4iXOJMbyV94vRMh8dNeRoEns1jpop&#10;oFbtjj6y2X0UZx8qqz1UMfZoRdltsmSkKyIjxwjPGGmEZZYZIZmVMmfWKsixQIGOFg11rJe/Y698&#10;HSc0JPOifDNvyS/jvuFr7zEddFGPcG7HDm3Aor4Olk2hJ9BS9ytsITmZWCaNpV7yyUkaOYnJ6a/I&#10;bF9FZJsVlh2p0Jx4mXNSFZyTpcDcQgXkjpV/7gT55dZoSN5zGpz3igbmtWlAXof65x5Xv9y/yjvn&#10;ew3IviefrB5jPzwd8G9j/G+fgdcCLaD5GelZnlejZeIEaTRaCa1kesdS5KnggkEKKghQQEG4/Ati&#10;5VeYpCGFmRpcOEIDC50aUFgh76Lp6ldUL6+il+RZtEZ9CnfLVPgO+EQeBTfUN/9HeY7o0W8Zt/fA&#10;v2Um5+Ns+hIL8CpomoXfQUs1n1WQlxJyNYw9S2B/QscY8ivtr0GlvvJxmuXtjFJ/Z4KecKbLy5mr&#10;vs4SeThdMo0mqaPxV6NfBBhGJ2amlIG9lOF71DcEZXIs/kX74NgF3+Z52K75nNH1aABNvJ/Hs2no&#10;KkdLISO5nbzEoCWIWvFxecrTNUgerkAZLg5TF4eqi8PEhb9z0dguxLpYoIsFuZrBKgJh3J7COJR9&#10;SIF9zQbfBcx28O+o4556jr58gbOhkfMJNGHLZvOsEi1j5kp55CkZLRFo9mN5T0zuw+E5QKryByEg&#10;CnDRVHHQV3HoVFHMlQiurAUErmyluDGzE5lOJpwluUyO45kix99TBxzb+MobSF1LylYtQcNS7gls&#10;SE0TX+WzYrRk8r048hLMsgaSG9NMhoyZXPC1DB21gYBc1JCLGnJRw+FbQ+HUsHkzED2jgU3F705f&#10;j5nEVE3DIE1lepzCXky+r92sdyvcG17mbGhhXkDuEl7rsIVT0TIOLcPRl0JuLOjxw6p5oUm9aOBi&#10;byAX9XjcegaPesv/Lpj5HCTzuYDqaKg6NrCOmniWxc1bw8GLiZ3zB5J8WZp1h3X8op3wbFlGT6zk&#10;bFhNX2IFF/J+5nJSxvMS5Geiz8r3ggjjjV49isUMYot9aGYu+UUMQ4siAXuyiLpoJhfNNF4zG9lE&#10;UhshWLiTS4CJdQET9PO3WMs97YBrMx+1I/G1teSA1zoGqKmU8Tie51FKSWgKXyEN5rseQP8HTw42&#10;8tFKPlrJx3J0LGdPWjlMWslFKwXUyn4sI8ktW9jsQwxH3eAmF9NP2gbnJrZpzQY+Bgva2Ub+H48l&#10;LVonpYMo4I8+L6CHWPc4PAD1sY76aKM+2qjRNi6ZNnpkPXXRTi7aSOQ6gq/tJOnnOBCvgR+0jVJd&#10;v5l7CnnNYA7vJ22ihYEDWEEgz/oB9WKLG7TZg8H3cWwnJzsYkncG0PTo2EWf7GZP9nDYvUnTv0ni&#10;9rAfO0/wvav85o428rvVHB1LeTwfTOX9WJDD+4Rdknm3NABgbPg96HAP/nvBW27sewRvg04TAwED&#10;+gF0HIoB1MYRDtmuarAIkOQuevQIuTjypdYQ/1XiP0/sauAC+XAkEzuMmAM73Ybjd2A/OPDAABEX&#10;HHYbki63MerFUfAuYJk6Rb2eZhD8gJ49x1D0EXtynh7ppi66WXw3Pzx/Xq2spxG+WfBNYA3FcKbD&#10;FwnPEHhMRx7hOOaO/5Cj1xSdAqfdBvGc26z1GsY/gb+By+TkC8zLVwzs1+jXbzj4b3AgfPu6dJPE&#10;3nyH6V6PoQ/wwxFacCFJ+llZOLOR+oHZ/Q6T+j/wuX9nov+eCf87pv2buI1vmf5v4Hyu44K+xoV9&#10;iZ+4SnFcYcMukaiL+lAXdA1J/8bT4mnAR+AMeA88ruGeTLiPQbqLz7yNv7uFr/oOj3ldTqK4iF+p&#10;z3ESn+EuruCgLqPjIjou4Gf+gqv8BAfYjSs8r436WLtg34+PPEWKLukDovbyngYnwTHw+0c03Ac/&#10;Ak4NnJg3TihQX+HvruJnLuMxL5CLT/F1f8atdOOWPsbV/BEd59BxhkPzfVzlKQ6t93CDJ3GjJ2jY&#10;d2mg4+TiKBvZxa+OEPkwbIfAQdAJ9ro1/Ay4wcirWKdYnxd584UvHK4EuOw6qzx4SohfRuwK4lYR&#10;dzrrmEnsecRuIHYjsZew8hZKeDWl3E6b7KR1DtBKp2mpz3F8P/GkRzvAdrAV9PLfBtcfcIu1Cl6D&#10;vA1kTUHwRbOKZHgcxM8n9ij0l9GGFcSuIvYzxK6lbefSvg1wNMKxFI5WKuI3cGzmby+u9xiKPlUb&#10;bOvgXevGGtC7fqYJ9pRWAWfdJd+F1z0of9YSBlccPGlwZBG/AP2lxC8j0+OJX8nOT4OjBo65VGMD&#10;PE3EfxkFK/VrnrxGXawkSytomlZWu4yqa4H7IW7Ad8nNf9rdfr2t30l/dOhJOINZS6Q2yQaPnYg5&#10;rKMA/aPgGAfH0/+lu0yDor7vMP6sC8otIPfissAux3LsIssi7CJyyCGggODFFfHgUETAIoocjUYT&#10;SKLxBI8aj1pjNGma0XHaTDvVzPii0zbpq06nM830TdM0L9rMdDIeM/SDkmln2o7zda8/v+f5fc/n&#10;i9c3kQGt4HQyPrrB6efsA2TG5Asmo7A9SFQO4NlhvL1f32BzZPJL+/1CKf98ob28v9ACL79oyf46&#10;RZ2+TY1MycZ9ssBxgePhLqvBqKASanUYHqPwOAgALCDT348DxGVYvWAM8m9U+2C3l1P6uNFuEHqo&#10;nG6qu4vq7wJ/3n6LBPglI+/+UtofI/g6rY02jX/nR9Ei7hmMD6O5kYU7pZJx2VRhHjgecErAqdAA&#10;PPrh0QePPcSlVzvB6dMuGO3AK52ctI1TO/BwGxneSvRbyc0W8OftMeP2p7G0beTYTcb/ZVr82VBG&#10;G6OHsQ32Ym4TBmYcfksCK53THdzJzZ283KMExEqwasFq1CvkaTv/t/FrC3+xBU9twosbiWgTGb0B&#10;jzdQHw10vQbw67GHy6V7VkYBLf0qNsOoO8l3x2nzE/hnhFY7oADuF8Hd4sGzgmUHxQmWGywvWKVg&#10;VYG1DqxmsFphsxOMfq3Hc3VEsYaMWktOVJETVWRgJR23gqqsmO9ZtPEfZ+EDJz7AzvD+TeTYEWTZ&#10;IeTIIHKgZ/EiohyEL6PAM1MJNrAywMrhXvlgFYFVBoNq1RrqtdawWVWLtqly0R6tMY6ozPiaSnzO&#10;aLXPDRUbH6jI+Lm8xi/l9fkWo2eCeZcRf5299gIj9h03sxzpMYEcG8Y/fcRoBzKtJcBXzb4havSN&#10;0XrfBNUtTlHNkkxVL1mhSr+VqvArVrn/GpX616kkoFnFAR0qCuyVJ3BYhUFHtTLotNxBN5QX9EC5&#10;QZ9rRdBXvD7B5nQf/NvI4KvIrhnsBCP2GFzGkKVDmfiA8d9hRpITm7oQP1UHh6siOE7lIYkqCUnV&#10;6qXZWhXqkje0UJ6wUhWEVys/vFHuZa1yLetSbsR+5US8KkfkKWVHXldmxAPZI34ne+TXyoh4xuc5&#10;fVyAPGAduMIuea6cXER6HeXzIXgNwK8LP7USr0ake1WMUSWRwVoVGSVP5HIVRFmVH2WXO8opV3S+&#10;cqNXKSemUs6Yejlityordqcy4wZlN00qzXRSKaZrssXdV3LcZ0o2fSVr3HNZY+cMH3H3m+BfriQX&#10;qpB5vB5ZQy4y6vvhsQMeW7NZkcjXcgs7Z7y/3KZwuUyxWmGyyGlKUXZ8lrLiXcpc7pXdXK50c53S&#10;EjYrJWG7bJZ9SrZMKNHytiyWd2W23FO85Tdabvkr9sxgTpgzfMC9b4B9Eal1Ggk8VYv8ZUU6AI8+&#10;eHR6WJHy0NjI5JJ0NGayr5yJwcpKjFJGYrzSEpOVmmhXSlKObEkFSk4uVZK1RonWjbLYtsls26v4&#10;lDGZUt5SrO2KYmwfK8r2a0XbvlSM9akh2jpnuIPcvA7uhXrysUF6A5tkVRyG025+e6WEXCBHasjV&#10;1eSqK9Mge2qAUlKWyZoap6RUixJTU5WQ5pA5za3l6cWKT6+Wyd6kWHuHojP6FJUxqoiMaS3LuKyw&#10;jJ9oqf1XCrX/RWH2JwpPnzPc5s5XwZ9hFTnZTE1gE7z/Ht/1wKOD2DQTq7XkSDGxycUnKY4lsmSF&#10;ypwVrfgss0zZNsVmZyom26VoR5EiHZWKcDQq3NmmUOduheQcUlDOlAKcF+Xv/FBLnI/l5/izAhzf&#10;KjB7Tre48xUwzyO9T7CWHcfGt6AxWVe78Uk7vzfBpRouRcTNiU+S830U5wpSdG6EIl0mRbiSFO6y&#10;KywvR0vzChWcV67AvPUKcLfIz92txfkH5Jt/XEb3rAxuhKr7Uxny/iSj6xv55M7p5gbkP5hn25gP&#10;rKfHsLF26pLVqAte7XBpQg5XwaWQvMnCJwn4JMLjp9DCMAV7YhXoscjfkyo/r0OLvSvl6y2V0Vsn&#10;g5eDi3Zh7HlFLGteFhQv4tyD+PWglgrZNwue6gY4l8A800ldsgq9tpP1i9chPnfBpx1uDRxVjq/c&#10;66U0fGLCJ6HlvlpSGiyfsigtKqO5l9FIyijkcoJVBskyglzGBcq3Y4MYer6MSViKcC9hSpf8kQSD&#10;Q/ETXQP/Ao+d7qJHI/2P7oYDNtgDB75r4bc6uBQjyXM2EQf8Fk2uBNYZZagNJFlporUMu1p2zBo7&#10;tgKbT2KcVsPDNew1Nf3YBEnFIlnNElH1CYscO1bF36U1T/Uud54B+xRr2PQ+OED5MDY0QG/gu41w&#10;qcI3BfglA75muITjO9+NBn5kv2xmoDQzbJtppk00syaaSRONr4mGtwGyG3Dkhj3YYRodi2kDC1Q9&#10;i8k6lGMdfqh7rh+Afx7sd/bTG1jDjozA4SD9aZiaYBWp5wqlHJELFxuhjYZzIHwQBBQuA74D0dGB&#10;L9oZcO0MunaaSBuNrY3m0kbRt5Lkrd04lENb2Gu2sthtvsdSi3rciJJteq5L3Pks2CdH4TAOh0n6&#10;E689fN4Cn2rSqRAumfA075XC8I0PsdK89TLYe/14GAHUE0khMeC6Gf7d5EUXhdxF4uyi2HdBfCeX&#10;3IEi2X6BxseCuA313PE3OD/ThUNwIFQnjtCfeGSC9B3gfef3cR1cSnHhCp6xwicKrn74B8n6b9tv&#10;xIjJEMJniME2RH4OkZ+D5MUAvhigoAYI4j4c2k9e7qU2+qjPPY+5B9tE7xPN8PWZ43CYpiawEdzV&#10;8zo+gE81fFbCJ51nTHAKxkeIyP+2cfwxjj/GQzB4jOOPcUTIGIJgDF+MUx9jxOMwzh09KR1ksR1B&#10;wY98gdP/qfPgnj5BHPhpDOvnfcdbzKg3qQV+c2AWeIVhxjfAm7ep/2EvvkecTiG+phGI0/hjGhEy&#10;RY1MM4imKa5pgjrFg6+z6x4nL4/9gYv/Q+dP0Zso21fP4lJsB++bTlPOfJ/Lq5VXRr98McT9S5sX&#10;vGf/j52jXs4RmxnqZRYes9TJLDG5SKO7RFJfJMCzMxTCRzz3GX/ztU7x8dgs7iFVenjdglVj+Vgq&#10;38VcJAcwzdulBdFParPwiOXqpV39D7u2sBz8EJ/8CB63EB63yI3bDOI71Mhdiv4uvrjLg+/Tq977&#10;QlOcO8aZfZzZjq3DvFgG5yE5FHBj/rwFu/li+eFM7PbCMnJnYSn6zj7ASHsWRMQy+foAHj+jZj9h&#10;8P6CWn1IjTwi0R/hzEf88cNPNQnWILw7sUbwSsBygGN+Twr5DmP+3A9fLIAvz/4X1+UeFXWdhvGH&#10;ywBymbgNlxkEBhhgAGFAYEaB4SIy4AWQVESQVBxvaZJG5i1vuZIaaV7xkkctXctN2zRt27NnM9d2&#10;c6tN261zWlu1XU+1tXvqlMe1NvaDzh+d/eM9P2b4zfs87+37fZ9XfILsVewsRmlZl8HxibVBwXgB&#10;ext7F7vMzFxhOf2I3rjKrF5jwK/T8NdJwPVTbNb6P/NDAUWhCJP1H7TELXTVN2iqf7Ez/5MN+jO2&#10;+Jts2H9nd/8UNXOd/f0aaucTVNbHDMlHKLEPUJuXaY73KdifSNa7EHsHTXEJb2+D8AfsDexX2Bns&#10;p/g/YrewrxXG9p+oL9jhb6JnbqAxP1EtXsbpQzb6DzQVjOn49+J7Pn670as9+h1a4gIq8E30xHk9&#10;DU4/KXkeVXOaFL0D5pekbEDnfNgnsRd+wuEOxg1CnAIzRFfRNH9B311GR7xHLi7JrbdQJhdQEW+g&#10;Y36D0ngdHq/B4xw8zpKPV+FxBlV2Gn33CgP7MkN0igZ+iYKe4FcvkrXjZPgYiEexQ9izPg6DsX+J&#10;cWKQSxFfAPmKBM9CHDYyWUAMLvxX0Q718G/C7yT8TsXvA8Tixfd8WnUR/nuIfKWeQ6UeoSaH0HgH&#10;+eZZWO4joj1Udjeog7YT2459B+bn2F/vYouc3mup16jHaXTVKXJxgr44riK4j8R3DeNXj+9GfE/E&#10;dxsj24n/WdqLxuyHx27U6S505g5q8oy2aStv9cF8iy6Snc84zgbU67ONGLcGvSSqxaj42vuXd8ch&#10;iJiiwbOAlQFOHhjF+C+Dfw386/E/Hv/3U/kpYEwDo0ub4fEk/dGrx/QzeuMJvllH9GvI0mq6YhXR&#10;rtRtKjZA9wzcfV71jc9535id9I3/IeZjP7nYTS62MyMoFDKbj8cSMMrhXw2GB4zxWo/CXYviXQOP&#10;x+Gxirqs0GImZYWW8lYPbJcQzWIy2022F+nfegjshT677Bvlcz78o74jkOOTXwaBGwWmmYmzEk82&#10;sRSAUUos5cRRTbQecMaB0wJOKzid4HjBWKgF1GQ+7ObiZQ4ReemiLqZnpv7B+vEDNkBXM6uBHC2h&#10;HD9cNcd4HuTzbvC3+q6hJxQKbiwRJYGXAZYdHAc4peCUg1PNKuGhAuPAadFs6jILzzNBnq6HYbRS&#10;HXhqx2sbGW6lwydT/Ul04iTwB+08R+mZBI5d1qDDPPtZibbB50mOWa5rsAOJJgJvcUSWTFw2sHKI&#10;qZCYnMRSzmTUgFUP1ngmZSIs2sHpwv9CuuUxTrYNTNJ2uvgITM9qrK5oDKfeGPAH7ddc9adYR4+y&#10;dhzgON2RyhULn/VcvyvIC7ctsQaDG4XXBPBSqXomWHlgFRKXE6wKsEaRhQY1g9bIt+N4cwzZaSBz&#10;HqIZTWZHccHVcHJU649M+efYHYwzC9wTXPOH8+9ds1tZjXvhs5rr7lFW1YWsi15y0klN2hRDfGbw&#10;rGBlgZVH5EXE5QLLTSZqVcenWt6oIStVVMZN5SqoZhk9MYJL18W0OzkBSjnpS/Qt9qNO53F9crUe&#10;RBbswvqGs1bAZQVr0GKuu3mJ7DTUqzUkQM1+YcQXC56F2KzElkVsw1TtN1yVfiPk9q9SeYBHIwOa&#10;5ApsU6mhS8WGbg03rFKhYYsKgvYr33BSwwIvKs9wTblB3yjX8F+9DOZRF3Uoow6DKw+r6Dq4LHOw&#10;U7Eie6lTO/KhhT5pCDeoJjhCVUEmVQQnqSwkXSNC7HKGFKh0SImKh5SrKLRWjrBxKgibrGHhM5Qb&#10;/pDsESuVZdwsm3G/MiJOKS3i97IabyjN+K3SIwb0EvjPVbCiVDOL2CZWnrVwWcoquLCQNZjatFGv&#10;Rlai0ayKZZHBKo2IVLExXoXGZDkiM5QfmaO8yELlRrlkj65WdvQYZcZMlC3mAaXHLpDVtFwppk1K&#10;Nu1TUuxJmWPfwj6VxXRLltgBnQDvMFq2nzVnWx29wHM1n3vg9SD8ZsBjMv0ylh6pRsY4E/3lMIUp&#10;zxSjHJNZ2XGpyozLUkZcvtLjS5SW4JY1waOUxBYlJ05Tknm+zOZlSrT0Kt68VybzLxRrvqgY8w3+&#10;voVxdxL3IbD3NLBbIxE3Yo+zCj+Ctp3nphfgMYl+aUAyVGZJxdQmZ2iwbJb7lGaJU6olSSlJ6UpO&#10;ylXS0OGyDC2TOXm0EpObFZ/SLlPKXMWmLlV06kZFpu6RMfWEwlPexP4mY8p3ikwe0M+J+yC4u5AB&#10;fWjaDTxXsXItQS7Ohcc05Ov99Eg90qmCHhlOTrJtAUqxhinJGiOz1awEq1XxadmKS3PIlD5CMemj&#10;FJ3eqMiMNhltcxRu61Fo5gYNse1SsO24DLbfKijjYwVnfK0h6QM6RvwHwN3J2vsUEnUDtnICM8F3&#10;s/lfBxxb6JN6alNBToro4Uzmxpw9RHFZUYrNSlB0dooiszNltOcrwl6qMHuVQnPGKiSnVUG5s2TI&#10;XaKAvPXyy2WHzGVRzGHhy2FLsH8lf/sPep7Vfz/4O5AhW1o5m9GzK/j7Ybh4yUsHOWmBSz1cyqlb&#10;ATlJY27iHAYZ8yMUnh+n0IKhCinIULAjTwZHsQIdbvk7GuRXyO5YiDgtYpcuWsPfCIRCFlbH69iH&#10;OGNryb+tI+DvBfsZ1u7NHZyP06TlPLv57IVLO1xamqU6uLjom1xykkxOol0BCikJU2BprPxLGV4n&#10;jeJkiJw0j5NGd9JUTn7snM4PEaoudIWLW8jJ8lzKElzyZ5oLDsW3dQj8fjC38eomKK/rggPPbj57&#10;4dPRLjXzTg1ci8lZFn2SWIvuq/ZXgJvD3B2NcdG4U+41bSVNUzmCz7zkhrwbJ5ULMPZ5dx8FZZEv&#10;Z0sou4J9JY28rYPg7wZzq5d7Ckm4bh7nE9Y9Bw581zaDucRNBTUqmChZcWsiJyHUR/VoTM99GAeH&#10;hwPEw0Hi4eCtQ0vUMeB1NFUdQdThsG4ZhnAczWYwCmFQ8z7DTh6q7ugAce8C+2mo9pKytd1wwLoX&#10;oTkeRPfBpY53nMhFO+4scDFS5gDSrJYgaQKX7AQuuGYuumYO9yYO1yYat4nBbhrL4cYPGtF4jY9i&#10;vdJ4NMVYNrWG94iBLc7zvfZBcQd4fYvh0AOHpdQCW/AIcwmXRuRIJe8U4iYNLibyEtIJPrlRB5dZ&#10;O9qyHQ0zlVy0Db13qLYxOFNo3ik00BSS18oPW7mBJ6NrJiEiJ7IttVyC8xfw/F79tOx2KD61nPOJ&#10;kq2ldXp4ziZ1rXzv4acuuNjhYiEvEfDxI29c5rw0aOhKL30xi4ttFn3RRV90ceF1caDMpIFnMlwz&#10;ID2dQKezkXTuhD8CruMi3G/C947+x3eZwER9pmH84RiB4ZBjRhiuGY5BBBQYVAQEVCgotUBFsQqL&#10;1gMVBYtWLrUoBaTWi9Nq11UDFG1s01NjU+i2sdtt6zY22zVrarPpnnWztbvbbN2uadjf2GliusmG&#10;PJnrz/s833t973scrj54D/NzTyf96UnuKt6v4bsytOTzeyp+icFHIegx4C850ejCY06gYzs6tqOj&#10;AR0N6GggL+rxRT2JU088tiG+DoNbqI3NTIybmN5rP0f/HQ3B19eNBga3J0ETIavlcyV6ijooIco6&#10;oV0K2yv57Lk3WH2P+9870cYQ2IaONnS0MXi0UautXDat+KKVptdK4rdwkKaDOPoMjZj63MFE3/i1&#10;huDto2R6wG5QfxhXkb4P8eh8fktBU+QBYoAuOdHlev0xnN93uQEvPgcQWHR0c9F1cQF30yu6VwEC&#10;2oWjO09SgK8SeCbqfV9pqBcf9PMW7ADraGXLcNdCkAZsIOio5A70A5wDb+//QR8+GcAng+gYpGcM&#10;MJwM0VyOk9CDBHcAkn5yopeN6tgXOjaELAbpJob5Tbyu5HMRmM37eL4zAc9nXMP+CRc4BosVTR6c&#10;+hF+5loOcLeG0TFCfoyQG6M0+nPUyHkS+zy+GOOh0Qme+Uw92NqNra2gylm6IAtbidgK4zGvM/cW&#10;HoYMp00XRl2LyJhrITp/H54HHFEvgJfBq+i4SC+/SP+8TK2OUyMTFNwEDp3gnyfe0RPwbIdjLSiH&#10;Jw+OlBHqEPvGc/fZveCy+6JrGXLady6FtDy9Di66FiUnuJJYI6S3ASWoD3xZJhmAPqZ/XqdWP6W4&#10;b5LsN3HuzReZrPU/uCs/NsJwthC7/sE+8yU7xC0m2D8zRf+RSf5z9offsVl8RoP4lA3ntxTpJ2wh&#10;H1Ms19jGPmKn+RWJcZWAfYizPmCn+CUb3S+w9i4MV8A4eB28DO7n/hZ8Db5kn7glM3wxYvqFay48&#10;C+BZDE8ZHJXYrdZ7bFNXaFbvsIG8jY6fo+MtdEywgY6zmb6pQb1BYlzGeZdgv6i/4LZJNoxJXMn8&#10;BEbu0/AvQPeGV3Aa9Bt2mmvsd1eZ39/HF+8qG55F2C3BZjk2KzlHNTYfxWYtYdnKmRrZHpqx/wSs&#10;XYTvKKlxknCOwfcGKXSDdLpDek2ibJKUniTFJ9k8pX+CPwE6Bh4jfICJj/OE8p8x8CXDk4Ht+aRE&#10;AXZLsFuO3RXYrSJF13KejdjfSuo2Yr+F0minRHrg6UfFGcrqJbzyIZ9uqw9eJ46BI+Dv8P0eMFHw&#10;hPCr4HWmmjecIaRjJDx2OGZifw62cynBQmyXYLuMcyy/t80OsdsNoqMfHX0081614oUOHWK/OshT&#10;T6H6ANHqgq1T3xGtyXvYD5y+/wS850rl11zpPyZ3fOYPXyhcNngSNaBU7M9Ffy76C7C+hKiXwlEB&#10;xyNw1NAyN8KxFfad2N+DNw5oL8p2c4JWPNrCaZuI/C64f8B1+N538b/iKsNhV/s5ji/68MURdrun&#10;FYtnZ8CRBkcmHLnaR360k6d7qZc9bLxt6GhFRzP5sUv1qGgmMvu51o6ogdNsw7N1sG0h8zbDvcmF&#10;q3C95WwlLv6zrjZI2+acHvD6wTkNvmi44uFJ4izpnCVTj6NjJzoa2T63o6MBHduISx35sZm/Wn7Z&#10;gLp1eOlRTrSGePyEeFRTbVVU4Wr4nbjiLl1iJLvAKDLMdXOSa4duzrnp4aCdOm2jRppkIco2uOzw&#10;JMPjgCWTc+Ti/UVajz/WoWMt+VEDQzXfrObJR/BFJZZWYLUCDz9MEysnHmVUQin8TowH0vIYgca4&#10;Xk6ZuVK4eg+hpxMtXNdwu3EaI9ZC4AznXDGcKYEzpXAmB2zz4MqFqwCuJSgowxuVcNXwbhOqdupB&#10;TrKEeBRTKUVUcCHZX0g8CsjNAjRcYgy8YOM64Lo/wTh4LOr7a7cdbc34hRETbgNn9MeqGb4IrSQ3&#10;ltM3lqHjYXSUoeMh5Wkplkv4W8wvRTxZiOJFeG4B8cgnc3OJcg4Zn023ydIfwL8BPSuOa4cx9DQ7&#10;3BA4zFXbiZbdkdzlJsYerpy16FhFTJZrKn6cBl8kTLFwJcI1ky6ewXmytBCmfL7J5YkcfJHFf2bi&#10;wblk6hwyK4MukU5OpJMTaXTCNLpyqrNnwjvKlfZTRuF+cJD3+/mumfGjgWtmIz6pYiSpYFxbSp0U&#10;K5DzhcIXxcnj4JsB3yz4ZsOXA9ciuErgqcB+Db/U4a1mMqiLJ4fw3jkiOQ5ukFm3yfL/6AXGrWFG&#10;nROsJb2gh/ftaNk1kxEwgZmGOK20MF+TJw8Y3ZXn6aNst2D4wjTHLVoZbvFKd09SqnuaZnlkKsUj&#10;T0mexUo0lCvBUKX4KZsU57VLMV6dsnoPKsprTJFTxhU+5bosXn+TxftbPQ/nWVaz4/mMSKCbPW4v&#10;o+hOxuItjOhrGJFXEJsHyZuFxGaev6fSvI2a6RWsZG+LZvhYNd3HLrtPsuKNGYo15sjmWyirX6mi&#10;/FYpwr9WloDHFRrQKXPAoEwB5xTsP6Eg/xsKDritEP+7OseYdZoRZ6iAXGA962I92sPnHejYzG5b&#10;k0ocyJfF5E0eOTKb2CQHGxQf6KeYqSZZp4YrOtCmyMBERQSlKjxonsKCFyo0ZKnMISsVYtqgINMO&#10;BZo75G/ul6/5OfmY35SP6bqMpq/kZ/pOz3H2U3APMHYeYpfs5HX3A4y76KhFXzVjxzJypJgcmU+O&#10;OIjNDMYia6i3ws2BCjNPU+i0KJmn2WUKTVFI6BwFh+UrMGyJ/C0r5Bu+Tj4Rj8k7Yp+mRPTKEDEi&#10;j/DL4NfytPxVUyx3Ncr5n4W7n7XsafbIDtBawsrA2LWRsbyKOJUTryIHKyqxSccn01mloqwGmSL8&#10;FBxhUmBkhAIiY+UXlSTf6AwZo3PlbS2Wl7VCBttaedga5BbDwmJjfrMxrFnZea3sm9ZbUvQdDXPu&#10;k4y8feXUBGtAB68tjFvb0bKB31ajsRxfFeGTHHySjhY7I6olwV0BsUYZY4PlHWeRV5xNhvhEecan&#10;y92eIzc7zrRj0M78mMAyO52FZDqLQwIDqp3hL/6aFPcF+EZn4XqGR3sZeZ9il91fiQbeN/DderSt&#10;wiflaClCy3y0zKJ2YqgbMz4xJvnIc0ag3JKYnZPYrZIppGQSKGUer/xDModJqQZ10kyWyRRugBSG&#10;5WRup6SPCCoaEr/Rac59HO6jrGM9q9kzqugNvDaspC7Rsgot5aXUJVoyOVoSOiLJ1yB8YnBw0Tho&#10;Hg6avYOEdRAkB0WdwY8OAungEA6MZTDDZrQAFicHQ3s6A3Eat2UqGmbd0Sn4B+E9gssO0BDbQTOo&#10;5/N6vl/NelTKMwvQ6iBn7ORJKLXjm0fzzKGZZ/sDijab4s2m4WcnARyVzQNZCM/iMNm1gHk+m6Ut&#10;i2Ui8yVp7n/ZrvPgqqs7CuDfEMgCSSAQkpCQBREQMSrQKEuDLEE2BYUIghIBQQFFkFVFiKBEEBID&#10;BgURE0RURGFQpoW2WnetZXTajowzdex0qrVO7XSxKk47TT8hz6k6/eOb9/Le791z7ne59xyKqRyH&#10;8tPxCJxGmHXznQ0erbkRB69LFuBwvfPpuogJtjJcjcqmaiNb68rGpuASlSkRY+j2MV2FeoxWj9EO&#10;+9EGabRmHqXZR9nAKAuNWiEYwpFM0ggGoYJq+eEnFv46Hma/HoC5TclqtU6NS2qNuMX7OVI4FZdK&#10;HMuVtZ+cGLfIwMVFJUHJjKlL9rLOwqU7ST0mqcdE9ZioJyYq3gQPT7DAhFsFfzWeiRvHrIyl3Mbg&#10;MPrr2AVnByu6zSO1qNas0pNi8XJzictluFXgeL6tGLPoOlsfXHPmEgsXtkS5SKbLxXSH+VVyUSUX&#10;VQ7XKgftND0xTTNN9aOpQK6sEdTRFdTS5a9bnJKe+HU8uMxMrHQ2aJlNa3EwQiu08Pw1lsFprO/L&#10;/bwfLvn4puPjSlYoMa81CI25+mJOhujmcNcX1fqi2uBUG+jZCjcb2WsX2RSAWc6Imczi1S/hTU1X&#10;nY6dsBrgbmW9ajc6Ize4q9Cd7bPLb1cy35fhWCwvXfBJWhptoqI1cHM1Czxu0huL8VisPxfjscic&#10;LpKLhWZ04bSIGxG/QV8uMBvznRHzqPe5H+D9RTTCbiDatmrZDWJFrUeUrQqXSlwGEVO98cmRmw44&#10;EZPfjTWJWN0a6rJKXVbJx2q9scqMrJSLlQZqpYZaYRPLgS0zG7dQ8Eso+iV/j0a4DdvkwBF2u9fF&#10;aM7aokz3GiN8+mvlHn6Wjhcx/b+4OxHf/L/hm9CnGwifjfpjo97Y0CpIDPNGudho6O6yqZpGlzMH&#10;caf5XPvnaGyQg+0R68Uy7+co15R644NTmSgSmbjFt6MuEfXfi29/3iAnDXg0uPjvd2Y16IvtenO7&#10;JmtwXtbribqXrfdR1O9Ez7isFAu8r0JxjBgkevm/i4hvx4NnjIcDXuz+P9FqDPYkDEpT+4hmZ0ez&#10;C3efw3W/gT5g2PdrgH0eanZ3Nb0ftX53m98tEjPFeHGR6GONHJHsaCWH26JJNCdMiOuPAWyLA4l4&#10;IhFPioPRZtiO4HHU2XFUbxwzq8fNyAl9cULBT3BTx1+JO629xNrVYrIYDqO/9fOsnXLge2u2mqBD&#10;whETh1vXF45dcr3NpD2fCNciW9dmXI1gvKYubxGEb+uNd9XkPUN9ypyeclacOkTVxnfi3+I07foF&#10;/fw32vl8nWVQHN+zhndhcQ0SHBaH4O7uLgmW4LBIcHdYluDuEhwSAsGDuzvB3R2CuwYuv6t1/7fq&#10;9oeZrmd6+szp98tM1Tk9bHgHRdNb/R+OThu/YBXfY/14vG2MXOOn8Ze5bzeTV3MWp8cYWqrK/rqE&#10;52AdxYd/jIHigzGo4/fg7BuiiWY0h0PfozExtE5y9BLG1mPUWzSR/XCKWsHvr4SSk58QoMLVLqXx&#10;AjPzygrw7KW8xyFnE/xhuA7xD+lXO79DIaf3zNhqOYktkFAkDzfDucssirnwlLvLsKQkx3uUeQ/r&#10;bseZD8Brxy3KN2gZtmxTEWqXaG9XTG+Xr83J3Q3oUSEtuMjp3vrhS7rxB9PFcGzzPAr+EJtc7RJX&#10;jWia/j6Dnvtiy7nKKD4DYsemdo48Pespzx0xxS6mZNxOr1qXotaCfXAziWEYn3Ab7NRWy1Z3QztL&#10;ZrOiYLm8ZdaizNU/96W/QP/EUPjmzAOr/2OBC1amN79Pw6hU9UXGi6jWt7fUq11TdY6iLPpGA/Xa&#10;b+zfCNjZFHf/cYrLEQATxJ6nqZAOGfJ4pVUsBfdLeR5tQ4gFKshIj91XywMrSvoLVA3q+krm8/lO&#10;gqsHE2+NWzXoTidVeHxHvecPe7I2u0HPTJue+aNYdLIObBXNTM6l6shFHssVdG5PO9rCdT+GLf5q&#10;/FTj6zUn1GK36EqD35I9ZKt9tnMKVXO4HJ6prtG8TpFq5nl+M2zMpgJy+7lqdzdG1/c00fOmJmiu&#10;LJLZ874ygmzU74MXIEqCPWTAHSGKg72vmZNu6Z5bKw3BjDVKprx2592vmKUlU2/3wfGp8mUdlSl6&#10;wcbe93bnFqZRsTQxsNbwrcrrhhXfXUX50AV8Q2ApDr9fmS95lMQNu/Qs0yYduQsHOdp5g4To7mGs&#10;V9yusXr0iq1eU1+MRUk/utWU1kvJ3VAii+XmXvnKnn6z2rcasjIsujMDnQvimwVy+5BWt9C5qRPv&#10;QVcxfog64lJ/XIOqQcnO1ke3dBljAwxIk1qJsAD+FtORaUSUIWt3ovI06JrQAae/2yF6y/ycq/zp&#10;b8zUSvkyIo6biyKJ/+GMsuGCZcmM4NIn1hYq3dbj4hyR5E5idBvk0jeV70xUvrjRlqZX7vbyj/Rn&#10;F8+/LVo+IbSGyaXdodJLBONWwYXukeWp4R8GavKcNUU/NZAU1TYwpxJcDPovDVrKPQ6ndAsjy1Sv&#10;kswKVA4ZY4Tw0LDysCVjyz1aFNIzbZs24IcU92Nn+cS/S/160qn6tVM1SOL8m1V4t/ncVuEZObk9&#10;ElFDME0rWipPw8rmH4MOSXUK7SPjnCxj9+R2X12ZSu9uQSRnopbOs5Be9ebWedydNMxZBHi3AQS6&#10;Td9Lje/0iPvhLqP7japdz/ZBz2V7PEd+hWvlgeVeOoosCi2Yqcnlf3sLx/UF0iWIVShV+mQiMi0G&#10;IHyeIkdl86u/Q+YoVhHOhv6WQbVQbKrVKkSnBPy0rmxnRIZRJoenU/ntlJTNw6eqevScsO3fNxpu&#10;2xz2iNCsf8xh8ZhhTUr8Q5VBFVs+yVewba6r+a5QWWAkcA7eEKVF9Ayxg2R/RX2BCMEmwaG8yzlb&#10;1ZAYQeGQWqxY9CIhw22Gg+w5Bv/ZnM+oF/fsNoEgmnmQ14nv3gOJdXh7JwT4RzxDlXawL/6YeiCe&#10;wlUx4lJzcjNzu3R/ipXeu54pzHDwm0bCMl/EYqrM2M2OxriJ9LYHIYUX4xQV/XXTfkoTTfXUrIz2&#10;RwPz77xyRdNmExw75oVF/szPRLGXlT7z1UgDkY89ffG7eZJslQxoiPFbe1XwD5DSRXQ2218pf38t&#10;yVjLfsT7bikTW3MSn2pI2HhgKaPa71LwqV8ifsXa0/V3AzcnZ0VUjN5M/Oz9rvxxNa+g68Lb42Zu&#10;GefUPWrGw9T4pHuNmuEnzpvuJRVne8vwujMHkpZyyv7UdTcRf64Ziwj/4mm+7uldSYEDS/cI50Rq&#10;eiGW6upqql9KhubmqdJFR/7xq9cw+UNebk2XPunQTMb45b+L8kM8Bo3SXqydmUqZbvTeTZfeAgFh&#10;+zdeR0HtNvpft5dH8mc9DUbpWIvNgawmMtPW1d5af+LznJ3z/I/nSJD0q30Kpb3tLQq33WIx72Xi&#10;M9foF68ZIgvhepnjpuF2a+L0WMxjvAXtvCcdgl3N8943rrPAsvoHX4Qzjv5SXrz4x64pOc9WWvxs&#10;bSdKbXz9y5Zm4k6JpmrIBqd6zlXnN6T0DI0MnOPI+wzT7vel6rQDyVb5mlgp7z4XBysd9BuO6LEh&#10;bjOH5BFUfZREfttOuZ23f+k5verRVW6pYqMHvTZNvuW7t42htRgYNNfv2+QkTeX8xDxDL+D5lPqX&#10;M/D3+cjmXaLulMY3HpRaPErrON3qH4rqkklUyDhV0pLMOWHYGkRGmtHEejTWPZqmDrWQJJTPh+x4&#10;LJr4BUmv75L9H5U+KsGoLn3aTpUuWE4f0w/SBfrT224zfSRPxMZ8Tl8ab0VvZ12L8po2pJSIS0kw&#10;eqMLnbYml4EN8O7U2Ld5DEIpQsOLkcxMJy0hLETyn9gZGzaDDsni++udpX4o5TpsVGcbuCOKuUmd&#10;AY1CTCgAbIF3m3LZno6uUhe1dXxcHp8stNgyQulHRxLhbrZhLfLGbKy/I+EutxNEBJYjiWYjIROR&#10;kMHE3lyMICcmOlqsk64CaWb46rhTi3H0vZguJG7ymfMXZH8KwahWXPsmZ7ljlOFkYSc6tcy7L54o&#10;FE/zxU9/kDeGg7aUuM53Ep6sXNv0s9lAD9hhaqAXi+xbCOXlhtZJB3Q1OzyPTLSG5Y2SQjppW3rM&#10;T5c85TFUzqCcJoYLE3SRjJkffC2uXbGzjpNpj8VSmFrBuBPRuwvJfTPJ/d/Qbt+Id4LGn+CtHIFH&#10;2s80LWIB22OUz+/VDSUDdu9T0xMMTT//CcPypzVFYbW4XOHW5AvGmVTrQ3KtjiFXeIew9cnD96pv&#10;LmU5Fc1EoBPFjGUU1w+f1btbxuGEOuxxv9dsSokXzzmf/ss1iJAwxtkY3GwBVoJ4vE2xP/IyiDir&#10;/cBsijG6+bW46q5DqsySTFmcXtyAsP00yCFr4xtGGy9d5uKdJu30WdhEz0RnDPckMUOjADYrbHAU&#10;OBqtAgEQzOagHbGxJQU90OYr0/vp5T4c9e6dnld92JbUeLum/M1V04ra29gpyXkbPaa36GS+daMI&#10;oU2wW8ftJKwz2FxCrsCRRtaZnroh0fHEnN+LI7MFuSD+i0ZBHo06A4FAlHjIRXzeVTEls0tQ+ioi&#10;5yhiakTwk2BiLRNPuG8adU+p+erwAmmQmJ9FAlLSByZfa2S1WtO7VfNudTNSZrqMJOxez7uwvlgr&#10;8non7isndBqzDVPmYDwZE5mNI0LMiFxRuakiWbvuW647v0/bZ6MjeBeBGyxE0QW+VOcQ7PaA4EMb&#10;JDaV8yLWZ/5NtqAsjS0VwZXCqUJOwj4nNqe7N6EUTty3xY4cyQ9hO6KmTsIhQW7TfTQP0z1bd0bM&#10;zlYG6QdXiK503CrGcRi9qeDl6+76lKRELlGtPbXgaZopNRcVzuI2/cEpmgvu8H5ttbHJS/ChgrlI&#10;Kv9XY5zBcL3tHWVv6S5IfGKviLmZZJExcSO0ZhCMdV6M/yDsL/AtI8S2uJhO5b365VpRt8LruqTx&#10;7imrs4NtGUR95nXJKRROO/y9443AO1XmAYi7VFFefNJJLukJwC6SV8Jmh/BttCJCtzNEH1DIyjt1&#10;8cLGwcIgjEEVK5oh9zKypbrdXYnKqp0AZQKwWRZ8dNccQfgKjZELzWu983Hw5/UJJdW1ELRsVLhU&#10;RgvThyEHySRKjBfajLpmsbMqUeTWQKoUME+vxkanP4tiWAh5VWX1DCO17EDlt/XJ9kIK/CZUM0/7&#10;7q/556qeWjxULIdow2y4mYNqPvW5bjnTJeNxMSte0G9UyRIS6Oy/fRyHv4oJaimWa0jcEgbRy59J&#10;4uSpk1sxYmqVaP80nDooXhMxeExvGhPVGVv49nyJQcLjn2f9a5flY1Pr/kRJbZHOkjtZi9+TYNt0&#10;8a8A8VT7ClesowWm/RlRv8drCmxhK8eBOJM8kw1q2ZgIQlwiHlbvpx6FpsH3pkV9KrE5HJfXeuG/&#10;rhUcRry4dsq8AjJzUrLj05P/3nQty0Smtv1idugd0rKZLffx+PtIYTt/V6Tytf7J67DumOJ0udZn&#10;zOjmZClgfSooVOzxaaAKxtYmrOF5Ma1TNJYpcjtav/Z365Hi2et589uwTrlhs/9WUY7Datt7Te/T&#10;ZzYs8uS/zfm9LySxa50asvpSIfqRaYcDuQFq0xjm8yrmy+WgE1ZqB2opB7WjNs67VMiVAUp7aFQ7&#10;H6iFjoiQgZEQFambFqWAFs0szwS2TSmLw4FBh0ODHwCNNFfo0x+UfefKHOe7LS+Z0jHgrDD4eXDQ&#10;J+4iz3yH2mowteUorscXjisgeZo0YZk0OHMrIatdwbstJKddCRZhvA8r3Jcb1OCgWUlgXknmFvH9&#10;8BaXbM1w1QcfycIQ6dBc/a59+yesErVvhOHX+khKzQuLzVAho6OFVDqPmfaX5EtaUlJSsp+EDD8M&#10;C2RHM1THwV7QMMs/08VoBIicmQa5BZ2X2KbmIMV1kCYNU8gHzknTZGVEbfBOrX910o/CV5FkpGOi&#10;s9kZ6XhZRU1mjwoFGC81p7h+ubxl8bK8j3hVolWuceDz4JoiNOSuVLOLMJeS0Vwbm0YDh84JhyHe&#10;sEHeXb9NskGn4s1Z9OZmTtj9btmnepTmwpqrkxWfnufhICQsCtHJzTlpXBXuCelEI+p6CjO2+5Nd&#10;M+z650/lVvnhdGopy+3qn9faWDyUwkU6emmrBGRuALd1u/ZtZrckt7+X/sLoMqwuvigOPl/LHcO5&#10;0yHSEyxWvVS+9pAbX3EHBKPR3YQ/jmCu73Wppewa1R9KL5iNZFjlD1bEU7TXObxw+w1hCu2GNq8d&#10;Pbh27f2BUg+KkErHCrt1NDkSUGa0emnNdHK3f5b84PMXRryur+84NytJY/QenvRTVrYgE9h2FZ5H&#10;/GDBZQ+rfN7NcEVBhfteZWgU/uvl8YIaBNEndIkI3KZySin9VabkUWqwuTvnTRfjbgPxumNLqDii&#10;rRZ8KUqC+4RTckSr7qktgHvwAzCTlxxcMqoDtN3fNJduyYPjz3j9bASyX+ehbvZEoDyLrrb2F618&#10;QNsy6XxIPnTPbCqymJNOpFf/bfepdf63r6NLwQk+21y8UTEcrzTvd3vB0ve/KNLtGV4sE6cNb3dE&#10;omoFdpUgPnknjNTrMwZDUKwlouOuPT8IdNWcQOUt02LFfTL8ZwaPuFiZYJp3cLK8ZQBpJve41qnh&#10;LLy/SXx5+TwFH7W4AC2/34Vq3PTmnwc9xmbEtyr85T0xan2OLNHAVXk2azyf6SQjmdkLurQxRXI/&#10;XCfO413OUTiFMKzFLCUf0zZ+71+iVSKqdKg5OH7r1BsBDSbfScb/3oCykqau8VUE6x0Qs+YHoEaH&#10;VLOaabh9g5hWXJw293MdrFU+bZAUocPKBaoKHG+JIDJepyZ57Etumk0GnCqhyi0v8ZVt/ZJtDnIJ&#10;1CSEeNyY73dJyv6xGDVyVX0D3mnj3bAypRTDz3rSG3WnFWMyOYoTP53TOgrFEZrj2Ta/ZcM/Rjg/&#10;+V5YXqHrTVvctqN3epeCY2wkDzFQrmLJrK7OlE2GVv6su2mesPhGUKhOUPT1K9A3Zh6O96vOLZqQ&#10;HVBqBMiz9gsBGU3PyszIFqXSwIX5mGpo0b8HdXxl9wuBd3ofboHn20/w9ql+zbwl7+GDZvLcqdm+&#10;kfdw13NQC1ivLjHxHgkXWs1t89Glxtp9ykrGwy1W59PE/I1xbk2DW5FiN6u0QLyhmZ1gdso0Hys7&#10;VzawoNqPB7hcYUpsOvkYDI+YNidTzWKs4OfSYfVJPEkGgrAknCNT/hZqzyuyLzW8ePXUR4xtiuJY&#10;tTFZ0hR8zV63SFw5hOrYRRx30aA2z6xIrg3lt+kgUa1lAfC6qFt3tiVzhSI0zFTMVcos/ZagnCoD&#10;yjb6l+Sub/PtVdi4DL2EL7d7fn75/neoTmmpuij01natsomwyHONQkZ7ur5CM3IBTz/dcSZ1aVEt&#10;xolbabC4Dop+OWcEMqivC3CYEJPm+qr1Jwgxxa2qk5h9ocRxsgxorw0d1L7pfjFtX+32Hqnjh7aH&#10;pX84wdjRPlEsn5InnIsYyHrtM/wxPwSbToVLPoFOWpoQL0RZoNGVn6Gwr9X1HYYmRz71lETjSHbU&#10;0qOBTc7eXvoe0Vi6i//h2Oye19rKqYHPae3+Kqm0OBiBDGVeKnCQDXmS8YdSRQAq+iWylYL4KCnc&#10;MvJ4c/7GS2nX70f7Jq3p3C491JMisjX8oy1epy7uimAlSd6TJNWkxTum3uPpBhXgKqt7K+tgdTFT&#10;n95MgBaGYMIxWz7iQctPAo9sMXZxA/WVi4UlgzwaG9I8MI5DwM4n1Ex5rakVg/E06DPIltLrG0L6&#10;7FvNXBciCUKEISDoHL1ULm60Y848GX08fAIG8wIpf4PeIDUzntGIc4OhfmffQMp54rp8DoZruZJe&#10;fwqIZVVYBIW41Mlvf/kLJzozClVUbgczl0VjkanZZ4nV8GhkDC1THPGUyP0kjig0Y4kt4BLS9v+E&#10;YXCQpe3fvFQyvLOlm9G+DkXoffhMoekUQxPQjAG0U8IuzdOqUMLsSsdjeMSuvIHWgZsJHaU6BLG9&#10;5VdMOmBPOVqMP9SgtAhu2ZRpshLHcsh11nAID6B9MXCkI534HivQ0jVsgFacmRqcBfdmk8csITJx&#10;GE8tpwJOiu9kXZyEgpMc8kwt6DqBF6rKi+VVfYS0tkH2ufU5CfHohqC/b0474IiWO2eR4qcJAwKu&#10;fGPactcTJfzHGaQ3DeMtODBjVnhzjwrLjrdAB6wMKnkz8U6JPwSYvzeo/3CJ/15cRZemWt8zJoTJ&#10;I0q+0f+pDDzePWLUlemgQ4VDxvZD1pWWcJYCTTFiM1bQ9yk+uBFz/6o059Eih6iRv8XHF/OmU7De&#10;wupJXE6avyaApC/fzayaeaf/9ZctXT+Q76crcRCAfXdoWg+e3KcDXsnmp/qAmD4bgaSICEOg0ViK&#10;NqA1DvUDS0ARoboq/MCWsVCbVCowAGSB3kBFOCIuBqrBfY/HBNJAr3mV+DfS4s5VYS4GEIiXhhu3&#10;8AXaBwqrQGHPFY+iggE5EDoxWDHV3L4KLPUHeJ0tsgjd9lo650bfxnRFItWDPGOOPgsqJggfieUb&#10;RPNRdNHkfKcebCWQuhBNHug3hN47fnSMIIMjQRT1QjcGwm+fxOwaI0EjSZkR1bs6dfW/ocBnvbky&#10;7cDupHnGBNU4scUiAUz571A63GZ/MlrfYa72ZMpVpgV+AIUfkQ0i68oVk9KvS7vA3eCAqT5TIeeJ&#10;S9cC2IOB55vDgjvhETssimiRqiuk/OOI4U9JftViYsL4B0KdfU8z2JL17QxoFIh/N4UTxJaDfY9W&#10;02Kpcz5qlJgd2o++07wXAjhgwoBHm4DTE3TMUqfkB/Rp2fF4sXw8KDXSC6hjCbyDDR0llQbIbxsT&#10;Qbu80ePGIP0dyqAnX/BW58Q7PGVZMKLmumTHLiooigaa9W2FoYEDWcIAVfqNFyK8ZCap4ar1rP3y&#10;9yX2WOjKAc5r6SLem2SbhV6dQlYmRmrsa9WseQvJ/MMiEOL8p1O19JkBSik6T4AGJ3YQdNvXCg4c&#10;Cr/DGKbG3wAHNWoxj3PeA2MH0GN+B/J3SAQA0m1tJoHdsEBE5DtGbbJOTcQSMH9+Nwg2KUoMRZ4E&#10;lV+PA3q0vXFSNKqGsDvxUXv8r0c/HE5toSfxtf82ugu2jRRKvnZQ0CQ5Jeu919PxF3a5mM9rOC3I&#10;j+S4tQ3aG2dlOdTyu2VZpmyfTEpW0gF062ZH1SzxqzvPrH8HkX6R494GI3cYY9IB42qQVoC2ex3I&#10;4hHmyQByee3w9tptPB84ceeIDWmiPglEKI1o93qNzhCBE7HOQX+HE2hwF6+HGrsNz1dOnLWMOABO&#10;+sERFMSAHfuXmCHCvjUl6zhzF3Tc1HGxc17BVF8r159DxsaJ4/6F9TJLyKbp568t9lB/Xvc40WNL&#10;hweO+0WFz+DG9GRHnjsFOItOIWLHcQKoue8PLLD6BSbgHAegMuImus2gdxamSkoDIOzu1Ab42iSw&#10;0mcE3QNY5yyNEQEmYwBVn00mxD5K/sU02AZyzwdUWxT5XPg8ASBVlL8LqnTDwlJmtnXqRCQhNmP5&#10;b/JIbekeGouUs0JeUXNhtmeB249931wsx2hoX9u1AxpLs9ZGHGtqP89N9jTUdf6kI41JuyKf0VPg&#10;hdFPm3ppslHT5H7AmJUHXNUM4lTqYCjOl6sn7VSGPZOuh232BopAr18d5xpO+D7AxSJ7LpK4exKV&#10;7ncUUq4JgGIWD6BqRh6e4XIcID3LfyGEpxl/WP6TkLD2bsQ+c+7imB7N6gGSqfKb1fxXLO/z4WZf&#10;etDEmzVEVr2WjqVhs5Dm0CKswjnVk5UhdaTDjXxi/rMM7fwZ8erLyiKVVAC97hcEJG1An5Mx8j/o&#10;yIw78EqWuGOqjRhqGxKY+KF0Z10UWriLvg1kcDEF4xJUBWbdFSPbV5odAeCqvtbZBILCWI6NLK9U&#10;ykI8S6MaZQLDKPjs/MXnf3fvXQZABOyeZvJrfqzPRmcejUT9JFrwugVrJVV2Osz2aGDyipSyCNVY&#10;z+R7XaaU9f/s3L2Z0R2t0w4ibWNKeneGqRQOAC94IfPKvy55lU8YYeebWW8zf1O0Tvb0p49X3rcb&#10;qOxjGksOzwQoPJe5A2InEp7JYhsmwoqRJ5Hes+MFInNR5rIAe11K2pRmOU/5eJIA8adaK/OlSu0T&#10;UwRlqz43mKNtUQT0Y0ZsKbQ15+1vbzl/0xzFrr6tsleRVzcWNz5rsuP4c4UbMAc0GCEh0X780dVc&#10;AkNy3SVRCvzu1gaiKe40RJnPQ1z4TgrqoEJ0Xsc0ZkWSAthuApZyCy3Qa0Dq/FAgqTNN5I8Q42YO&#10;XOTy6stATEIJNx4ouvC7QzdnGnHSg1vOPEvb5/swvdcde4qYMKkpgvKo5Zw0969FNecvhO0pKcIN&#10;HkXg05uVzSIaNx5WqoFbNL65czNZTBLuDv/1OA3WE7lp417LaN1ETj0M1coMHTwSHoaDgUAi5q5k&#10;eHhAZ4IHgH/gBh8okGMDMK2mw/6gAR/mUADcjp4B9JR448VhpXDCTdUKpiTI2fpz5U9zHHI9D6vI&#10;ucgbtujOlD+uoxg+29zSGBY1zjmJPj4HDFhJkdCcWBjw+x0ZH7WJNOe7yx6vBmy7CibNkAVgFXXy&#10;rrAs1dnPNgRWxcc7ddNZZG0AE8rCH7s+4c531tPBIo+5ofQFAg1ophxIOk5vWkQ6GPf1KRCfEdfP&#10;lRHzz+tXBxYzeZA1yTgMGq0J4aoWj1RU2/XGztu+xk6WZR/a6Y4W+o3lvfeb6zV89yahoYnz6XEr&#10;9XLYXMDOaiu2t2IsJ0XUh1WhkCwiQhe3xvUc1vhLpLVl9+6uLGoZzTirNTm92IlFhExro+hHZ/ii&#10;7+VzLqJMHakt1GNk1xgFGj1DlIawTpPT2wfXsDUCFXnGUdJjsogGh7QWIMCYJ3f368jF/Y8r6xwS&#10;eZYEPUsjhqnAZiGB+dPsB8aHwmzcvMdV6/HsTotd6yxOlg6tcTQBsT4JVTIki3e/Nk0kVPt2XAYV&#10;6NWevsPLqWW3P+OVaf11UzTTsNBU9oyrSA1tbi5Sc9T3X+LEw6+6gCu1ElAik5HAsrgHw/KNhSxO&#10;AbUozmJfoLAXHmYQHvMsXe66NBiIQPEOpG4OIU0chzlXsegn6CwJOVycHFqh2m+jAXfutqNbEw4J&#10;SP2fKXBtz9wwx8q/1myuk12dMKAfLfkdCNSVGONFwSRQsnOWW51mEu5dLEbTOMxmYd9IbgxlbbRP&#10;VTAvnWp/cfOMT0yqz41zVF8N7ctqOCIp4YJmkJlXwB8QXJJQGPiPZMQ7h+HcXRHaNbSUpRj77pRN&#10;/0xImqqx62tP09R4Dy7UW6FmTw/B78z3uGWa2eyReQfSsvMhHQgEQ2bUDDwe8N/qge+qXIcypPjW&#10;zFJJEQqM5WGnFKstng9X5wVFFav+vVStdjc95bN9TYslQyV/QmIYIz2WH2AlxnWJ3/JSShJakn7E&#10;QaFxYYUhchO4eAg+ZOzVYp+Z9hR4Q2DFP9yVNeWSLaY+vYY3s1WX2jtePz3+QD3BQ5WApCctO9Od&#10;eoecjAVMMUMTjjQfThRYmH6bHBqRKn/gvFV4d2jghCfFBXrK1OFyu95YMqochnWspTbsyHYyEKas&#10;T9Re0sdSiHhf9VRx6diLPX+hfLGRVVEw1Jb19rbwdjeRuSykDT0pwJdufYjQpIL5LttGrZMyW+HN&#10;hZYYR9IrnnfYEi5Flay7BwIkP4r8+Hy+MPcD9VmFI3goQrfHw74x+CDazkRcwR//a2U+ihCF6eVe&#10;2Wc3rtPCkkGS323db3B+KgkSnDTBlN4itxn0zToRvdYNbx0ohmlr0G4xs1hLUk/B772xu7VGiLrq&#10;QScdEvxFro+uaDdlVkXf6W5UjRt/SsVLQC+9AwFaqraTz7U2ET2P242essOD7PDRBz6S+mT6J1fl&#10;YNrd3lV5c8hMcsCu0CckSD2L8BlhqhjmTB3rvBvGpyV41Oes5gui+iMGQoQCqPDZ/d9mj9P2506W&#10;dv+b0oXLlPKl2r0B/NLRl9MpKd8nqfz3l8TfKToMwyvQTOJ40d7t6/kRy2GKJdvl6It5jIlklnuK&#10;/vIaRWlh+bJkyb6kU2A8AAgBIgZ1vACAiAChMjxODIi9uYurM8TE7h/PwfQzBjeYHfzPWViYTeqV&#10;u1o72EubuEIYpAU52Tk52bm42DnZefg4BZjYOenZ2ekZ/yPKwZlB4vV2CFjBXhriYm1pD+bgYeUA&#10;6zOomJhZ27s6uFjpMzKyqTiY//+51J0dzN3MIP+VTF1aFqxsbeps4uz1Tz52RrYPziaOjhBzNlkT&#10;WxeIqOh/PbSnM8QCA5UdzMH+evxvA/Py8HDxgP+58p/GwQv+dw9s/9+Mg/N1xv/Y/zAOLj7O/824&#10;Bbj5OHj+N2Nn5+Dm5Po/jI+D/V8Z52vkvzIOAfZ/GYP9tbDcfP8T5+psYm0Lcf5HiPfW3pDXubFp&#10;Oji4gjleBdL8N8LIpaVhIIrC0zSKr8r4Fty4KboQbElqZrAW8pgBUejGhSIu3LhUsF2LP6vu9B9k&#10;X/+IFFLPSTObgnjg6z0zudye3JxePj+9HPJbwWb33Vi1s8zawLa0DW27ozMVmyAwRrV1EOq0141s&#10;EgVJ3Il1akMTGpWY1KZJpEIV6SDNeg9Y52D4+Dosl4k3Vvqs0Wyavm2IDSHEGlgCK0ACp2UYCa7r&#10;Qnz4sz6enVZhJLgFb2AXcNY+2Kx8DXWn8hghGkACpysYWR0WUM8BsxwACZzuYE7cAXVaiTNn+vJv&#10;6kSILi44IwXMw7lHgLmYhyqKoqxN/LKH91uV91Dnc4zRMMF/MkcInFyORVyMa5NpLjw/FyP/szby&#10;f7zJlHcXeMY8LlcPnlm4L6oPuD+XBfbd+f9yobf8NszV4qGSy8V3Z0de4mFd3+X5r0zs3gPMNp/p&#10;GHduV+vw24CSgP4XAAD//wMAUEsDBBQABgAIAAAAIQAuhDIK4gAAAAsBAAAPAAAAZHJzL2Rvd25y&#10;ZXYueG1sTI/BbsIwDIbvk/YOkSftBkk36ErXFCG07YSQBpMQt9CYtqJxqia05e0XTtvNlj/9/v5s&#10;OZqG9di52pKEaCqAIRVW11RK+Nl/ThJgzivSqrGEEm7oYJk/PmQq1Xagb+x3vmQhhFyqJFTetynn&#10;rqjQKDe1LVK4nW1nlA9rV3LdqSGEm4a/CBFzo2oKHyrV4rrC4rK7GglfgxpWr9FHv7mc17fjfr49&#10;bCKU8vlpXL0D8zj6Pxju+kEd8uB0slfSjjUSJtE8fgushGQG7A6IWbIAdgrTQsTA84z/75D/AgAA&#10;//8DAFBLAwQUAAYACAAAACEAjiIJQroAAAAhAQAAGQAAAGRycy9fcmVscy9lMm9Eb2MueG1sLnJl&#10;bHOEj8sKwjAQRfeC/xBmb9O6EJGm3YjQrdQPGJJpG2weJFHs3xtwY0FwOfdyz2Hq9mVm9qQQtbMC&#10;qqIERlY6pe0o4NZfdkdgMaFVODtLAhaK0DbbTX2lGVMexUn7yDLFRgFTSv7EeZQTGYyF82RzM7hg&#10;MOUzjNyjvONIfF+WBx6+GdCsmKxTAkKnKmD94rP5P9sNg5Z0dvJhyKYfCq5NdmcghpGSAENK4yes&#10;CjID8Kbmq8eaNwAAAP//AwBQSwECLQAUAAYACAAAACEApuZR+wwBAAAVAgAAEwAAAAAAAAAAAAAA&#10;AAAAAAAAW0NvbnRlbnRfVHlwZXNdLnhtbFBLAQItABQABgAIAAAAIQA4/SH/1gAAAJQBAAALAAAA&#10;AAAAAAAAAAAAAD0BAABfcmVscy8ucmVsc1BLAQItABQABgAIAAAAIQBJVohcvwQAAGIRAAAOAAAA&#10;AAAAAAAAAAAAADwCAABkcnMvZTJvRG9jLnhtbFBLAQItABQABgAIAAAAIQCFUq4Ano0HAICRBwAU&#10;AAAAAAAAAAAAAAAAACcHAABkcnMvbWVkaWEvaW1hZ2UxLmVtZlBLAQItABQABgAIAAAAIQAuhDIK&#10;4gAAAAsBAAAPAAAAAAAAAAAAAAAAAPeUBwBkcnMvZG93bnJldi54bWxQSwECLQAUAAYACAAAACEA&#10;jiIJQroAAAAhAQAAGQAAAAAAAAAAAAAAAAAGlgcAZHJzL19yZWxzL2Uyb0RvYy54bWwucmVsc1BL&#10;BQYAAAAABgAGAHwBAAD3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A61406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755D2F25" w14:textId="77777777" w:rsidR="001908C1" w:rsidRPr="00A61406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Elena Schulz</w:t>
                        </w:r>
                      </w:p>
                      <w:p w14:paraId="12E68DA3" w14:textId="77777777" w:rsidR="001908C1" w:rsidRPr="00A61406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Public Relations </w:t>
                        </w:r>
                      </w:p>
                      <w:p w14:paraId="31D46EF9" w14:textId="77777777" w:rsidR="001908C1" w:rsidRPr="00A61406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spell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Telefono</w:t>
                        </w:r>
                        <w:proofErr w:type="spellEnd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Pidipagina"/>
    </w:pPr>
  </w:p>
  <w:p w14:paraId="587D3C78" w14:textId="4CECD10E" w:rsidR="00017E54" w:rsidRPr="00E768AE" w:rsidRDefault="00017E54" w:rsidP="00AD0C5D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Pidipagina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Pidipagina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Pidipagina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Pidipagina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66283C7F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 cstate="email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A61406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A61406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i11K+BAAATREAAA4AAABkcnMvZTJvRG9jLnhtbOxYXW/bNhR9H7D/&#10;IOg9sWTLX0KcIkvWoEDQBk2GPtMUZQmRSI6kY6e/foekPpzEabwUa4dhAaJeiryXvEf3nsPm5N22&#10;roJ7pnQp+CKMj6MwYJyKrOSrRfjH7fujWRhoQ3hGKsHZInxgOnx3+usvJxuZsqEoRJUxFSAI1+lG&#10;LsLCGJkOBpoWrCb6WEjGMZkLVRODoVoNMkU2iF5Xg2EUTQYboTKpBGVa4+2FnwxPXfw8Z9R8ynPN&#10;TFAtQpzNuKdyz6V9Dk5PSLpSRBYlbY5B3nCKmpQcm3ahLoghwVqVz0LVJVVCi9wcU1EPRJ6XlLkc&#10;kE0cPcnmUom1dLms0s1KdjAB2ic4vTks/Xh/qeSNvFZAYiNXwMKNbC7bXNX2X5wy2DrIHjrI2NYE&#10;FC+nk/F4Pp+GAcVcHI+nSTzzoNICyD/zo8Xvr3gO2o0Hj46zkSgQ3WOgvw+Dm4JI5qDVKTC4VkGZ&#10;LcJhGHBSo0w/M1oYRu+CoU3G7o1FHUo61QBsD0SzaJKMwwBQzCJ8Tg9EB9V4Oh6NsYWDKppOk8hB&#10;1SVMUqm0uWSiDqyxCBXK11UVub/SBgfB0naJ3b3i9snF+7Kq/Kx9A9zaAzrLPFTMr/7McqSJrzZ0&#10;UV2TsfNKBfcE7UEoZdzEfqogGfOvxxF+bCbYvPNwo4ojoI2cY/8udhPANvDz2D5Ms966MtejnXP0&#10;rYN5587D7Sy46Zzrkgu1L0CFrJqd/foWJA+NRWkpsgcUgRKeIbSk70t8gyuizTVRoASQB2jOfMIj&#10;r8RmEYrGCoNCqK/73tv1qFLMhsEGFLMI9Z9rolgYVB846nceJ4nlJDdIxtMhBmp3Zrk7w9f1ucBn&#10;ikGokjrTrjdVa+ZK1F/Ahmd2V0wRTrH3IqRGtYNz46kPfErZ2ZlbBh6SxFzxG0ltcIuqrbHb7Rei&#10;ZFOIBjX8UbQ9Q9In9ejXWk8uztZG5KUr1h7XBm/07+mJLGmK34bMYD1r5NdJH15mbYH0wlEfFKMm&#10;6m4tj3y+5bKsSvPgNAQ520Px++uS2ra2g54TEgDuSeFSkby8C/ACxdQu8i7ArKRXgt7pgIvzgvAV&#10;O9MS7WshtaX3eLkbPtpvWZXStrEF0dpNZvhcT5h+DzheRS4EXddoYC+LilXEQJN1UUqNMklZvWQZ&#10;KOVDhnwoJNmA5qCxZWXPh9Y2ihlaWNO3J20Ip5twh+7PaTN6gQZRfM+VYhYPQYqdUCTJqGWVVmda&#10;ajuI/dxp/P7OxHF2BMyb/UccjfqPuJayZIrxAC+RulUZLDxUBefzcdRw/HA0sqaDryX5SYw2jhKf&#10;Jhp86KuFpE/k8Gg0HyaJ9+010XrDvfNOOub1GP0ESZy0wN0ixZxVWTDxqHWSGJjtbwKi4gq9155W&#10;xp/cH3YTb0GLZ8NZVxuOFb+rNHYk8SWNbIWnkdX+1M7ao5gHCNN+OTzA8UfLYXb3qhya7XLrbkSu&#10;vHsi/7ECiUbw4gjDCyMML4ow3iyI5t8khxbbf/xeCz7yEtY1saMeu3dzrz20iUfxaDK3DAWC39fK&#10;o2g0Hn2DwfoL7EEs/38ru/v6izfbv9PKHW//jLsuKuY/38q9Orv7rvs/O6xHfxTYHbtV/V9BTv8C&#10;AAD//wMAUEsDBBQABgAIAAAAIQCFUq4Ano0HAICRBwAUAAAAZHJzL21lZGlhL2ltYWdlMS5lbWaM&#10;eAVYVF3X9iBdkiIhMJTkMDN0d8PQghLCAEMIzMAwSEopSKeESodIh3SnIEipCEinNCoIIvUPPj71&#10;ft///v++rnOdffa6173OWnuv+wzgAAAAF+z15zDFTgL+fMDec4gAAHsyAACoClMDAHAAQQmEgJvY&#10;9Sv/wFxOt/EAgCpcAEABBwD48h82wBIeIKgIF4AlAPTHEgKasZe6iqYy1kXhT+ht7OQyLtYdAFRT&#10;0b+8x2FxAtg7l76KGggqKELOtbQ88p6cBAqEAFE298hlZMA6cKQDjx0CpKLKC4YhMHA7OAYOFMLa&#10;DcH6cAeEB1D419zYxw0BVsbaXFAOYBMnhBcCrY9G2CPQCKQtwgPLo+KERthinFBIsI6QoRx2kCOQ&#10;dpcxLrn+jIVAOmAcgVCouBDYyNMGc8l5G6YD/kX+Z3A5OQ8MGgF3JSeRkfd2g9s6IzBAG4SDE1KW&#10;fa+5nR3oZCfLbioKg8DclBGOThq+aISRr66xra+zraQdu7wciYy3lLermys2FaC3qwvSQ8pblh2O&#10;fROEFHZ+uQxmB/6CYJxl2RUvDcDbMH2gMgqNAIoJQkC2EIgwUFxSEComIikEEQAKQYSgYIgkGCIG&#10;ggpJiUCloMLA34NdjgQ7k0Hb2UsZqqj9Dod9kmV3xGDcpMBgLy8vQS9hQRTaAQyVlMRyCIGFhEBY&#10;BMjDB4mBe4OQHhx/kPzJo4LwsEU7uV0WEnjJC7dBeWJk2dkvA/01fufl6vZXIKSH4K8cBW1RrmBv&#10;uBsYKggB/1+cYLD/7ubq+r962tn+5ebmiXb5lZSdLRjhgnBFIDEe2IjQ/9XP7R/1+NdrYg1YJ2Hw&#10;XwXA5ieD3TopGMrOyd5HBY5ByGGLLwSCCIOEIcZCEClRcSkhSX6IkBQEIgP+D+TfBfrFoYw9QhjE&#10;/w/HP5D/wfHnifz/YfkX9j94fkVAoY1RKBe5Pw6cJhK7z04OSCBUVBAK5IHBbZ2QGJSHI+8faf3T&#10;4d9cMJiUCsrW87Limipynp5OdlI2ohAxOyGoLUhCxN4eJGQrIoqdIexBcDsbEXGEuCjE1hb6i/bf&#10;vv+DVxPpgYFjm/lPXlsJUUkRUTgEJGojLAoSExERB0lKQqEgiCgECreF29jYQO3+5P2H7z947Wyl&#10;7FFoVzhGDu7m5uJkC/8lD9htlwH/bfoHHmuR0kej7DxtEejfhcLqFlDHyQYNR/tc1gq77f8C/Yez&#10;MRobCGEnpwZ38UD8Af1z6TdSBnzZVP9osj86+NcqtoWx6gH+Sz6wD38JEFbLZNnRWHm5VLXf+vRb&#10;3y718be+KaM8kRggFKztZOdhLnqpm5Z/aNsvJf1bEi9Nv10U0RgllLc5RBACvLzEhAXFJCXFgJLY&#10;bhKCSliClVwQCLv/ilBGITGXDQgUuwwIVkaj3P4rHoawc4L/V4Q+HKvqmN/Cb4jwQHmi/9B4ZZQL&#10;Cm2E1WQEVvCVjSBA8cuQcnJgVW+MuhEG23DYdXXsusQf61iLMdrJ9b8G+6X9l/X5uzyXifwuj5qT&#10;CwaBBqu5XDYzwhZlhwDr/P6ICIn8/aXQiNCJgV7tgpCpemV1XX+5tZcW9pbs7a04SmJ6M84nJ9pp&#10;lMQrvQGH+1ng52jX0ryGce6hiaAjNbDa4wVMYoFEg4K1WznhAzpC2IvcgDVeB3ePucAVv+kIxy5W&#10;SHgh9bkuRdOYVACbkv+Gd40G1XNbk2GWavJlUAdAtphT4H+eiMvs/9xeTSOg/eVpBCvBwLqXzeAC&#10;VlYEXqqznv5vi54+DHtmjBSBGLQnAmwEg3s4Y6FIxB9H56/Sgm3hv/xQbn/4/V2vy124jGcO1lRW&#10;VoJ7IOyAkpcbYHn5apeGy6f/Z0GxXztRSWGwLvBfdS1N9tI3mmbspSAG0QaPRrE90SDnZDvIzTkS&#10;1KDKf8RoRsR8rZVIoy8kiLYK+E5FcTFE6zqOAZ7Ks3fPRRQjgV2y683Cwy3Se0PPfbayzqRfHYmf&#10;TDuUTTEF7VRR14h6AksBlBov4mt1tqOjLS0SMKwAxiB8a3xKwIdekES8NRJJFiRlQXr6vI4AUNxd&#10;RXE2sn9hoD4T0YkEKHCRo2uYJvH6e4HaoQZXKBpZ7a5Gkk7RrPjE+/CoiIMBQTc+CoWGUc4q2l+Z&#10;4v3wnJ5AiNjO4IouDS5aSmF1G0doV/z1FWPB+at3aNQ7APEvhAEqRYx2Agqtg1/Br3EwDaaPtzeW&#10;1HGs28YA8ZlfS0ayqD+SuOVQziY02fum4Eki8huCkxmoo4w6+HPd+STICMBf5c8fXdwkgaajJe7h&#10;46nFt8q28mi4XVfl7JTtSA6viSR6QXkWUpBAcI4UArgNDLMcl9yjPLCZIQPcfXtuicouKKiAVZ43&#10;uwMnp/c/fwJQxC3MD6uXgeKO5bOwP+uOcaUUt1NDVD7LB0Hy7uImlEEWWlb5FmCpBLoGxz76bvJM&#10;QUJX2oW+Pz9ffL5pSknwkg8Yoc96z4NR1EyEOZHlal6YK/St8FVhT+gEK6/tG1uYbTMRBeJo0W1N&#10;5g2iH7ZgsJK8ZLs4vcBK5yhlFt1PGa3kS3SH2DlyQUXVQKYvrTfbpnnJmZo0kcbw4TvUWJlQbXVB&#10;moULtaDFMDlKoCI7yPgRL5Inht+r5ENJStGsYXt5AlrmXIWMzVBYJaqUOZ8mX/sj6ViciASK3uGJ&#10;TboTevCg7U6jT7JqBiLpVqHn/Js4MY+6rcKAye4bEsyhunkZX4aLHUQsDyyHZlxm9GhmZf1l39yl&#10;moPKfW1zytdpt7joCsrtqM7mQ1u6CRcI54tjRFzE/EFL6rQCz04ENm8ctphFd4YaXZe9CA+HtRnT&#10;mzLNP69M7H/ySFdMjxg2pO2swTo82TbgTu41yy68oHbP5M59h2ELQRE9iFXBwkpZUFfPdP3eh9md&#10;1qNjufy0I5y6nsoPtQLFp7693Y8zkoXj2G6FjG/q3cjKLNMsGbp4lbur+mDk1ZvPTOQHMVdgafYZ&#10;dCcfg+q0wR6f+K1qPaMxAT6w90Pf1RbK3OImpYvuPpVzaZ/xOw06JTxWPGY7rZwhum98yPEzaSVt&#10;UuKekiM1tFd+SLYb+kpeGjohZFUT/2XKawxD3Py2qqVVqObntnbnp1DPo4ompqXnlUO9Zbs7A6iJ&#10;++z3LduYdnlPFXY8mCE3bgSd1xtyKZVmK43CNutFVmt4MQEHryG8BGphqq8FXxiurXCcC6yVSogJ&#10;1jH/4D6kiyVM37CAz8TKoFt0WoT9wT9e4SvFmgHt8J/ipybMKl3rYmC3M3B+0gVtsyW0EV6apdbj&#10;Ii0wzM8bbROKrbanVxWg7gufTnn++mhAnFfGpCXvSZH/ndVSvjsxL5F5OYEWO3hhQe9WJkKchdf1&#10;t7a3djddN1D0Agy69OSMR2mYtLq0VkhF/cva0qriqnLZO6j31tPexZ3lnW1jOb1VZwfOhXKfE4Tf&#10;C5aUz89uRFiw8OhFpz6rD44rqyDk/QDulOfOZq/kcgxv0cohVQzje3wn9ESdU41OtVZNLzNPCnwj&#10;zzPYG7oYVz3plVq3TEXMLWjO2cQVepP7BW2+HGxLN+uNRMOAH+y8CWG/EHNQOrA9lz5kMScT438U&#10;0mMeR6q+qz+f3Opghdk4X16qol4zHBfa+1YaefiYKW4hDnrrxXg+t6ae9j2pe9c36TcLsp7KUgQk&#10;jI+OSsyTocYcuWpn/afG28bZJovmrx1INTdvDClRDEr7V7haeQd+PHkWfE5RonzQ3U91bPAw7mqW&#10;hm3CsjsNQ5KTEdV7B3uMQ8Ha7bWPayd0xXJWlmRmQuYpd4PLdCrEAhob6aqRh7dscJu+ur+y3xoQ&#10;23i+Gzs6fDQbvBd3mBjovevMSnR2cEF8jTgkREdxz+BkjGfs3ejh6Opoc2d+p3R2AjThTdidRz5n&#10;GsKDoiZ6Yrck+P1TWmM5nr6PIO0mXw0YMXrL1OswAH7bzjvqLkJBxfny4YpyOVEtyedwvMjNHDyD&#10;+djvkclR3Fo/NBi132i90t7L7rP7hOCHSk7etshO55jTv6upaJGgHnHXydRHE6FTq7eT/NMjZnO5&#10;gJuEqOjZ55orNZaYUs/vBx8Oqghswog4dG3tacyScN8zv6pY46cjTRE2ofmYpRs7STYVICFqPYGa&#10;34OsS/j6zji9Pt5/ChY0L/fb1Wd/SDiTNKLdw7STt64NfPpj6pgGtz/4esi7fvxOCl4Y24OcV/Bm&#10;KoGElzzjjlGv7n62GXboM7by9nPnTVlMVEmHt6CUBlYHes7zM2g7jXdE9g5qorlN1SoUK7TtzebC&#10;3zZlzOKvARIKs1gt4gNL8tz2YxcsM/zyc0uOtqIKtei1vyIKB5f5+FivyufieCzoM1/k/9xQAQ1m&#10;bXrm/0x3cB2ZYKSMUYMtDqmCHrh2aGOaZ0smY78NB5e3InPEP6EiZKv2SPyyvpMfgCkU5L+QaZEX&#10;kTPFTcb5BnAGRrJEMetd8YiXTJZ94HHTS8xrd83/UGntc3TvSkHDqgd/TkmAlcWEy0RMWzGqH8le&#10;vzD9YXp6PuX+C6++9rgd2HnavNXFRiD5LaAKiRAF6MXNsf6x7VGx0d53W91p8FayO9G6OjwvuNaK&#10;ORIE8EzonSmmyRuEm+lP+NTJHchS5cSZjiAjzHet5GTmWQKfKwwYOD8C2GhV4jFw5guQEXmFW1B5&#10;qkTkiMWKRiHCmzV5NIQ0YrXHtQrzWhE1CKpq6bSjSS2LxHTCTCAY2F4wmnc7l7ZkOz83n8TU0tjZ&#10;CDxKJI/0UXqmoE0/UToxgDePT2NJLMvYqnlG8FCm25GD0PYWDU7Sg/fur0z2baKMByn51bfa6Ysp&#10;Cm/S4JEssFd65+5uLKoe0KreoCW1lnB5WWooQLT+ad0GQGporDI0oe2rRKTJE4z3SIHHUDk+lqT/&#10;3XON1OJ19t6wksfbUNTa0fUWn5HzkN5e8tQUy5++PjNl71tfKy8XfUv0IfX/wr/YVl/+853gieTJ&#10;NOGkRd7deXfbfZjWQrG5VH0A3hBBO/EGqWuzZfMPSh+40xF1V96uB0s2BesoCjc4W36F1I8j8yXh&#10;WoQfjembrWjKNWW6N7FLMktr+8XHsyEUSjv95OwlPNe/woi1nzFaMgsz1hvb3wgUCL7Jfa0oApx4&#10;M/G7oU7y1SKcqJNsnYph+qF3vi2SJ46xpoJp17OsTEYrMidcBKofLFm95TdIvZpykWcTuDpU3FM4&#10;O2JqmlW0OCE2XvZz2eIBRjnwfcqaM2iqLGuaAtORIWr5s2L4ft8h2fenh4+vPmn7yIxmTonTiWW+&#10;8bmVIb3Sv89fXsLpTFFEVHZZ5vmJ09BnP6ufa7H+2ufl+917gbXy9WCV89bbAAx075UB6GAiVfel&#10;WFNVNWrMkkEwioWan04W91p208vPoozFj+fQrZGb2ZNtxCv8fPNuNzY6Ut5e78hI7yQWb4jNeJ9D&#10;Ll6VOCj6ReTVndWwdSGYCi5RKBtePXszfROObzhIs2ESKJg/11YQTkpVL0cBZeOUT9OPaziMkfzA&#10;n1jXFqoWmv6OezQ9mzMZv2I1K7wm+Mgj8B0pnFU3zwr3rY2DhBH8mraNK75zWuT3ZuuQxmMwpUtK&#10;Sd/9ENzqhjUGN6mb9Q3X3yWVa24EHarVqjsC2zWGlFk1qL4+ScH5/pV7WKKL32f6nLRLWkIyTHVU&#10;YNovlrBc/1q0RLC54V2Rp0EnSSYyUySZ2t5PXEgT3Q2umFYKSX3vvKqhfrpYTIKmbpRWpJS2GbhH&#10;p7U8wkSSPd94ChYGyLf78hBqDH68t4Bza+NIBL2Q/E6siNUiE/OwnQCjw9PQfpW2d+eojJCw4H1h&#10;M1v3y7v8bHZUxPQvglVPH41QBD9EoKwuCCRoMyrEcYc/PwBjrpQ7PNDWwaUt9pjBX8D+LfZD0C01&#10;5HMzGR4i+n2stTsmI5l8EjgmLIA7xFHub0bh2DopAdG8aC5u2xXNtkwsuot/qi2bDwT0pUun+wQl&#10;V63O+WQrN36NpGiAju0bM3kriqln4Fb0rtCL4a52LU7R+ZqaOwaStJbJHYSmz/2UgbbHzVm23Q1g&#10;Hn3vv+KI277aRrwMcHxRpcehX2ScQYIvx/lav0Sh9QdXGG5Qs+N09LPzUlR1nDZ4XebWYEEJo/m+&#10;1PqG6NIjN18HVTk/imxTER8vSoknnz8vk+HZ70ogyFT49gzzgpR8YhalrRvD05EvUlsNDovXv3UG&#10;PevDmEx8nfGRmttmtFIYeTnkAD/I1HrV/Bmwkyu4J4/zfuYwyTboge91UXoiWLr4qUrF9a9y727X&#10;6a9mM70nvldcKARY91uUkCTJ0iPhAHdutMBzce8SZXGcxu+3fX0kmOjz7LG8Wqq+g7v8wbqU9gwh&#10;cxrURqT624lX/HzaLU+1fNxly07T3FB3/ZybMm8cLK77Rx40Xo/Q7l81LV/gjhgwoi9XlclG9hVH&#10;PHhy/TYdjk4Zd5/KYz+QJu7idzPnLr34VFR0++rzgdRFoiPZZtz5t04kr3p9pwJ/3OikLc1MYn8b&#10;J1kvTibswJKNZ90O+cl9ocyS0OvFyrX72r+8LchUA/W5aVG6d3r5rMpsTDflOh0fpulVkAE+9V5r&#10;2tW9kwihmqiTjm9cz4ar8k5pyBEP/Pd0gVrTgoA9Dd9DATrxpMd2JVVEDCAkmXCUgVCg4kmBVL3f&#10;aA1PUSooUkUq63bkOQscuRH27EvoRab6psQ+jewP70O3z5wBUsrnGIaU5wP+LazmZy95UqLWeK/G&#10;gw2elYrX0BS8pvUhyGvXunejgs3W4GeKNtWtFa2Bm3Yg1GYZf7k/+1a2rTB+4oDL9u3DpLd3jJ/C&#10;aZcffuIljCBY8TPU7Bd4lw5ZN4i262O+T68K2chXhaI1BAonO7KBvv5X1DPxa1Dd6IFqvitjG7m1&#10;DKvrT1siHf1WlE0Y5mI5X3wPo2fzStyRIaM0PU5XJrLhfF/fQOGlegFrBJxRCjIMdsgyUtTo2rgN&#10;2TWKFhcJaF7PK4kcN+RXKfjYFZZAOqXYiQw3+GniRX+eaLOUTZHKnyjgsgh5KshFuUTcrGb0Jc/S&#10;wUwNekR3US3LU6ibS82Bq8fNxZ0waihXx5hDK0Ww2iUr2Tdba43wzX8A3c5acq0imEvsyAmKD3Wz&#10;y2cWZyp2uRPBvAsFeSqfTaPf3Uvo8g2Eskqen7L74rKA90mEQmlIbWeX4GbDyBO3SQ3PN/4kvmWU&#10;+g0Lj76MQJ1U6Bw/fuy4ICIwrvkW0vFDR3CCoDRqqm8K7w5NzDZC37Jf/ePNH7nqAvsCMrsddj1A&#10;tjXX6HGN+k7xMMlilkawRI/3jOHA4M325O8eGRqfD3yH7ypxwBB7Nx0b5AdDJpnSRw44TRq6o9V/&#10;RLdGp3efDNUneX2xf0gtlFbJkrhvyd4mdtbrSouXsrsys/bAkOGVbIPNG3u6mIe2P9+euLhTvu53&#10;uNUga7cOCZwcTzR9quun0kOUNwXgLqZne4gvg3jrvSxVHmFsuD2EpGounEMkR8Sq90K3QnkS++iv&#10;kc03vYWsvRcU1pBCFWWwjI34NKlnfbFpF5LQdoGPEZA1ksaJjRO6P/oWyi56krbtMEDvrLeNHEOu&#10;URURXLXxDn+Au9Off0GDB17Q5yIBBNXWmWtldtdpipWbrjNzGRjzrz5VyjXWoHiuQh/tYT988lZy&#10;PxNq+zqN4SG8xYrtmw5vrYrVbGsyy/NPs/llFU21D44ujqeXD7bBB4fxtPepj2ri6NJvZtBXWUvR&#10;HVeSOjDYlLf3may/mhZj9xJlfubf0OrPcUbGyGtuXBO33/JhRUeiT7168QvZc0qSh9ydE6cgua/W&#10;ZJadAJxri9+syVlGuxgUx3J+xoHA8R4EpexEctkUeWE5ec8OunDTlbB6IuhnvPhgMnWHN4NUF8D2&#10;lT2LNUhdSTosxy7TpXE+1PxAh+Ik1+1x21RQKXKteCd7RE2yntzstu2AzorElnfh1uTn8UKKNx3T&#10;iB/lptnmRQ+PUAqxPUlQk0QdUGZYVSrHovLN9THnxBcy3m3OJt/pNp1IOZwlJhhTaU+7MsVaYIFv&#10;7o9KswjhePDTNgMWwgz3yvDpq69Hp5YyDPjwsfp5TwQsyDKil02W8X8cAs2PxXtam5LoF6yZiY/N&#10;6mo0U1iIdCdAcYjguZ9ezTLBMkPoPW2uMxLW1+J0SZ/c4uJkfellreOQT3UceR4yIQt4Z3MO4Der&#10;wj1qjuJaUNtJGQpmTC9dYiNrCdc2Se7L4Z/ybbV0a0cm37xvIkDB57bZxhnkJF1j6J31dKolwmrk&#10;hn6gujy/xUAr7JjORkeMlxctJ6vgTSfKzNdjH/nw/mq2ZS/NXTO7TM8BX1rL24nyx/oiI1AGNzqy&#10;SskYg5aAuka+lLtkfP1nMwKQso7Hafgc77gkrvzso7Np7qyVLjHgdkua4ONk1KnZVW3pfExjz870&#10;ba528NTrUXZb3HlkX3KMUU4a4XnItvLD/bXwVg04Y9BQZzdhqCNpi9Q6iD3Izrl4QW79pSdTeqdP&#10;oLgyPXh4p3VknrfF7uBF3jFXpHd52EfrK9+4I919KFHAEqM7k8TsN19ct3w8jR/KITYZIiq9ABAZ&#10;+kTk2bm8XIHXWvzQNM8nhqS6LoUx4awQk+kMJlbvJn4anlDS2Yp3sxBywDAi8JPjndIxwf1OdsNF&#10;SVJR6qGPE5Iog1VXhcr6yLEzabBKiegjQ81N/acpH/hBlOpdsN1kjq6m/Kfcno5164oYCDV7/9UZ&#10;Aulv1LLO2eM1Wd/lb/idjoJMgxHdVparB32fIhjN7ymOk/Nq7H6UC9v5oui5woVLZ3p42sPxoalG&#10;rpg6M6Fmj/7hJxXBzKl0LcXimOsnRNCAfeILo89vk2kOYkxSiwtnzsNuvCFeioITVHd4HNyaOptU&#10;ilnvIVkpLgbf443mF9uTIOgdbJH1cjvt2XK16UB+W4m5f25xMZ+RiVHXa22LLNnppz2hXh7C2a7w&#10;zv76oVd63dpTW4s2MY804u0jr5ezuHOK88nj3gEjmSmMLoLBz9+EGLBdVFSdMQ86LkNeGfYXnNxT&#10;3SJaTlZ38Zh5IcqxRaolKsECVj8lN6ECZ4OTN3DYdVM/LUA7w7SkXR2t0zgraE7lCwWmTd/9dK8t&#10;Tx5knOXU4cQ7q++AuJSfaJnQ+lbvDLvz95R+nadqHA1XvE45AHfK8qafZIu0Y2J2yzSOZtFvA2ts&#10;dqxakfp+N7sD8EhOA2Xa0bnrkoSGRlWf/SgKvcXLmXFnhZWhr0yAkVQDCIocaXKgXhMQj0r1RmiO&#10;aThOEX6ZECubIZYp8OMbwoWFsvZcVeD3C14g13/2PdmLIp4FnG8P0FQRTMV5WccUcSN7ZJZMD5cZ&#10;BKu6Wol4Wfv26RdXT35YV1mNTyLbQZIC34CKHGACj6p/jVTPuxNyQa/Tq3hBWsFFvP7tvvkpxTph&#10;vZrLDXQNRiHLvZhggj+WGCxS339wih4iiWA+Cw+8LaHiymfwNWblAzhuw0wpxaKbuXvkxg+FZ/Cq&#10;c4kAliG0dOyOqqyAePbul6pztmPmXhQsQejxO5Xv8WlPTt+YC84IGlZGHu9eQazRfEoST8OkMik+&#10;kK5MzW5UP0218egxrR93JHWfEmKIUEy1lOYaeefq9IN9p6iS3yFC9tZFrj1+O59LlLD3bHX6fkUR&#10;y1d5TdJ+BvhqAPliD3jyZp/gmGf5/jrJZl0BiVzcxs+PA7Obzza58x1KHG455b4ZIJ9hUNQNLX0Z&#10;lJofKY/S4+K9EheWFCTg284ccKt0ro5cmOZF8131ntN7g7z9QfWHZv2w6ZAYNSf9ZdxVpMEd5uct&#10;HJPGzCZEX7YxDiPHRiabdSpUjXc3mF536g22T0uFftTSax6gchhj5Dfqp22f2Ich739HMGtvzh+X&#10;uUQQoTzZD66UhD18G3WwF8bt0N1g5DuVYN7DRF6ForvQ/O7mTPAse7TpRVdrIi0/eBhxCjuSbezu&#10;13etFnkpr3quiHeQtrB6iv3/CD5QdjRfLmmwrJRJdkkBY1Ix70XmV25e7cl7z7RtapxCjnv6Xm2W&#10;rZb/POLJyYyo+I3U3cZGw2FK6OOPcPFjsG/g8F6eZwY5g62FyWAmXghwa1Zp3gY0rhzwoD9QNKX8&#10;Y6V6UfItvubIyq05s2POCyPXttdFQSULJdE6pOzKY69bOmb4nzsEyJ3k2XnlbPerLg7lxpwo/bAe&#10;y59nYeQLs7xvwFtqvG+8+ylxwjStiWG0dC1AFQ/CVn8rgEDLnbDXBthonSzAGC7TTSmO407snyMf&#10;zxL5ZQ3QU5/ki2/hdd4vGvJ4iBcN+tHyXvmIA2kOMiGFgqdsEfSM0cODRvHdx4P5O26uYVGT+Hev&#10;zYMdw871KNM7lJMhAMDIXhLixnh5bMb47U92HOqx1AaxKzwpNyI0VrSiiIT7rXfF9+dafFD2czNH&#10;0Qxh7qAI1fkXswE7dVaPrzJ/itWrMis61J7auzDtkwuK5DkJUZbo45E4kquT5erNSU0efcHiXS7X&#10;lzHBmgBW4MYjiIgVVm2OiXmVtPmRiKijaUkDD9E2VBPSylBhw9F5/SAwpLxy733S7BYOu+z0IsGr&#10;mM3ZCgOYrZ4n00poiGJAmR3/QM7dni6fglrnY6Hy7HW8aqr0ofClQzdDCkzQakdStsx9ui3uo+5S&#10;J7q+sYicPM8DRPFm8uwzdTRT4zVfFf87iRpQ4j2bhUbwseKVESORTOJjlFRHTFigXOXTfSpfejv8&#10;GUKPWa9qJQnPWMkDqjDLPfHiBzvKmyXVBpbEibxyJXfnxW5yDqo75476JVZ1lbQoT1p8unKgQ3kt&#10;b826P68DmZ3usBzr8CzbK5bkk/RrwcHIgW601ThYWSrVm3dJP89y6xr80XCBFOtqcZAS04+kGWEQ&#10;y1Jkqm2d26HtbvBUkGzg2A7H+9SjsmVZM3aOwpOIe9P4TFzseUdHncE24tpag/GjjbY/XRieIejB&#10;kzhWozNyXY+v8rXmqm6Lv5tS4DeJ618S6214hLzfZaBOD7P0MkbS3MBX/ygjNExOV8GUzmZFJfBd&#10;riREP6t8Palw0WS57IMXpe4EzZlos/l3gY4uvpQ5zJbDky/q6fcNKYQg+yEDx8VKc9wlrduEyeFl&#10;fWFvSvCPwrr5WXMagsmPJxYxUer3yL0L86D3nsA+TOMbV7bQPkWyv544VSykHdBWS20s3Ufltrbk&#10;tMZNXrnlfBKO6q/iu7LhOE43xbkRd4qAvsrh+p5WmTPGwQcQFdHdIVvbQRo2ln8ezhBfqgu5ttIT&#10;S5Gx1U8yZdLNfixBn1PL5SeizlPSX8LXbbc7xH8ckCv/JqsQQ5SZ+JDj2kuaxq4LhzT1c4pFSS/z&#10;KHqv6KT5po8iswk94alN9PfH9NA2Ihs1dfuPaSdeyl7zMZRKdluK5nlso3EH1J/NqRIQEc979bx3&#10;5lqkKBxPSp1q6fb2K1f0cvwbMsv4/wMLIPTfrNJj4F52iHqI/UtTtsIPOPU9VbLEisszYzeZyd8V&#10;8G8xyveLkVX0Tv/PuXX03QQhOEVHcP2AkrLSrjY5C8NFc/p1fD/AVx2KeDUWybvhoDNGSQ0E5c5h&#10;GeC65Al+Ftu435XXClT6jUOvWRihDfRiFeCWWSO0dAPTaJHrsUc6i3QTy1c1LQIa6uSJQtvyGxJH&#10;9F6uv3CWdyvZA53lLu7T85ygeL9aqAx0IzRyiOwF+wzmdZpJX28k6YOFr3Slmi+YqSqG4i2pXfZW&#10;OlO+Sdwj9jwOChlCcZIcpfHD9kXABmSbXzD4NzxIqGXPQC72euZq2oyuzJhrfiD4Sxdm2skoVSXq&#10;AeI1WZd6/nSKuEDRmTMjDJTKktaiPqLJiBtwvDDJ9w0I8hMIZews2M7+JeMo3Umba0wbEPFndR49&#10;CL1Y5Wlurb8jIxoLys6Kt+i0Oa6CF+qvDlci0/KpiBzuG6m9bzvogyGEdOAP3iWHLfRJepCm3nhg&#10;dJJvpVt/IYHWplrTP1H3jyzZ4llqFs13zGdXCXSG+UNPEVQbE77EbVeyfYs505IMQiRwHqlx+I6e&#10;TD+iHjUGTFLQGJ31RAH1qvLDSHxdksxncE+pk2i8l3rshaCqa+OhSiTbqAqXc09rvXwDOJiMQ9gJ&#10;+CKlDrW01/Ry1aaBCOJx3mMLmyimGDrtiC9rzxh+JaWURGrukx4cW6+0aWhIrJbmNW7fm4AtN87t&#10;iBU4N/2KX0ElzVa2/twislLxv/7T5Gp4qvt38tq24Y6jzb+cMxnwzf3FIs325rGsNkVW88OE95JB&#10;8oawJ1gqucx7mZ9Hfo2fR8Za3tlWQYdagxV2fSb6KGzdvYY20frJJKU+rlnUn6FuLVpUMyi6o3/J&#10;xyixCUSJO+WzsCbhcNuc9yA6SvkC/5D3gTJnawJT28Syj33/Aie5jl0VnOhWgskKuFezQ/c7S1i0&#10;X7XEFB89It/FuBT/t1jKsAkjCIPo1d6NqA89BH+dF0+HbR9w6ii3Zet7S/mPIA/zC+RuS7iRDL+s&#10;ztMd5rqeYqqqQG1mn2yAkxJfI3Zhu4ReFFgAvHc0ImYB+JswwLK182GzqUHSsN5V0rdgnJksLiKf&#10;NLoIF8/ytM/4msIbKmvElLlRth9+HLck0nB3h2YLAsCb3msQB/Az/DPuFXakHR+QUkmS3J4JrT2n&#10;0RygfN+sb/+37FPVEy1L8m1hoFKD9WZA0vuC8jiKKBRND7XjX+YhXjM8CC7Bv+G6gtvtFljXqT+I&#10;63vEHbvYus6PBvP5B+3ntXuqtmj3Kp8XMJRJsrfpH6UNkpA4R+wuNrTHws8TaL26eZvRFvwHiAlN&#10;40JZbtRXInYPuZcLjHbe6RpoWm4/bJqpTNAsGzaevKy00ljSU6XfKGkHKRhJZtqTjK5IfL2IsEWY&#10;j38P2cChOBKTTduAXekpGT7OWuoc/sG5yb/ds+d6BUvzkxk9uUnxo/HHtBHJHb3vQQfMS/0p5ANq&#10;VHzlFQeniX7DL4J8eDeui+lMC8F8e1IuWVipnarR3xrBdrsL1t8vaLD+4/mAgmlxTYuSiDo9Y03C&#10;WUNnSB9aqI7wcodxknH8ArgXDsbdZfTS0vlOo2bSRnrX0C5SJim5z4akLP+zK4b0Lk9ivNZwLjVe&#10;V9u4JgZQ5TRe/D8AAQj+9zdInpF+gSgrm1B/ahbFmZ+AsQZ2kySB7ZVKvb2B04fpuGmBfHqVs0uB&#10;Om1TroaBF2AWqhCBHFLXpb2BPEUpoaWBfDb5ndaB4if5moaCfhbOmKWDmgbAkf+DWJR3vO2Is4c9&#10;t5uH0HoCsoaG/mzFrdOGRV+VqWaFylJmpReFckTKoQGFRTawnS+FRyfOmdKFlhbWl8WGMQcCkPyE&#10;mJO7vEiPeoaMtvqODXlgseiMtWw1rTaLfV8UqM+KjVHzpIeJw0RroHKJIjZrnJyItyenmTCIsxbe&#10;lv6IeAc7kBmE5JMWu62WLYXdtmqUSXixsV2Sd2uWrKqQwl6GqEKPXVF5o/iOI0QJn+KNFDYlnAaM&#10;RieHmImMAxb7liSKmQeVjymFIZJnuzecwYUptfaab3f+sOiYK2rtrC+V/V3yp8GUJlD9o2+Sf0On&#10;n1WRCjXim3OP6idul+KPVxcqlUKMiQgIjjaFbpHDuuyjb4SJtZygnndjsIKd3mpcq8SbOF1xp1GY&#10;7VCSovmW2UNTntyVAzWpmvSTlydZl1GSNBdSlH+OMAhqjWaFsJEWurKqOYPgtVSm9Ha/sC6jwGnB&#10;q2agpFzopuud7FAfooubcUL5nmqZQjVumn6XkSdDls2Uzhdxk9WPqgi9jLWF6JBcuoCxMIMmtRqt&#10;lnYJr+mqA2kSqxKmelxNpo2jXE+doiSghUKXnf6eDzUvmg2bcCcsllGXOReJkz2P6QkDjB+GGI+m&#10;uky4coJ7tOe0d3Vor7CwgWh4qsuskVvDpj2pFk8qocyl70JAnaKi2zT4mayesScXleiZQxebkr+P&#10;9gk9i6WGP48EuhnADoHstLq7mnTmr4O3NGf7qpGy5ltUpfyvGE7NoYSrSkH5nVemujTLmV6hTScH&#10;lZOaYxeqklqQAAlri0KGXoppx0t8IH3LwTJ8TnEyu2h8gWShtht8vlghsRh9MkujrDt9xT6/p6d+&#10;cTFao29/OCMcn8+AKRKfncmBZwT1lKeCLonzxjyCiH1DwEyCKHCoupmB2GQstUuBoFe7sEqBnktK&#10;q2+BvD52ptyCBjElop6CfiMGnuuDNhLDnK2D7QVHk3mDdYlRxWCI/XzGv2+IHXBDucSHS2PLtIuG&#10;kFdir5KGFkr8qrmFwz41piaFqTD3oeOFzCLynh6GShLim7CGKQWQkm6Dw4jtxLOPfHxivsGOFW/j&#10;uRiMwmN2s+WLklcWrvCKqkq4qhiJ7T39pYWJaDDOoT2JKCLhnWiJaBL+ms+IHwXQkYOD7oiExAiV&#10;znvtvh+T/G9quHuSO2MHs0aQmFa1rlCPREpoqXSOIj2/pN6NOjCooI+MpyLdnKaMjBM2mdeJ+AYy&#10;kI6EMIf9w32b6ntivZWZvm7gt++XnWKFsrOVjFZFrbWT00oOqNKSTj1+pDiREDCFn+GQPSLjm+CP&#10;WhOEmNOLqQauj5mEhIeMwxmiMnrsvSafj25qt3Wc+2IWsjKaflXlrS+YXknBqEWWej1Go6eU6jBm&#10;n0qT3CLomzWRvxPGl/SNGwcXjsaEy4cXwsKom3pxvMWlhW3vtwqigmGhsb2fnFWArLOdHElyp8Oa&#10;4T0OoyGZCzBLnr2XTiLwmpmT7RQBlzCNhgdxjhOFCIaXwnGvKHntvG6rvG1ptqqoXWEgsVClFFUR&#10;rD6iP0kbp0efvjzVoqGdlzAznjiafCL8mgeV8xQ1loGNqge9jXyFO4X8wiK12XlovCGyG2z0tlmu&#10;ZmCusPKqwFSuq9qnoUjPpt2k3TyjojOhhzAencWdKSMHmYyXqBRhlfCNxwf7jQGFZYVewdq8vXjx&#10;u+C4oGyVthi0kmBTsKewmVRfq4itJ0iRpoepRjx7odqkrjAOnWmfTiMPmSiXtRSElXuN3wgtjJ2F&#10;h37K0AZ+AXKgyeR9rWakw9Z9h1rsvel9p09HuER+DUOmssp+nDemrah/SCspqO+AFh3RpN2BGA7A&#10;oZyCBAOVlgiCan5uzxCECnJJyPKDO2ZTwueCnFqkvP6CS08Ht16CP0NtseaCXTd7rMKCtCsUp/+D&#10;RR3co9WEJw77oGSEKwPvlNGCqX5AziiKCXIZx/+IyWYiwfeHu1p2vCaG/E7cto6GgkNHsRaGNjde&#10;q/KGNCsFpyiGgB3loumHPg8wn06GEgQ/k7+C334vzW2QC3IHxzeOaWYQwSuM9Fplu2eLyU7NtdKK&#10;6kM6sFmKOzdSqzWJ2Cr+pmeJ0R3toheKEQ9enleHvgSFks6DDn3izKqV/HHFxneT+WXWwG6SIlov&#10;uqqQkE6gtRSPUEMZr5WORjc+qm6Njir7pZmNSB4IoTKMqw+snUiJUwTukdWDVX2Fy/WbyHFoxcqZ&#10;ZmV7v8GXL1naufSVPU5atFeTo0LortGSRjcjqaSRSSr9pMaQyx4zoESO/xASnC6KyQVykN2Drn0s&#10;y2uhp3EUxTue02UtvyycM1mRuVaZ404fs7OX8kK9rieWRTcMqPaVCSr+pBGT4h5Yn3iQ/BBpmzyL&#10;GAXikAiD+3zkyu2nmHDJxLekXWTgvqChWllIuMGerk3jsxmcbUKWrYeafTb7qFOZAisHo2aWrR6D&#10;nrySzBC5mmaLTwZCj1SEO3yvynKtl3CExDiqGGSSvhumyVj6uDCjw02msoKhQEJwrOyfIzbxp7Sc&#10;wisbosKZQB63nguUfBEGmaiLgwaTjruEcnxgygezsHA7w8uv7GROvaisU1i3t7So/E1wsgGmRUJQ&#10;rGejfjbppy2f5ystogTBCTzUewIA8CQqz/Y2YZStV22v3BE6tg07Xmi97iiK0nqSylVm5v////7n&#10;/OdiDIYZM8Zg3NcYNylHrodIJNFJ6dyK9eizj/Te97tbFbHptToubWqtt3J1gs5wVOJGZwP93sqb&#10;01FfOq7XPQxlNPtWfTxDNBytOHL4YJWydIq5u+xr4dfdrwpbc6/aHtB0qXf8YJS5lLa0FijiE4ZX&#10;fpf4mO6YawZ5cNDECfAUHrw7jG5HTjW4onxkPhdDuwE/MQ9dQM04bMwZlV58ikVihj+LsRwszqUO&#10;a8R6LAowBe4w64dY0hXPDREWbdJbhDzj8uocgD/3+5xiUEH1i5eD36kstgHqQ10JSUdl1B5fGB2j&#10;DJzfoAvkkMUutJ0cnTGAXkl4T7rhs+Ivv/LhoQS85ifkYLxj1gxSLvoxHgHGQtc4LYgSHLkQCQb4&#10;0f/mopt4Kmc71Jd+yegHS3Tc5xWcj4oD40NQrOxeVy7031SqCoKPpUSpD8N3kjJFhohr4uSNy0ix&#10;2P18MGDEVx4qAnEi1118UCZYYsSAQ/zujw4c61zHMT2OLmui4wW0Q9WsG4TEiklVD2wo9xJoYV7q&#10;neseyIqUkOBLCJq0yecd8kr8bZcBWJ9wlHEakYmWfVCzOeVWo2Ecw6Jv7V4cUf6qiiOcxZz/ZERA&#10;QL2Cz4b+UN6K3Q3z5FlByYh+arGPDxKRPOVUiigkA4w4+H0C4/0a1m/1liOf2XCVfdtr9lL5Na0e&#10;BylaVO6HlucN8SIgUXZLzDHYVDVx7iGcrnD2bkGWpd11OotYSU8zkmB/8cRbKauobcMDIXt9U2yr&#10;lC2tnS9r45jrWhTmnJzSIToc2l6wEM2BdJqgcw6wY+aC9yFYrph2soBbZL8xCqBxSdgbZ1Zan/Ww&#10;A+tNx9MWJtu3ubaUZA82DMhnOX7VNtwwzmh5ZlQx5F/kdVYO3c2183oHW6lxx0n4jNKZ0QBFJele&#10;r2SFjgQMGbCqB6KaN7NNu4tKrrLlbeayec6Gm+2UgCOrwSLnISNt+Flz6HpRqpcS6sn1dKyDl6ne&#10;Mbqh9cnrptaxLJ833TdlIY/+cduV9XbwYbGYHd6TJbNmv7uTRj7gnG9Kiwzl9NfUBlZAtlpLrwAI&#10;LuQ5pkCNWaaMYc6DZMu3h7kEZ2zEnfofFHNnNcWF12jllDdcrZyn9JALfFuyEVjEzJFC0BHkQYah&#10;Yd4jpDe2zHGEtMZizJSkK673egu1nCodtiYzKK9WY9KXnC6rJ7eRlQomMU+m0yVEJ5kSnU2UkAnn&#10;GEQGyfN6RohI0nELEUveMDtKBJE1rwyJ5+L19zcSovhHzRsIH5G2ZIb4UVgiLyEMBUNcD/ydwDjq&#10;Iv6C73d2JT7BKz74B/6Et3IniffRhJkxnk5bTe7Gv8mi7wXidannb4XinJSIYi/8SFK2bCu+V7Ka&#10;fI1biYWRe3C7hM2Bf8H3igYO7sP/KUx2mMWdBGmmQ9gU/9iLcJyZrdevwpdnmt+sx/qUxwsrMbW8&#10;K7USS0yLIdSYQOp8bSOWmrw+YAdWKNn0UzymE3s7UFhW/EvTfsxKeOlZJ1ZWjPd9wWLzexo3YW4a&#10;twJXzFT9uzQAW5XxCY/EDNK/XN2ImctszwRi9lKR5xfMJflvDk4YQxJsOodeib/w1BVzr1roRdGv&#10;WlH9LbSjxDPvM6oq8EhxQqUaNhaOStV3rrihxRnM08Voh/yLZxzamzpn/wHVpLw3Mwe94u8f96Bz&#10;t/g9P6C59VfrotGQKnZuA7qvvCmZgToW70Gj0J15PRGR6MFs2WlDNFiV7bkCDVGssteiLjI3M2fg&#10;kYiP42hn187ucTS0lVfrhFrcnNMIwXRtfJI+eKkLAAh4Urr/ciH4UODvHw0Wc+qYGvD/zAR7FhhQ&#10;uJr5Iv2SsLFfUMWgeVc76tjzqGYzeN5ekkODmtvpElOQV38TKQGyys/hCyCz7JTfDCgoXME8DDI1&#10;O+19wI0Mrdl5JFJy/RGKRo4f63yO6g9frfYEurvK7CpAdU4kngKRLSfgP8C5hpHwaHCuCveLBxfK&#10;MKYROF5gbP93YJdZbBaFbJVgj7+L17Iv9WwXhXC21RsJD3HG8jIEOISnGPN1sA8WzHuBbLtiw9uH&#10;zJ2OoLWgmTlNO6KoXR93HFtjEsddwh6NmYh8icfd7kJborR2j8CJwDQT/GjiTBLMqyVCwCK9SFCX&#10;Z+lwIt8/mPuJ6GWacwExY7eHu51cYxLIZZCxo5uFa0WLncGCvwoXqqP5jkKDHDceKdgq0afH+DcQ&#10;He3Eexo+xK3gnfS7zPWgR/91ghqjw2xrKIo2N2FSvty2kWOCn6VT7bl8/5StlX08KCkyq4buTLwv&#10;zqS3iKPhWC6dYHOpjWskWjwlpPKFkx75FFMwYetGfhJsN7En03m/Dgv5+aqltmleozJO50C/SNdT&#10;76K3pZUmeHB5UgXkRn1O1oQ1UYik/2QttSHRzGMl2ZjAt5kkA+JjTA4QI4LW+x/56woMWgN4Lpou&#10;bRF9MUul6ubmqaSiea6BYoizgYqR2//SSeml1pyYJXNTQtxxcn+Sr00G0Zc4bXKNMBIpB1m82xWW&#10;zbP0/VLr8pPcuULfDBF3V65YOEqlZTPYGyl9VVvoDClXqE/4kntlle6ricFUU5sg4nBKoIkcD0rY&#10;ec+CRzUcuq2mqeqqsjVcRYWVMoh6UNIk6KFcCtJZDqRGkxK6g3RRdx/XEQ//ZJhe/KFOEACAl6tr&#10;ySuySrUq8ug2VkTyyBZ5lauRHlsSSrpCyNv8fjPzez/nPWPGjGlmaPKIRfJKqKxjy+dwpZeK1m6t&#10;fFyn1VafdPf9H77qoFAN74xyzWZX8Kks1a4dGKSJu/9CDvWoOw/A4Z3Z1T9Dcdc5ZdsFWGM42sOf&#10;qivNi+DHmoZTT/MeGZMOrObl67aF+vH+Ui7znAFzlSvtxoB9dNfPFYjH4LqOzbDVnbNXmqEVN9uU&#10;QYKYditknG9sNlzk8s3qOSndPLo6YL+K51qZGTIOXtVNe94E16g4drPcV/S9QTH8aXSmfSs0fu+y&#10;aUTwoj9RkSlw7LVDNvEzOhflPuH1t5inbOftbfh+vw84UT0cogDTjOmeKmCk/Bt7M66Cfnx3VOKW&#10;f77zN1FAQVjNEMsttFJlMQ6FQ9gc1VlUlX+MTC8mTvkRYSXHDhTjgaWuIZ+x/aVvPJrQLq7OhkT5&#10;QM/gnGgQTOxYIbQHj1ZbMHzwoHKQ9gDj0AJyAszJsyQMYE2qHY6Bz/bjGMFbGbIbreRxPL5HzXk6&#10;Gy1SxvcbcBPW4DZtx1l7LNyURatRniKW2o8MIOtIJ2RX7mN8Gh5OscDG4bS/16O/wcuCNehfoRvu&#10;40gadNmmHh6ETvYD7L9FddfvMVFCz6oP1EOmXjZLSugwaJJIo2xzbuO7iU/JTlgYPhf3Go3HPgcv&#10;QwoxD3cYHkWv2XTBDkh03zi7RXWsJYSuVbpUAlSobF4qIeYljwRV+JDYLLsWaxJGndyCtjCGuL8h&#10;d2nHIACeJbvdA+Ed5CKbSSgWc7mTwFzXv2tupwN1NkYLckgTKAkmAFUxPwdPUHy5oMF2yPRJ0ehO&#10;SfK+IuSgKCrIDM5i89wWIAMD2K4S5OMTt94wJ2vUTcnUuMlS30+eMwrFDsTKS5t56di0dllWEzqs&#10;XnQCRsaULnufw29kJTuU0BfJVre70DqR0TaS30Mm9ZYxbs1HGp0oeYP3JRG5qtZe+AfeZbIET2ES&#10;Y0TmPTRPp068gxRpNuyNgumy1zu8IJXCy61MYJKm2WbyN1Fre44yZjeCGp5QSa0i3Q/Eg6ZX7Che&#10;XB8JJGIx1VMZv6Cbqi4lLkY26ZnYBvj/OwJvQUFqhVuyIFQ+ZiviGSjfbl/6Sd+J+l7Ku8erYh+h&#10;7/jIjOG7W25xCzHrH/sznJDJ2t+PH4afmUJiN0OvDdOBpwXTFXy37/hTyue2tTx/KuKmL/3j0KOr&#10;D6glAw7ai0Te7b3Mctyxq7S0Gx1v/fV8AVLXlHVsCK686hFzE6q78lWgk6BaX+lmzteqQNte8AV1&#10;sBtQ9eW1NlQpI/MVOo3sz4JsYaTkbWEk8EhsXuSRyRF6Fdsn+jFg8etYgPpQ0rp9gawqJV1pYoKb&#10;ZDmJvwMmu4xljUDA1ZeKfUC0dl62EkhkbkucgRxuqSgKuJrhzJYCn4570Q/AXTG1FAektqcSH8GX&#10;rsGEO++E1df4Ur7nDTtlI1pUlyI/jYxocGkY4kufFx+BDaXhQhEcet6SGYVmj4XT/pAxeoZshVID&#10;HhFJUIjLPM6FUq3CMR/o2w6VYoRtq10skzLp5TslRfQ3VLBITT4r8WGfEU/OrWK88Xc/5FIV+Iro&#10;CNIdCwtIwkdRlUsrNoVmW2Wg+fDbdhfFJsWnaqX0nXyZ6pV4UrqaNBOZif2KHdlYoewf39AG1u7o&#10;JeprWhOlJQzUTv/f8WhyvQsfiyC6rIxIFXqltU/eolt/xVdKa9gyVlyiXooPCMVKqnCBGZNzzrrT&#10;W6T+R0ZIvdgn8jOxWcjx52J9zE8uCaiBsbSahPvxPdeT5GdNiZenpYGVnsoU8Qa9GdYh9NLOFi5n&#10;cspXp3Oo/rKTR5zJIPlAZA7eK033d8Y44nwXb9RBOGG9CjYn8BZHuX9DZ9U1yYfaGUWo6P6VLWgt&#10;O14pKHBk1untz5RQWdrew+eICXX5nl/wVGX7ti70jTzdZQmikiRa74HOEKbmT3LHtuBKRvLP5rdy&#10;R5GqoQ6RsLrarHxH+rEpK01FuRqFh+oIse7pnjjcVsPdFo+KVezGYWSLjLXOEDwneptmZO97/jCi&#10;Eu0Nb5mj6EzrGVjDZjRp8vxpY7316VFyqtpwaCkRV5UWMYgN6MV+82i41nKjER5RnLRmBFnEWONH&#10;2f2BLwaTpOBOkzRKtLM7GbrPRnSYX+TR+ddmTvuSjQ3zCQDhWOsXkYSJLvv41aBLdQ83AjChjLc2&#10;CRyIV0339JV5ecbZioT8XNnTck5BMlJQdqvQN29BcbjIIS1LulC86FCMeLj4WQQtfFDS5vuZdS3V&#10;rj/FxHCFFiiVCaY1xl3CuIShSHuC2yfNV+dz38NeyvfAmosP5Gog5fR56T6gIyFT7A6uCH8q/BbM&#10;9BUwueDEem+axyMs+sksfnbDrzoCOaJ31ZTCcxJ/VQ0MQ0uUAfBXuQOyV1DbKVBigsCDl0U4FBse&#10;yoogd197ehRyX7+YGoDI5YsJBtpZf6Gin1mre1h+k94gtir7L7WaP68QEAs592UhxNrUKxJzPD7+&#10;rfAdJt7dwC5Gp7Y20rvRTOcxahOqWO6L98P3rzpV+MvmKiTl30mThU/LTol7eS/k/xFZZj+R1rOK&#10;lLtikAmJDxRmUm93r2dKyNtbOVQL8dy5lSwkflqeh82gSbUz2iFNi/a4+p5axNYpv5QlgoNygcLh&#10;wktpiMwmeU5sIfHkwOyfoiO75MwittnnfwzRiz/UCQIAcHsxGaaHq63JKG4/iCXHyiNUyDNCFHnl&#10;bSOpbJlhzAzzm/f795vfvN9vw4xXJBVlu9ktbWW70qFybHelurS31cWpvfv+C9+P7GBuk7eaOcHp&#10;cR+nI+n3u2yqFiNPGSPH6Sa5JolF40ycFv1JufMMCpqW8SqiBCbJ1sMveCD8feJ2jhiyhHWxhsCN&#10;3kzmN/wg1BpaCsPb2qGKt7EVPvIIayRHLSkxPSL8E/5ZX3c6DKJqEsuxgkzlvsNpvAhZbYKeEyGe&#10;CTvGyoD/5X2K0QMWoWKpWkZyJ17lO2iTr5e79M2wWZIdttW2ZzBoRTamQftMJWXd/E+6qRwld0Hd&#10;noBhP1WwQleZr6Qy7zTGHmE6qp66mVFj4aqcr36WecqmLw2xZOJXg8VtX8ClvYunWiHn7svH/8O/&#10;bBnKceEqDM/jTWxYWx/azZQrbN476X+D/4ECKToGyXxV+cQBS7Nl/ddvM6fE41fe4Q/C3wwjGh6A&#10;DwcKjtfwKfaH2WxuhZUdn8I+ZsSG1jML1F95o+hM+DOqj5LMgM15Vsn5FmmKaaK5guWh34eNx2s0&#10;W3Aep7Yrt+HeHefIwlp+ya4Qt7RO7FcKV/AXQn4H59tsXlGCJcK4az3XTHpiQncSCZ6SLcYHhGzG&#10;r7oqAtAKqw8ShhtCFIVE99IrUjzxbNYF0U3izP5NwnRSVogJ9CPNefkINrRfdr3IkXUMGOYtfApH&#10;9G/DCiWIPq+VATdbVCoOUHUyR24Bvi75KPkr4Jq1UeRPXtr3/0vyq5AjgjZgkxeKnwKMui6zbUCO&#10;HjY/Zc/DtwyZrA+0Wc1rFhI3oHzM3FJPlDsx8kv2S6Lp9kNYGKJv2OcLfUljh6zjP6OlYlZ4EO0q&#10;cjdrljKqqzMfFeYIe/Q3wBnqfU2loAw7rszkPa4zy5q4UDFZbOfUZM7CSHby3l6QzUrf5eBnMc2Y&#10;t9yHTD6yg7lM26E9bXoh74es+mLpBco99YrY1vyz4gksOzEp/QzdLLoljgQ9MxOFfH7H3lgQxfPc&#10;ReKNcQMxb7hbOV7IaeYGmlVTbBLpd4IDeheNFFhSa1ROzX9Q4OWFJ7ZKZVKnokDRHdHdjDGhn3A0&#10;7pFABb7ZlchLEFzGvOY08TLc/BhptAAfIODfx+p8U7H1imBEN27WAC7qXAP+fJAiUJvxbb40UdVY&#10;2CE6Ix/N2A05pFFxpwTRYsQuJ+4knICZZy8Iot1q6Gq6q+qkKbK/iT+qY9v/TkaoPbpSziXIn5k1&#10;tVTJB0P6sdsiL63PQSXUoNoVu8yflZuDB7l1klbMbXYV+MZNSd9AD1YCpvUjR3gPdCVDRzr8VLP9&#10;Gd81ybvtETU/SYatJ44Fwg9Mdw9ugXz0zbEgn63ZGHyG6yEPwVxkLUNX3W7RZPQMhc34bBzHW68L&#10;G3Vqb1T1XqI23ZYTBtfUREoovT8UWGB597V0K7hgGYjdx8/Qy4NjOBPKQoyJZYD63V7TYulV8oz+&#10;/vOdnA92UnMtiWfFYYOaEKY+7HJ1sx6De5I/rVa13EszKHJbx/fckx7Cj3ztJbrV9gMaA18jfEbA&#10;fLg9SZbep2mb4iBt9LbfiIOdMMH7bJzxMaGi6rruMOH7/DjVDDEi7Ss5TOzb0yjhkeICn8GrpNdo&#10;X+GN9lXESx6+46U0tXcU+MhGd/cBFMIjy4+A9xmscRt5suqPWinZdtSoCiJrU82yRbJ+z2bxAnks&#10;cABOAjzQwdA8sLI2kgsAZZLdvRtYz1nbuxHM923vLTuYHqcHDXWMpMpqzRLdcNRdyaVjUoNkOTRN&#10;9Jg4jZYUSBNqaJHocAhNs6zFcTopFvHeng7wPTO0q1XQ3rbVDPK3Nb7UT3EdFX2aUo75yGnFJ7Yh&#10;xS4dZ/VFV4uGmM8D86FPTDo6AUxl+q29y75GTRWd63GVLjNKu1wlCHyi2Ufk2eijLxPuKf+kXgCV&#10;eVMKgsA3JVS6n3cj2lUUzFUE+kOVnN/RBYJz7BrXMNZ9KgsW2oe0KLrQaldBrSzTmMLrVJPuo7S7&#10;vFKNFQvychXrYF2yQ3IHehg1Al8E8wJWwVlBObqOP8bNdaWxENQbwmH7eUskbcxaaYxpuW6q1yU0&#10;jOg06uyyUTVacSXXIe+UFSfnSmokO6Oq4XTR0YCfwAphE/os35uPcL3LLKS+gxbt8T1E6ozVt3sb&#10;btrkaxk++VKXZywqQ6gcumO5/vJMNTdpUuKsWI1aI/xF5giABG/FyegGnlAAIN0ZP9K2Q1/YPYZ+&#10;pax2vh3wx7kZF3sqTobpNnWZjlepiJaYwzLZJ6N7Uom4XxcQaRNyVaqAUgEoNaJreDsEJGQcI5u2&#10;H0TbXox2U6I6/zJyEltpvDwUV6/UzvX7lc6pku2Fh3fKxqx3DvwubjRdj6wVpmj7A8IFB+RsdDn3&#10;mgCPrKYv0Yp4wpGl5hyy85A7dv358r5q7O0TahsGRyme60S0lGZ7Gte1pic4tHn4mPBHyldtEX4I&#10;+ZeE5E1T0kUiw/k3ML1dy524NE/Y2pE1uIWQfO5qL0DAnkB0JxPsxQWWKCIyy2g4QCQk1GqYJKdw&#10;WLmNpPBdlIW2l236r2Sio90lV+BP9uIsD68AC+2sCzEA9Zx7Tz8Q8m1TF4H8tGjKjCOPZe3WM8gj&#10;CSj1JPlOeL6iBFjje09aAbRs9hLfovi7mPi+QAPnz8ORrBbSzQECs+u7IvtHxlztnNXBwBQVmBx0&#10;2iGHbpaOih9U+9O6wjHyflqT7yVJ1/8AAwj894aXFDmV5YZ6Be+OQoQDi3W2oJEtfxCx5Y/jcqmt&#10;XY6dZkCpJo1cWculJYxSTU6hOotnQFedhYqXMt2aC4n+JKKW8onkFGOU9YimBk2NU4RCitS2KJfT&#10;fmexbJYOcf+s4JRJZZqooZKGWTikmpEKTNSgqo+2P/ic8Y6FMp+Zb42cJI+WP405FJeUAoqeBrmM&#10;YYSMiiC1v55zfcexA5w0cWysc5nyZQuoLZesWLikIpW+TGugLZQBP6eccJJyMmmY55FAJH6VpJAZ&#10;FMOTMoxNBxWLkoTKiWm1aaUffRuwqaJwcMqsFJ+8ZHOnxp0BWDOjtpqnS/ufu5iGP1Cb+5agMjCY&#10;bJUsJGmVGJKyFOWSfI3KB2SK4oT/iLa1JavkfF+wXqjgcBCrwaXTY8unaqK3V6CjU5/7S4CfU52A&#10;PvGbjptQMfCX+Jj9JE6UmJUVFPuR3Y4vB6eKTYUsh/S05LLye6qwHK+Eb2mre6wVYzanHKiiVx6j&#10;AKWOSxOe+qLCPpybMaAFMbeXlpwyJDaUK5cYFQuRWI47B92J04VRhzi0p7pjewuv47ZhbuKrQrJ6&#10;Yr6m3a65VrWivatWSruesqf+Plea5aPWMYqXRp7EJCKT05huFRmQ7Y5ECAmJcYVvgzPCbnc5d1G8&#10;8nfja2G3u3iJX1uy73kpU2auVnn1R3Gp3HrcOvmlq3vLLeyh2HzJH/eerX3fD+icwX9LA4qSxYDv&#10;gqvBYH2kdti7/H3LavW21X3xXviyD34WUw6te35rRyWpA37eOr2kzn9rLceg74AWH/adqIDyECWb&#10;hYHkA/CRmYJHghHAbYQVdkW7FIO5anO1+INgXpexPIMMUr2srILtRt+oN4LvOoekAYMVLaegG4Np&#10;H/WcvoQJEFqaa4QvBEqQj4LmgYy/i4pcdb26OYmZafe1JIjYXjuwcYgYUnKr5YeLRqCncIceOlaj&#10;PobWLYqfWYbGH/Sb74cnEImZcYY0BJmPpYMcgQ6+4ZC5dTu5io+EaXe0co5PXcmvvo0cUhCrMYwj&#10;RlGmuItQOh2ihIqlLWuemopCH/ubGopREMmYaogWBP6OsYNggJy+YJb9dMK5ApVRaPmz4pOnXUiv&#10;JJH/UZ+qkZCgRfamEo9wOd2h2Y5yLUyd443RIAiaSY0nERaXYYnOBXKNu4OvgBS94J0rdEy4h5sR&#10;aIyzZZj2XNmun5bbUT2qBpUYRamlgZOMOaehRJJALTKdRpFnIBOZlI+TEViWfYtGBdaM6oPyf4S9&#10;cqNec8u4GaDkaBay9J5mXGauJJviUNmph5nBRVqk/pfhOXCgvJZPLRictZTXIB2Y8ZHEEZCVtIvg&#10;BiqMN4Qrfva9Gqmjcz63uabmZ4+yi6QdW+mtsaFBUG6pD57NRQWkg5ykOTegPJrILP2cLZgAICWY&#10;WZPIEcCVA4wABnKLoIRbfmW8wrBGcrq3Y60eZxayMqn2W3utT6bMUBCoqqQPRLukG6GmOQWf0J6v&#10;LOabuZqoICyX2ZV7EeeUb4waBqyLJISDfd+8bLdYcki3F7OJZrSx6q/hWyKs/6x0T8SoV6lzRICj&#10;xqYGONyfeKHQLNSbXJzJIDKXcpXFEgaT+IwwBtuKwYSjd7fLRHjPbEfFrHkFYOjAKnlZVaS6ynnd&#10;SoK1l3qdP2iwhnt/M9erx3xwJ7WndH10GqOj4H6WDFOgJYAEAj+UIIE4d4jKPn7sbBnErX6jYL6/&#10;L35+VYC50X6PSmK0on7dP0uvlH9RM8Wqzn/rJ7amaYCuGsSisoGsDKSe0II/AqyS64HPdzvJOITz&#10;a8PDsIQ6YHK+OoOmVVq444NMSkqzuIMuPziuqIM3M7mp4YN1J7mldIPvGuKhpITKDOydoIQ4Aw2R&#10;2oIQduLIPorua3PCsInZYDS9PojnVT63+IgqSjyyz4elPzGtu4dIM7eo+YcgJ76kkYdDGvygtYeu&#10;DSyck4XzA2GQ6YJJdpTHc5DrayfB3o9wX+68aI4XVQK3JYzxSgyx+owMPxCs4ItSM6eoHYrVJ8Sj&#10;sIq2GyWfu4pVDYCbeIeUA82P8IKSdmvGzZa5auzBNpTXX6O7upMWVKu2bZGKScGxPJBNPtusHI9F&#10;M4ynUo6FJ8ui1443G1mewYy2DeSaW4kQBEiO+ILldg3GQpx8aqPAppovX2K7JJgIVGG1zpYaSYCw&#10;mJSIPq2rcpM0M3WmopI4J9CiG5FUG4Wd6o6+DjmZZomeBLKOI4Mtda7FwqJDalXAIJ+aXx26lp0Y&#10;VBe1N5rRSUOv/pjwPoOq1JdaM2Ol/5YlJ9qhbZQjG7KdJZCVDoWYj4nRBQyNboNpdWDFR6gQage/&#10;nqUvXtC6DKJrU8y0o5/VSQavaJ2xPlyqPpvpM1alY5nlJ+ugx5a5G+OcbZJIDsyX0IoBBViM1YOd&#10;dQ/E0q4fab2/KqrnXou5lafUU4q0JKT5SNGu56KfPjqpvqBDM0uk3p0KJ/qgOpjlHA6b0pL4DweX&#10;MYopBZaMWIPHdMDEarR3aXy+yLC4XlS5Na09U1azvaosSKeuf6c/Ph+pVqPBM0Kkc5+QKAafyJqi&#10;HDGbVpMPDzaWsYpJBciL84Pp6bx5YnTb1lB55XXjwsh6X3bWrxR6zXepm0F7PHiih0t7q3mwcu18&#10;I3qfXhV8nXt5SIJ9CHxFMVR9SXzUFdh9IH0955Z3hn8n1Ed4OX8iwNd44H8arTN5dn8QmYt6BX84&#10;hcp6kX94cZh7In+jXOh7r3/ER4Z8Kn/gMJ18DNaJI5SJAgDwwirFNumNdlOvdqshFF7H5i6seu+V&#10;QiV5RESkMub67u+bb+7TDMM4JsY9buPKLZUjJJROKbFb26Hdl1bX1nu/v+KXjL+kypBN+OdfItkm&#10;kh3ja9kPxa5dgxy9yLvyFOAvjNXOAa8EPfxIMF2wIzkM2s0vCJ+AJvhWAUXwf3iE80fYwLOgBsD7&#10;yPqZEGZr2r3RTaxy1ULHazY31bncwNmhUGRGcd7KaeQXoEF658IWMEGiPHEHooiDfr4P6UWbnM9A&#10;/xW6UC0ggcBmOpxxS6cY+RfzSvZ0uwsrTxtoWMYO18xqnnPs09q49ZwFVel5S6BFWRb2GkyQd/xM&#10;A79I32ybhw5KxNRF4KDo5OM6hmup53A5c23hUGsecyGfWapiten2pavZ8uwIgseJypSdWwZsSZ8I&#10;WwtMqz385SCoHN2WB3YrvqFuBtdI0CmnFG2dxdBuhrByrMWXGVtWX7Kf5VjUkRbPNtF/iyPshzog&#10;yYFTmW1+PB5IzGjzXwqapRm3HQH9VEqqP8CXHZzsTHFsnb1+h7G68XXza8bbum+LzZktlaFqX5aq&#10;9BUGsRMLtWdDOO55SaE9nA85yX4ZgDpzcBsVGNWso0YCZvJ7D6Po81f7Bjgpt7vsmzSM0pb8wi5m&#10;TIObyob1U806NIVtWb46EWNPFO8KpXFk+VK/7cC63H1bp4Bo7QEqi5Ot3PzAnt53Y6DfNyW/X94Y&#10;z0jsiS7QM9e3B6euZM41iRAZq6t2NKGXjVfsPFbEcSq+5TvDacmf32oETLPfUkWcPUrl/Q107T3T&#10;Pv8U+ph9A5PhNnhC38J4drVQ6cWs79wMj7Gw5pYEZ/buurBjbuypCjffAk5csc1WBadZZ03NYH9U&#10;Zk1+wW8xKgYf4zrmaIsEZ7GmS6bwePZEOgWP4swQ6/BwcHFSGZ4MmR8vw9XQR7+XeC08tVWKdyM8&#10;60l8ArV6cAlzRmMGGjE7VNFMYpvQluIlmCP6i/os5oW5YlVYCKY4G4uh2KNQNWbEN/tZYJN4gtMb&#10;bA7XWLdiM/i9e1eQVuH7vnZkXOjZmIvMCWSFIagVfy71GfoTH0RD0Vg+NdEDLeDVH9Ogs7xgX29s&#10;DbngdBpzJiutczBLMvbOJ7hB5dlrAk8q6+vn4a8KN/1VZI3svhJBgqQVyGpELVEm2CGPxPjRGtRR&#10;BO+VoglCieMLlBBct8bQw/zCCTNoKDvzqhdsrg0wHoN3ZVjke8Ihab8pvoc16sXQFPwkdduZtcgu&#10;Bf3IbUQmu77nV2RYutdRiDyS2FpLEbWw/1Y8ZF54u6cUOpo/VDsEaXQTF/uhluyvsj7oqzYGbISD&#10;NJPxG+DqNMYRK8RcZb/nOBKgXOHojvxTnmHdBE+I+8aeg+Iql8ue4JAhoYYFfVN8SceHXApo0gII&#10;uTgGGKHxnLS4AHiHFgiJgtUaic8kPKZ+7PAeHlDZWj+Ed0rhUQHo1JTbNQtGGn+odgRTqzpyD4Fd&#10;BlAihqyK6Zw2KEaPngagXl1T8GX4x+wNPufhkxnPHTrhw+kx1h+hKtmbmz7ATLdVpxa0aP1c+RTc&#10;3vhXji0YW7dWTAeNlUnsa5BJ6UhsDXSyMCx4C9Sc93efZdBcznEHEfQk8+AqKuQmfzayHCgZ0Hck&#10;AdeufK3oBX7rPJe9ErS99E5EgKfr81lvQGN1aOwiaKnhH0EGKKzokHczJM+bdgiDuFmtqxzBB/I/&#10;h98D9HF6Ox2QDu8qnwKq+qyy3IGpy4uEnSCtzZTlB55vXB7DBC/XuAbtgSwNJd4pkGdhkcNOaHtO&#10;xSovUKkwGfUQdqcouz0Ejxmj1X8K1jA/6vbzuexFUi5vgbMeuMhjAoFxtrzvwLiQReQt6LyPHZkF&#10;J2zJJJkIbcUnkoOajFgKPOHbnfZ8IWJftYQ3g7BzRLwIpF38B/kC3cjxJjH0Yuwrcie2ItiUXITB&#10;3qe4N7GZLbbcctyVYsoV403DB3hz/HftcbwgPr0imOzj/ZE1Tx7jsUUi7gLPnr2Ym0f+HvOQG0e2&#10;B63n+pAyLyN3NRltX/3/0/tRlhPN5HeDUnJScaO1izwkVxj6uOOyYK2ES5f+KNzL/UFCYz4l7or3&#10;npolqkTxh4MJlTDX629EsmDa/t9EgCCcshL/i+86UMudzxxuWcpFNf1l27kr00YyVxPNqhf8eSI5&#10;dS+jk3BR1Ea/JKzk2w/J8AXpkCeJ35UI7T7gheJyijPuJtzZ/z03ML+mmU78qvu9xECQOf6aCoKm&#10;beBV4LMZUSm5uCHdLuoDLlVbBN7AmamWHl/xwwo/u0v4EvlGSjTGENv0qolHhoymxcS5Eofiw4RZ&#10;wc30JNyQJycV+JlcGV2Pu2YVR9nhNhkzgQ64SfpBDwV2X21mh2F4qoAiQwclxms0QmJUNFQTltWC&#10;Ims8t1yU5od7lGRxCexzwavkBqw3L/xkNFaR8+6gCsvQ9ntsxM5ovtjtx8zSeJRa1F224soTYn9b&#10;fj0d72mmFszi+4wS9WbsadVnAsbyDDUXRrDoYiiyEPPXpxz4jDnpyt070E/Zp+1WoWkZDpQRpEcW&#10;0dNHWF99bozB+V139dO4aWunygXTNmbiOiyw1nDBArOqGI/4gr4spR1A0LGCa+6xqO5iAW0WddVG&#10;Up4hEbJzlx/hMzeAOiEe1D+qp2BDV9anJmAnOqKxZ5hV8+j5RHTAeDQCRIuqTA7YoMKyxe7r0EMF&#10;S2jdyNPsjf8jCE7goUwUAIBv129z1lLpIArvbVK50qZVlAhhFTlCtJH7NmMuvm+++5pv7jHMOGfc&#10;DUroolbS1m52W1tt50aqR7Xq7Xa/ev//4g9CK0owzDLvigZO8GioxLzJjXIvDZaD5JyyQ+B5/DWH&#10;KJzC3nIHD6VhDuV/RGxHk3iTfrFIP/+RqwJJEZy1ioEfiawuELSMD/fIqb38jw1HSDtBpvQh/kEw&#10;AoTjc4RBBbXYUuF4SjgaKorbm4yoRONbu+DXFdGufrCyYsQKht5XqoYuUXshj667pKP4bt0oMV+M&#10;szn4ArFXxSfMSWyWz0N3g38n70Nw8F64HH4A/rh1JRwMXnCZhu6A41YmyA28PricDKP6TdGEG3ms&#10;NhlfRRglLtjXeJPoFroPu5HHQTDMMakUvonmhN2HtyIXvlFDzYiHiwHyhZ9ajYtLoStnBUSlMrJz&#10;GM+RS3RPsHTpDXoM5bBuwmaklTmVmwk/odMOyuDtlE2YG2QkbnxjBy3GR1zSxRLcx3oeeAwxnX6D&#10;z+hGOwKwyerEmkJ0QvOe4iJ/qToFRYizoiYnAT4iMyR2QYPsUKgAcmbebakXI3SxyyZwmuq03gbc&#10;w0pOETjXGNo2hRU2bqlejxbUeZARCE/nz0+HTVosuwB6pX6W8AyKUBbseSTukTts2Sq2lLq6fAEe&#10;lFy2zgbc8TcDvrjzsYetDdiSdt+qt6hVs4LwRGwaP/HS4ZC61iwWInV5CR7iKW3cnmhxiJrv+xuo&#10;U9o6jwF3ZJC1vFJF3O77jM306Vry0GvH8zRjyBlTAL4SPtNuV54FPWt2y+yB3Brj40vFUG1HyFlw&#10;smanbyboXZXhrAWOKp5Z91YuI16eHMNMQ9zmeFRy+pp6DCnvc8TWwcU9mVwWqu18fPSl+FYrEHdd&#10;vMnwbYgfyNSH+VoCf+j8nLOBBarn1mMVJnJ+7xms8DJmzEFjh1PVXyABg+5oBrxl4CnnPnToxPWj&#10;B8Qq0+9xUeB028fg62CwMXjzBYCtC3cOquzT4NaPKxJJ2746Fa9oWUu9oqC4uOqQDCo5hfezo6UP&#10;yt9JfDi2WWvpXm5UfA11oDw/JI9cyavYXEQs4uNrBDgr4Jk/woJFEb2/KLfzOMbn8nj+PPWPUoyP&#10;YP6SG/y3XCMTLaCPvqMeCD3iGklGeDG4jUgU7fOZwaNEj9cEYecqAAtPNL7ScGKRwgI0GsJkfqBQ&#10;tYcFwShkmnkB2nPKaSFomzFLrQBXHxgmxkHn3R/wNnC9TwlWD+5eY4N+BmmLUgQB+3vk8kXElcbH&#10;0gj8nXKupBF3hS8xdlhUWTF1Eu3MWEgeRp1iPxNuiHR3Kr4QMfMxw+bBBqcnaAxca9EN/wQR3fay&#10;ENmrBgGrllbIO5h/WDNISucyitIk6iv6QPoSYpTyjvXGVaRN0A8Yh5jrrUdz8H85nUWM2LTFC+gz&#10;Emo6Jx2oNq+3Y5dp/pJFMQLVbfF+6rni55JAUiZ7f8SB2CMNjMnAl0lUQS7of5kvvTcj96iLTkr4&#10;NeVluQH6Gn1+LF4a2+hYe03SVZctXcss1p0BAyhhtU1xOLlGY/w+BL+l2r+/F2tWrNylQ0GZtdcd&#10;JI3NciqCUyRzLL8XF+CxnSul5u3Rer3kYIsZO4fubRoBtlCr6rGiZGJQDx/m4CXV+v0LsEDNzV02&#10;6ApVpJcQnlXsdQqFbkm5llLwOl7ZYcP+crxdB0qWmSaZCTqjw77SnRxtiSnMJdKbRtKacLv6mH37&#10;0An9vJ0gMqD96GULE5pkJzsoTd5k2Q9G4tq296zujGsNj7nb95Sepl2PGyqCSNCUUFBDrGrfmfoM&#10;G20OjT6JyhoLd85FMmr/9uyDvaovO86IPyoLLG8CD3FT6xM2d/hutZRpH1pNr6FmTx8UEWTISSb/&#10;FX6/+0VqPIZ1FkT7olGtSwJrkLVNfM9caEaPOo6KO1RCy1mAxIfaQ/RLCwd1O6qji3cxLzXDJY2V&#10;PiqkdLTwiKK47GOaSFbG3RY9wdaXpwbqmTc8ngdMa/kyh1jaRqBd2EWcFD1tHayZLP+t+qo2kAfR&#10;cvVVvpPoubKK31DgL1cIAlNF0kbBbLS15IZQHvCB8RZ5ethTv4ruOPhR7hU6sy/xfmB+y8bqa4BM&#10;G1O1DTBS36puAkbhD4pTAJrvKxsGZIfU7J9A93dRktXAlYBsGgBmNp2nVoGuDmvJZNBgFovdBB8a&#10;r2qf4ruqrDUp2DC5VDUH2yA4K59GOXnhsrnIbMoouwEBowwMB7He8R/qAdy6KZ8sh/MdLIkmuNdM&#10;i9lAsCFB68l+Vp9T90im8UllIjPEb5MH0SW5sdI0KiV5VqIg0yJf0X8SGTsOU2E4uGkFcRu7a/8G&#10;n8KmzCbQbcjyJtcqg0avgtReqrdYt2JC6c+TyS7JD+cksRPS88nLJbasX2QAncoMbr9DXqQzNl4k&#10;gqlM+0l8HXnV3B1JQqUNM1X+dQnKw6oreju0RVFefbG8ThZXFZeNsCXqfyclMwalbUQzNSu3255B&#10;RkkjN/LxEckn+18xhNltngvrMcv6y5rZFndFpIpriEcMitUNZdwe6dtaYVY3+1XNhYMGZofWNcKC&#10;ItRt/i+IKWXRxnX4d/Kf7AfQf9gi80boA+ZZd0nT17VYHqTa3HEN1svHW8s4g9Jmw/8yf5ecbjif&#10;OEVP1hr2ZlHrazr9cwhYu3DDz9hjdbq9AuXKksz/z0B9+DV1IAAcP1SGVTxRokSxFhTKEFDZq4oy&#10;RUWGlClDGQooCSsJZJC87OQlL+9lbxIymFEsFrWgeKh11IHnUfQsDhC0HmoVtB62/gu/z+/zvU3D&#10;Mg9oxqXAGX8oF1noq6cNiCS9poYZYWlnX+UaEGP+mPcdT2wsTR3njOv+iPnA3qq+EdDM5Mkr3LGM&#10;5aJ3X72n2TGPapylOUNCoRi5dS6N9g/Rkf6/GmKF/qfEFc1gaE9x7hnewY6M1AqOzFQTo2T9rh8O&#10;iGTuVt52z6b3w77LXKlmJlHjbpypPSec0puw3rQGjaiuocGkvFSvrLgq92y4l3tfIm9yS/VDYnGJ&#10;0b+INuCr/MXCIwQYvVkw1nza4QfuU1K96q5hCFcgsOlkeEdqhlqGN9dLFP8mRJSPyuIIU7mLxMPN&#10;xj1E+ERLdnQ6lE508k8TgMQbaF9wjPSj41rOGCVXSWq7QL4EVmuN5Eetviob+UWdTP6RPFH2Toqh&#10;2OXsQD5TIlImRH2UY1ETQiml3d8FvNm6GB3Af9s67FjDfkl1VCTqJ5kr+Xs1txhtlE3Kxwwv7Cl5&#10;IF1Y9q3kFN3vey6yFxhPSRMtBZhReMEbIN7vAfgNEInexv9iuuNZ9noaRfZJHw5ieJ4ab34dGa2M&#10;5lViLslY3JQjmRIXTkH2KGxjs5IHoFpWf9RyQTbzs5+aj2NK0CG8LKbGaTkrBngpndf1iju4a9Vm&#10;xIu0SjEkgmtHZU7CV4dJYlBAznaHt4AByZuFL3lTkWrwGveKXwHvAdcVHcqlcwKdSpjZ9A7JM12c&#10;ao6zQR2teEwMUmTIhmuXSKUSuPSKeAOiP0gSDYhuJxmEjZBrZCyYLoD8NvMyQC06nDPKK3KyMkT0&#10;B+L/ameNeWwf1aR+sGWvfF677kSwNFxVWeqMDMg/ZD0SZUg7k74WOouJEff5T2GF7xPumGgdOoAT&#10;BqY6Pae/YNgjr7U/do6zwlTtlvvNRfKe9pHjOZLJNk1JMlKi7c8Kht6r3ifyBV2KvIjDfJLsG1+E&#10;e1S8G72W3SP4vHQ9vZDhg7hpqX0CZpGqxvY1QSDHdmlqpBK91alYhbi192SqIVMbKXGFIE9LCl/g&#10;+6gwvvu4y6TTaDt2tHB6aSIww0iAC7T7zwGMblXsGRj/XB7Xp6z+v+RYr6LYBX7YeTdzE1RmiUow&#10;C9Ya5eEdvCfaaV9XzqDCwW2W9Zvw4dJKgM8oEGV0va/9jT5m3YVdhw9tAB4g4d/vqdtbvb8tqR5T&#10;lK9d2dCbkaP8o/FjPCJfgdsW5i6pw5d6/4QUEhSun+E7zfeWLPCvkl5ByZ13cPbAM8s2nAqXaezC&#10;h1fh9Rn4/xxSanwIcPpJJaq5KN5FFtbiGToilrdMeyvgOuJllJeoh/TIvpJnoxiE4R3jZE/amDmR&#10;HNiUZ7hGjjpm1dWTEwun1JlkYjpKkUq+tlv65XDX0AZklFLt3SLSUWZRyVBn65T9Ze4A1UewzfoX&#10;A0V9YsLS9Y34tk/0wKNTWgtwtjBKBQHYA2Q5DOzcvUlyAXAO9Uc8aa+9i6FnAApVLhwBNA5ozgSN&#10;CHpa0/ibWl+0j/A8G2Rt6Vyvoxs0C5xtBWzlC3ZN2nPZa9bFXZ2SjSy3kDGYyBR4x0BBzDIUVfCA&#10;udmhjv0RKOSnWa4gi1pXtO8QkeoH9dchu8psTb0AzP9VWQRmpmXIDvNDdwWLhTzPEKpomvudt4uQ&#10;zhlHqcE5dpXDHfYKQMUrsRxQ/EqJNl6X3a9fpM+WjFd0qBeQ6fxdiudwyP670hnIGHddvFroGxIh&#10;KgdnvX4XvAEjUX3gVm6hoycrHhjlEszz+hvkCuMJbXrdDt2c6mH5vFqqwOQZFUTZnv2p0hZJalwh&#10;YkSqgiehN6InXucFNVAC6jwf4K92LGfK6XacDvOg5RUJMm4x/RNbo+swhJSHqeN0hbkfFB7qn/f1&#10;S9cpS3dOIF/MD6ZBDGmkFxGcR75C9fP+B4oddUwnug/7gRmwRRNvGt52fcSc1lVbB8q4qj9NxNxi&#10;+T0Ddd92yVXd2Z0YeEbjF7wF2qJY8IoHYUkBqpuHBS2OtxgQPZntbk468xNxs2HwtANmoy7Klldm&#10;p7rYNZTzTC6xHtl7VUI3Jex0gw1t3dsnhU81dl5rwDhZBMrEcwYNju8Z2+mljJ4f/DD5hHe2Iazm&#10;xOoudt3N0nmLqX4i+55xrnH1HoP+SFNO7AUNCifYukXpjh/2sMouEj6tHJfebcld3CRoJOcwFp22&#10;w4UT0nptuPHjjZ0CfFNpsfkMYVl2qnEl4dKeAB29WRhbrg5pyQ+aUwQRAz0M0gGSu8t6CUQ+tHgG&#10;zKJM0iP6FpHm8IyeC2S3mnMdVvL2kqum++QdB382hJGbUwa1J8m3Yl1UJRS/oBH595QveSU3W6Nd&#10;ssRY6qolafxMagKQf2ojXYD7V/cEPa5mtfUmMF0S3v4ZaD24p+0wkJCSoXkCeMZcUMoAhyCJDAKc&#10;PGTiP4E8FwZSD2CXWHhYmjdNfPIQLx5n3+3Fra0utq7hyIql7Unss1lD+m72suRHmgBWU0yl4ilz&#10;NqhEOsYUeYDiQKbJ5SyMYZjtl3IBWiX1rW1YNNiU2QVBmKoOCyD0LJo1ngJ/yQrQr+H3JZerYd5A&#10;jLMikXsv6FvpVq6fRytSw1lweS3Cskz2JzgwrZsabEuRhza2d6Gkx6uWW+zFpqIi41b4YaZNB4sO&#10;Jn1WOwvnoofk5wX9gXMSLXjZoxG+zH+8agMk5eTZX2GP0KZbG3pf/A0BCP73n7x196uvnYdqbKeZ&#10;m1Fey6O+mRhTL6AelylHk5yWlWk7a5lBk9Quv5YckqQhYpMxkHgSPpDYi9oGEYkWhBqAx6+ipl11&#10;R6tfo9lpwac/oU1eLqNanrJSpJ+2nGJHHpwqmkk7DpjSmGgufZWklmghQpKqktMSUZAwjGIGUIiC&#10;hEWAEa9ZrUJ0oqsYqlppK6b1p21do6MFpHhSKZ9eodBGtpvQn2Y6vJhznQYuQ5U/mZAhJZI4lM0S&#10;Xo+kjGsGg4gJhGd/Yq8StHp0E6rZsQJosqa5rZ9dM6LBqllRx58Wp2JGY5uGpIM6eZgnoMkuE5Tt&#10;nBghDpHcllkSaY8zjHMGrIeohIN7V72ochBwP7imc0JlDbPhdGBZtK98dV1OWqtMdoRC96dAd8M2&#10;8aN9ePoqQKAfejEck515e2wNPJsxfTgCJJDrf7V7Crx1eKNv77eReTxku7LjecxZYa6IelBODqpf&#10;ewNCt6ZXe9A2w6KMfKQqLp8ZfYccrJxNfogNkZnXf+ICnY/AgR56ibtifwRvbraNfyZkRrHsf0BZ&#10;CK2af05Nxal2f4xCeaVvf+g2mKGigFQqHZ4mgN8cwZtAgaUN3Jiigj0DCY63gg155rpuhUxu7LWX&#10;hQxj3rD2hMFYrqyqhGJNeaiIhDFCPaR/hBs2b6C5hBgqDJ1EhD4c05pShMUOHpeQhFADZ43Ogk15&#10;abmYi6luabTGiu5jXbAqiixYO6vfiWFNF6e8iMZB76OwiEk2Op/qh+Qp9pxwh7gc6Jloh/YOZ5Z6&#10;hjwDz4zbgpN48Ljokb9t3bQfkJViyq+Gj2VXtKs5ji5MpKcUjTJBlaMEjFw1/p84i6gp3Zuwiz8c&#10;/JiIitQOs5Voh/oEPIvmgt14Xbhdl9VtVbOTljZiTK75lJZXQKqpkvJMQaaCkZdBSKJvkGo1yp6d&#10;j2kpyJsKjs4dDpfHjUgO9JR9iXcEmYsUgxx3zLfrnfNsz7Mcm/Bh0K58metWzaoml+NL36X9lixA&#10;+qHolKw1lJ4Sk2cpr5pzkjwdGpcaj3sPKZOuikAE6Ypig1J3SLeMpB1sS7K2odphUK4Mn4tWVqmr&#10;nStLeKWBmyFAqKFtmVc1Wp2Rl8wpkpnnlWAdHpZ7kX0PVJL3il0FLInLg392s7czqpNrzLJdp+5g&#10;4a2vpUZV76lDophLH6UYoERAYKEEnjs1KJ0km6wpeJlxmAIdIZX1ky0PdpJfinQFY4lPg6R2Hbbh&#10;sWprWrIRrihgh61jqwdVm6jvqBZK16TDpYJAJqCwopI0/5zMnsYpY5kRmh4dI5WJk7MPkZHkiocF&#10;j4jsg8Jv8MZ9c3xlKsFwdCtaerxpdO9P7LduddVFZrKodvI6264LeC0vwKm7eWgj/aXfeqYXLqLf&#10;e+gJ754nfgwA75JAgApv8cVWeZ1lMcBPedRagrtQeiJP7LZgepRFZbGhe0I63K0GfBEvyKiqfPMk&#10;F6SyfewXbKGCfwkKV5y2gFsBbpEMgPhvssQlf51lAL8nf2paYLo0f1BP3bVSf11FXrCZf6A626v8&#10;gAQvz6edgIgkLaObgTYXoqBLgi4KspttgmUB34/8gURvgMMLhadk2b4GhRZaQ7kThJ1PxrQ7hEpF&#10;UK9/hCQ616rbhB8v1aaHhDokQaKShI0X0p84hSQLA5pLhDACQo8MgYdvRMIwi6NklL0eiqZZ/Lgj&#10;icVPhbNQiQ9FHa6SiIo6t6nniCkvyqWTh+4kUaGZh/8YCp4kh9wLXpkkhdsCsI4UgdFu38F5kVJk&#10;K7xkj/BZk7dmjqtPJLKRjZJEzq3RjLo6f6khjA4vsaTEi5MkXqC3i3sYSJ0aikkLv5gCh14DI40b&#10;gh9ubsDBlvJjx7u5lSxZObbDk4VO0bHskgtEiq0qkOA6UKh2j+4vnKQRjzkkaZ/0jp8YfJw2jF0M&#10;EpcJiCkDhoxFgmJuEMAgnKNjbrsfmoNY5rYrmIFOg7FPlq1ESqyNlTU6JKfYlAEviaNskxgkdJ9A&#10;kXMYrZtnjjsMWpYuiFoD2ouQgpttzb+eonRjI7qYoA1YmLWcncJOObC1m6JEDqv1meU5+qdEmHkv&#10;eKLRltkkgZ6WlAsY25qmj/IMmpVriIUEIYr3gsttcL8xqGRi1rolpalYVbUioxJN+7AxoLFD26ty&#10;nrs516bGnNAvaqJOmf4kjJ4GljgZA5oEkOkMz5TJiKkEW4p5gvJtA77WrnJiirnHq0hYILS/qFlN&#10;yK/GpcdDsasIo1g5uqZhoE4vX6HknIQklZ2Sl/YZIpmBkP4M+pRGiMYEiooVgxLe8HWyb4rMUHaT&#10;cRC5nHdfcoKmyHgIc9KT0nixdSqAu3lZdoptQXoId85ZSnq1eP9EjXtRehkuAnu6euMTFHvXe1Pc&#10;onOZeafKPnSsejK3t3WperSk+XaBeyeSMXdSe7N/UXgffE1sAnjqfNRYNHmufVBDqHpafcAtZXrD&#10;fgkS8XrQfi3af3HUg6LIIHMZgy21tXQ7gsKjOXUogmmQqXYVgjF9/HcAggZq2XfkgdVXNXi8gaBC&#10;2Xl2gWws2HnggTYS0nnngPvYY3BtjTnGK3G/i+Wz6XLziqahlXP3iYaPMnT8iI98tXX+h6hpwXb3&#10;hsdWS3ffhetCIXilhRosW3kRhGkStnkbg3fWZW9TltbEUnCvlLSyM3HwkqmgAXMEkMWNx3Qajw97&#10;d3UsjWxosnYyi9hVbncmilRBenfyiOcr9HhYh8cSwHhahc3Us250oFHCDMRnWFOHAgDQoiiKTNFS&#10;cLIq4KelVZkKiJshsgSUIaiArCQkd9+be0MCCUnAhDBC2HuETYggspdFBURb96pU7KsDpH4V5el7&#10;58dR0maLaa3FjD2K6hJ+ip9cQ5zCpOfKUC+WUOYQ2wHIJYuBFWB21rj7HBQpHt5ZBfWIDq3/C6rn&#10;L9xZnTRUPzVoTXOocWpxpYsrOovdGW2lJ0WeKQ+KzJCjzC8Fa2LuAQZ5+gEfQH2Zk3sc+ERSsjMS&#10;+jnrhpEOtD5j7HZ2klPHhf7x5MaWzU0LdI2GP4q0GDY1A8LdKYEVD2BvJlqqFbOalV0YFuAHZOc/&#10;cfsERuU07rQA27N9jWxBqSho+nzi/d71ffzkw11mjY20nI4Dijv0K820jA2MF/WPoUDm6uqwiy6s&#10;zeUr/bsBk6InbrnAnwUmtm9B51ya0SHQUlw7dSJRPPawNyFpYfCwMofm3NNTcJ0erD4m2M6g2rRB&#10;PKVC+eyCmKmu+c3fidVSscrNA0CKW237gbtyLaMQ4Ebmhsnjid7T09fQpKYJcUNb8vxIqHyevrbP&#10;g3+WYdcVAkym+LWzz39jRjf2+91mhdZ6uH0HmJV32BYClGKzURzAy9w2I8Wtk2MHg3AXumnLQzyM&#10;oSr+isuYVqJv+E2WFHlGrAK+xu4n/KGAQB2iHs51/55YQgZsfdj2aIHBaTYPOzgtRC1g0/5gFIen&#10;m96jdxG8yAmzRk2F8RiFjsIkdh9DY9bhB3GLAG28GR9y8yT0iSCbm4QnccXgDMFnW06GwzinoNcH&#10;/sSJaTREGBx7hRSZ5egIPqLB1DLkjE5QSxcWsRPUR//t2AT1wVWGO1BvbUJwOvXIIByvpcZvhkJ2&#10;wvEeOvRrxmhDOHxacLtAG77DX+ArkBD+blAHeZoOnV9AaWm/+nmhy2kWB+YxJo9vvYApeZoGkdgL&#10;rskEB7SQLXe3gFPZDnXdUIIkLV8EzWe9Sz8Ep2ZCrBeIsVgvehFRCdWnCNQrg3YgBB0VuFsr0I/8&#10;MwYoti3N8/pd4HSxWZchqKMoqLUD2+W2edsg19wXvGXovqyHOQgD0spoDcT0crVvL3Ilc2j/FPqL&#10;eK11AOovvGNQh8bwfcdPsTprDqurgLjK1dWPQN3S5zmzYFnRc+4zyEOhlXIdepV/IOonWJaT52uM&#10;7MveuD8Uab08Y/09MpIVZDCFjGesHf2btbclpfMk65lSVJUHcGq7ZWrQuEo7dQrsK+MwHkAXi9ec&#10;i4U3FnSfxOCreQqXt8he2fSOp8hBqdRgAXEXckaqmLe6OlRaLLrKoTIE0G25lZ0JVClxziDoWetL&#10;/xt8X2kXWQmVlO73eQV7FJIuAviq/KcddfBYTpKhLnxLJBhGmcCQXvsca32vZsURVlOXllQMHOrY&#10;RN0HXjd70beConp+xGfIoeqNTwz0oEzqsgf2LSrdgcEReZOGVjBdlD8EM21uSNo+MUdG/ymPZYUP&#10;REuusf65+pjaBMg742gQ6NiyHMEAXzaovb9B3OoB5/fQp7LjO4LhtXK1oQNsJaoa25k6lyRRG6dG&#10;0s5Wd3DeMDRzZjgFKSB3hhPAfJPSzjEC4s4tUovgzZN51Gt4iwuDmkWCf0ymFtGDut0cQ+z0iBvH&#10;CBxT/UxdhYoqn1IpcJTMnDqM6KX6UpuR24xo8l+0PPIuOY9d8lGSn3Eb50FKE3/8ow6lS4Tq/kFt&#10;YW8bOkIS5PV2LzKI7KswJX8hO6U5pCnZTM2Ta8hhuh17iZyLmCa1KH3ve6Q55exsSTpS0VYq0oUC&#10;9FaRR6jcgWC2q0DWKmHb8X8vE7Ot+CaSXewt6WFkG3tL2gjNlL01zS38T7YLb9jbhB3F83OSswnu&#10;a6uY/5+vZ8lOT+3vExNe0vjml8TRy59KNYjDWfysUeJo5g9sOuEv+j15JXFOWBe2RAgyRF7hhFpA&#10;OhkSv/EzrbYT4+lzer7EMG+ydz0OKyyazuH8/KViHp6dey/zEi6XDRCOuFL6MHEBH5SsCTPC57NO&#10;edYTluIORxnhLjpk+ZLYKozQSyU00lU9hdijijnlV+x12doiZ+yfYnuxM/ZVwcJt8B/yZxM18b25&#10;CWd98HjZRk9dvFLyynEH3pf1xbIFF2Z26TXjZwWBV12xCGVXQzsWU7evcAVGq+oVmWJIeSBmheWV&#10;bE8wwzoLV5y5jL2T652AcdtcH4d+3CP7P5YYvlLSpHcHm8xQd69Al1SyegT92ppZMIOtbBRk/BfT&#10;ruOjlphllTreDXMv+xw6gyHF8cdnMZXC2CEEm8h3szyGpcs89T5gp4WbrtxF1b3CunNoc/dq+S20&#10;QYVnrEGbWv5CjqAjSvwShj6ptQjdjW2o+Pf4RcyndIPDd1hUYbSlKbYpF9TXQT8Kd6lHUOFYa20K&#10;yhisyV9Co65JBQfRqCsJsBQF2qPjnqCipviQBnSwrvzYN3Spaqd9N7auRGXxER3J36NvhtYIXbqX&#10;M+4lvmq4JZhIbi0M5s/Qw0Ws9C+MR1hyuiMzLMErjWI9P4PyXoMnTqzkxUMl9n28VfBzczb3FfJw&#10;3SluAsbpMhfYAKX12nwfMK+gJZ2AwIx3aUPwXtQwbROiHW/CI5A3oTD3Mzp83J4rwqT2u7i78SBz&#10;V+4K/P26wlSSbaoOSm9j29Z6p31hB8kN0rzYiCCVV8eWwFM8Y/bwJQ1uFrkqRMzdSh49hqf2kfx9&#10;ytRL5IS5ZupeSmvdY04zFavKSEPTS6sbec/+x8CcOEKZKAAAr9Tm7Nj2VaYoLbYIEZuSjCNKZB1J&#10;UVlHyD1uc3z3Od+cZsYYhsGYyC2S8GpFpeP10Gsrr9rabLW72W2Vlnbz3u8P+OEsVQUahEkIN6QL&#10;/VhkQFxQUconuAt1PdoDRyDfB07ASxDEwxPqRXxsxqFSZIv5WvADnNn1GGUk/9CzkAXRC6Utksu0&#10;Yc/hKWFeYSmcTiefnoPmqPToR1A9WRy4DYojlO5XodX4uE0NOIRnm4eBbmhsZzZypzy5zoCEKZmy&#10;Afh2WRdaAfvJHhZEQXelLsl/QoliTfRS6HPR2v0weFvY7B4OltKFNhngKuqZOQGk4nYdSxHXmoHa&#10;KLhP6yNH4D2aqwgf6lIfzI+GApQLyZbgk7LbR4JBuex8wFswVDK0cxqYFW+y8QUKmFnzC4IBoq2t&#10;HR5stNGtgf0aVshioO9q5+F0yLP6x7xvwduVn5L8wdSKHVEq0EqFBiQCDxTmO2mAK19ss0bwWtJk&#10;/lSwjexuLYBzOhTVP0CvW5dL3aD4plwoFpxouMPJAJPrjiRmAn9Xv4t8BnRU9vqPASnq/p02wDKV&#10;7+angjS5mcVifit5qyUQdulz0t6CdD32EndoVecqMAcEW17kVoArGicTuoE6/atIfyCi1so/AvhM&#10;W+82IqjRLNrcyf9L8ZmFFT+IfNLsBs0OGVX9ACUOZolTwLsX7wCdoFc3K+cNcL0dTLAGYs7NRwwD&#10;ywx6v18EvXVcN67gkHbRZoavV1ZZuPNmyTet/TL7jKSaEgme5SR9L1rInoRNGV1uAucvYRznl8Rx&#10;2i6/KHKaWlMw5R9H2haxXd8RCcWUNYf4qkRh8gU2yJ1sfiaR5/dr74ntCv4p4TLXClvADiGviJt7&#10;jf6mODFhiHIrORppRrqW7vVrIw5x17siuJA7bR2Fe/EMJoXomMDvnJf4a961qn3MSz5LbCSs48cD&#10;qXQOX5HTQB3j//jtCBkq8I3YQ5wQVPitxBHBH65W2A0gwno3dhq4ZHIHXQQmNJaJvkQfaQaET1GM&#10;aaQNqL3AnQKRvmwFmYdw4h8SHMQ7vASXI0t9AewmPLZjGFsPd1tvQc/C46Ys5ADMNnxkApgXFX5C&#10;U+Fb4WFqkp7lfSIvUb9mgcQFauWp1/gAGfjNeWyKELBfYbb4yI5ENAd3tzZCXuLWpvGwADVp0AlV&#10;imvlL+nUMm9qgWLLWrh3yc3SlZkcwkZcc/Jv3EkUEDaNxQjfscNRJX3ZZQG5T41aPUUcqHjTaqgV&#10;O6+Ppj9VDanaqUcaDfmYvKjOLL1BqFWeGSSuVbid3IG1y/3D9qOPpWk+/0LXiS+6NCJhoiSrKzDO&#10;OJjeA+eITfWbaJF+VIlSaXUriWEyqCa8ZJSwq6LT9fj2ipkTZ7B95XmHq9EM5WqfYEQv/8klBB6X&#10;7bHSQDPiSrPFYDyRW/sXHdByT5FArW9qxpuJaUNB8Q38Rr3jmcvYLZ15XB36SLs09A90qcZq3yDi&#10;Wc5zfgGfVO6yOgNlS78z+wp4StC6h/SSHvOyo+REZyZ2kWhovVz0Cuc2/Zn2ASs1RMS+R9G64dAT&#10;SHPNiX2+8GRVhDMJzavlVj7ggpwyCwQKCV3NLWp4UCTPI8v74tAZ4kyPbdFO3KvjeVo05tnSG5uG&#10;+jTqQ6aQRP2w92NYorvkvA9qrPS12gg2lLWZxQM2RGdtl1qW4axIUwVkfY7fV2zJvlv8b3lAbsSZ&#10;JinOmYw7LX6QnxqaKIoueOjdwhgV7XJaR88Xk6xgerSkbvkScguP0VmXb8j/Qr6gmClgYxL528LQ&#10;onrZtqJtaZUSsHhDLFf0U4llSB3DKTXxthbal77dPkKv5z5kBVMjvM7lWYS9oLdaqrzP7ZCJykZ5&#10;+1G27AnvUiEstectpGrFIn788WqREX/s0G/CKoH33ir6mKBlO48KAbaygslJYGj5XTwIrNVuVtxE&#10;wqS75KNICGIs/RlxKMiU7IUfpTSKWuH2Y7cYR7j8UBA9DnP32lHVcOp2L1IB5/9/MIUfGH+JIXB4&#10;ZV/Z7/SM+KVsno6DJqS2lCE/RswlR053MzPkipgPwiIiPVhD2+M3vc6S73Evx9+JKewZy5fwxE2N&#10;OWg78kaDl7HlpaIu2XFZONgkEUkt8kJEL8S1ySNMvCg+Ziv9mvn64G+UWrjOy45MoNc71hD+VArL&#10;FU8np437kXtYekWsfEizkqmUPlCHA40SY1UpJ0l0SgEmfRA+kXcfzaczZIsOxlEbJYl7eojnoveO&#10;x/ALzDuWLdYnTDWeQ1j4avU++anaXiEjzapJF5wTV2hNcwFmWkMmOQoz1R7RV6mPyo8HrpPNZc/3&#10;sIlMubGjKe4h7WGZYxtFMhMnuBT3KPeQr2gqoEEpy9DNPytm1/83R85IdM8SY4Rm1auiLShV5bED&#10;jqS/+vruK8RiFe7Qhl1ReFu+QmWSYpPj0Ds8UuUsG+qMpBjJWJs1b1j04dxE9lWGfTYpQUf36S2P&#10;ZFFs3eugOuJn7dTuMFxf6egQi8WWu1heQzfKzEwEEI6nK71lvL44sl8i7znLsxD1dz7P3iBcaDNK&#10;MKcLz/lETZPzBk2QO1Fb7+A5g8fUmDisw0wqGMtmZEAWa1IFOeOAckznn+FEndAWZ87xGjUT2Y3Z&#10;QnVKrkPCYdUmTk/UbNmv+UGB/5FNFwzumpM6F23Z6iH+vpi3dpW4t8SwzJ4O4jso4OoneQ3kjiqX&#10;/Ovc/zFc319NHQoAgFWWqEiLEgQxKAj0AB7EIuBEwSBI2aCAaICyZEMIhAySm+Rm3Nzcm9zsQUIS&#10;ZgKorCKtFZUen+hTqcUiqMVZjwutr0XrUZ//w/fLp9K0k3+rRlTJjeMFFQrPpvHMbdjflKtxO6VL&#10;my9HoiiBOv6Ng/gR7Sfct2KM/oODXriH6SMLarVRn/MWdGu//LJBraN9rFIqU+lZ+Zg8kH41g4K5&#10;MjIIXZIAxnTkFqS2JS9wTuzc8g6XDsPMK44OgnTWrPSlvoftDU5ovdgBzfkqG3tdpVlxAnhKPCtL&#10;AO6mj0ujgEcELzQXeBoxJe4H3gWOwAR2GK5K1M7+3TGfz2HnS8Z014T5XJMmSTBHSVf+KYitGJD3&#10;8OHjTzGE9yl9hYTNAw8IECvPJaIS/gz2BXJEIlCMY0A/gUOOo7xOzk20X7dewuco1DaU2pSmTEHy&#10;yq/IvxJvPu4tfQ/j0nLQNyKf2HfIOig8YilcIqwJjIPuCZfjuMJZQZyTM3iRewExaY2qQbbxyzO9&#10;G0mKSXljuZ0MwsaOVUgbpUGp59F6dDiWLtYg2ds7RPPibYFuUDwsxgmFHhDVKQVcxn0jNmj3GhaA&#10;XtW4foaMKXK1AyeiZB7q5rxRqZ2yKjUA+Sxvifkg9sdObd8vKpWGBPwqPI9+wgGCKrjECeIeAz1h&#10;q+ZVJ4E1oqqw/NLQLv9kCi8rwIYMoqPvJa36VSlsRKXpjamGf1TVh1+D3itUAYAwQeaBK+fPIO5O&#10;ZzlT4C7RmEbbd545rcJbp0m/yQe7bpdasML2S0fTJfGm28l/IdFGl/1v4QJ9XXgZpNdMBUQKHij6&#10;cOn8o+g6pyccIngEuqc5OFzLdFfODtiRguWN/bLSFdhG2/rcK5JlXRPJLeLFdmw/CnuYToS7Qymt&#10;4f4fBKhqHBfN+wddudyJYw9WQSndEZUxLer2xaon9X2mqRpGCclwvfZjrpdusR5O6tFENmzeV6w8&#10;Q27bRpRDTS5+xdgTSu3Xb7Hh5lE7CPZnDAoJnb+TMhhWS39Dbt2tNgM5r7indagxO6dY+6KpJGm1&#10;OorCjH6tGG8WbfOSSamYX450jmZxi5TW0q/ZO4lWM5sF2zps1FS6yayhXqt9aNTSCEV39CO009nD&#10;mkX6nu+aVIn02WiWfI5BCpvB+lvW+iVLnrdMuZEkScw/7JugdcAq/ub2kwCeZjJZgPU1i4YewK3I&#10;RXcNWJq9ROMOuCfeU9YAu6Jd5csBYphGOg/I/AgSd+Bft270O7bZfka4j13FC7RcFzhS+9qm+LQa&#10;t9b7vAAtINLfhe9jdM68wiPJ6izwY+JBxSDYu1crSwWJYcnSAHCLXwiaCB5ym0ISwVCHSEEuhw8e&#10;sKxFrjZfaftGPFG9szUW/rmQrS0XjR5uV52B7hwaUayH1u0NwIaFhVs/SjiCGT9HRCL42W1BnMGn&#10;O0j5dZyL3CwzqpBQ3hlN8pVVLP0YJiiY0/whXX7YTRWGDh2KkisRxp4LWKi4YOsI+j+Y4/tE/Ar2&#10;XuMMM4Qkh7s8K2eRU2EO0hMpm4zfassqz+oJalJBiKZEycqiKM/If0wYluNl7nsOS0ekiq3FKFly&#10;wvcHMRHdtGaN6IIoyBHPW8L1YyOmWUts0wHDbNtixVPdI0NnfqX6oz4p87oySbsxwV92Wu2++440&#10;XhmxdSlqJ7f6NsDz0ttrVoo2wlbHLLCWGw8Mm5hWYiPFIOjqrwjWyds/EC+oO8yxmTsVb42D8Z2y&#10;zNbE3TWSZzrP0G7ErM7z3Q43yn3WLIE08G1HNvdfbinrpQl/+hx50rCnn1+O6TJs+cQo9fHu5Izz&#10;ip6OwvhombO5c7eHxGAUhRKRTF26rx3so3jttggFwzcdu7h6LpP51amUylHSu96c6uyysW5FzaNj&#10;+zo21KWlnTTdqL8Vt9JgaijdYdaNkx+GNGuim9LwyapSysDqTcpd1Lxl3uIrLVtaYvpfkspIcTbP&#10;BlrZhq46Miuvt31FY11aSNvlJjqhtdVMUe7I0J5rtoZkqsOo5/D5yh20u6tpX5RWLjPBNuYko75v&#10;gupez7DaUS2lRZ3lNP88N8sqmiy1x/grfTNhq/4kfXKHo+a/DFJImGpnSxC+VhHMXLZ6UmZmbbHD&#10;iWxAJF3de4klrxvscWadLOnraGCdPVpv3sA6k7rR8Jg1c+CcbhxYFTWqfgzEhbgojwBKfIt8F9vf&#10;1RUTszV2DGiSnUe7YbvP96l93R3GO1f8T3sH73DuDVMqOJ8iN3iB6IFE7SKYFVWk3gAGBM8rhKA3&#10;HpBlg3WuSVIKd9rugfAeu43mZfMRk2p3dAFwTzHB8ll0MzesrQd6kbKilQyFxs5oM4RI1GoVWWgf&#10;3CufFpzC0zC+YNKVI6nk3baPFbxiP6AmWlHZ5Rp+5xsMKeq1VEsP5nS3eaALyZj+MXIplqyZEI9H&#10;XlQ+hO8Es+RRMAFPlk6JBlwHUFCA2SsEmziezVyrlza0erqzUS0qWmVeUM7leBplCs9knL5QJop1&#10;0cRifpH1SqLkWfAhWa8Ehy+UhiEHXaeQMWit/R0+iZNAme4ZarNW+3W6GEa/J5qZ+qFsunG9VpmE&#10;6J6pbTE69VXl80ic4omiONhRtkV2Hb9XYpboXO8jy6GzDh68eU4dxb8nqauwitHR1+Fc+IvZ19x1&#10;5C/DSNv2JHcdp/XvmAh1qe7PiIsKluZN0H+w88oXeG9JECZ2fSGuhyYc4nmlHKyJ2f2s/2jlq45c&#10;G7kwwXSr23iE838AAQj+955jpeBMtJswo1VB5ZgUoOk2gZUsnasqlpJpmWweAI/IlBwP9Iz6iskF&#10;boYGg6x0CLi1bVRpebQrbtle1q/dcExUFKvrcaRJR6gjcx4+aqR/dKky2aEydiYmjZ5Yd5kZK5xJ&#10;ePkKzJkre1MA3o87fpZzf7dSc6ppCrLwdLJeea6/datTvKrXdo9I+qcYd5U+LaN4eLAytaAhec4m&#10;jJ0uevMZX5rwfCALN5e1fg4BaY4RgBBy87YfegNohLHMeo9eAK2pexBTW6nPe39IqqYVfBQ976J1&#10;fMEykJ8afXwmiZwbfk4ZjJm8f0ULlpZogHcB5I0JgUdyV7UUgD9n+LDDgGNdhayjgHtS8KjPgIJI&#10;UqUTgKw9rKFsgO0yaJ4WgT0mg5sbga4ZtJisgmoL6ZVCgpYCUIwhgZBxxrQlhnJna6/dhipdAKvF&#10;hddSeqfzhXRH76Q3hTc9X6CMhRMyOJ01hQQmd5ozhSUZ15eohaIMOpQchIwCuosugdhxPbNajFxm&#10;368gi7dcd6sPiwNR/6c9ijdHhqOCiZo9DJ/XiRwyApx6iL8mZplmiKcZ9Ja4iIkMhZMAhlADIYo5&#10;gh5wmrK5kktmVa6CkT5cAqpykCJRlKagju9HLKLljfI8xZ86jRwx1ZvXjHQmV5i2jC0aDZXpiwUM&#10;xZIMh9IDeYlogllwAbIsmExlzq30ltxbianilV9RJ6YMk8xGz6JTknU8e56qkUwxoptDkGAmQZgV&#10;j5saG5UvjTsM+ZE1iMUDw4i1gotvfbGrnmJlSK1xnKhbCKlcmt5Qs6V9mPlGa6HHl1E8Kp4jld8x&#10;Z5q5lLMmIJeBkroaG5SIjzsNHpB1iN8EAogfgrZu8rE0pK5kyqz/opFalqjpoG5QTaUDnkBGE6FP&#10;nFE74p2wmqQxMppEmI8mApcElVkaGZP6kOcNPI/ViPMENoekgtlua7DMqzBkXKygqIdaO6iMpfZP&#10;+6Sgo4pFzKDuoWI7qZ1SnvcxCJnkm6gl6pael3IaF5OIkaQNVI9TiQMEX4dBgvVoqsGRbm5eeLz0&#10;b3tUWbhjcJ1KV7PkceBAV6+Mc1A2T6tadNgrpKeKdlsgPqQ/d9YTq6HteTkHwZu7fEAAAJAXfyVo&#10;esA9dHFeXLu4dQ9USbc2dcNKSLK7dphATq5pd5s2Tqo7eLors6ZZeeggaqLqeyQUCKBcfGgIPZox&#10;fqEATI9XgDRoOb7yemReJbpzeppUHrX+eulKKrGYe1pAPK1Me/Y2SKkZfK0rv6UwfYAgj6GvfnQU&#10;Wp72f5cIqpjTgLsAzI5IgIpn972/gGRd6LlGgD5T6bTXgC5J/7B4gEJAHqwlgHk2O6fmgMorxKQC&#10;gTcgrqCHgdAUop25gqAJCpedgpQBPI1ZgNZnorzKhkpdmbhMhb9ToLPbhU5Jvq+AhQE/7KsrhNs2&#10;HablhNIrv6L+hOogyZ95hUEU7JyIhWgJa5ZphEkBrIxhgSJnPbwBi9xdObd/ivVTRrMNiiZJbK6z&#10;iXo/qqpfiQA18KYWiKsrsaIkiIUg4Z6KiLgVNZtsh+QJypVBhdICGItngWtm77s5kXVc6rbEkCJS&#10;+bJajuxJJa4BjeQ/camtjRc1yqVjjHorpKFpjBog9Z28i+MVc5p4igIKG5RChtUCdYqSgalmmbqH&#10;lxRcmbYXlWFSrrGvk89I4K1UknE/OakDkVg1o6S8kHgrlaC7j+ghBJz+jrwVqJmbi+gKYJNghwQC&#10;xIncgd5mM7nynL9cQLV3msdSYLEGmPFImqyll0s+/6hale81eKQclNcrgaAXk60hDpxLkVYV05jQ&#10;jaIKmpKWhysDBolCggtlt7lxon5b5rTuoDhSHbB0nhlIXqwMnDY+zafImqQ1UqOTmSorcJ+LltYh&#10;FZuzk4YV95gkjtoKyZHth0sDPIjFgjBlObkFqFBbk7R9pZ9R5q/+oy1ILquRoRo+pKdSnzI1NKMk&#10;nK0rYZ8amV8hG5s4lUYWE5eaju0K75Fmh2UDaIhggk7T9HIaajPCLnMlbDWwVnQjbiOeYnULb+6M&#10;SnX0caZ6E3bcc1tnenfGdPhUYXiqdn9Adnl3d+YqkHn/eOQQZnqveW/Rvm+cdEvAKnDvdUiufHIv&#10;dkCcpHNQdzCKvHRoeCJ4vnV6eRhmUHaGef1TX3eFetM/pnhke5YqC3jmfBYQZnmafGDPf22cfhe+&#10;B28jfiKshnCMfjia93HJfl+JSXMCfpN3f3Q2fstlPHVgfvxSdXZ3fyc+63dmf0kpk3fkf04QZ3il&#10;f0XNfGvdh4+8JW2IhsOqym8UhgqZZ3BxhWyH6XHFhOZ2UHMQhGpkOnRSg+9RnXV/g3U+RHZ9gv0p&#10;KXb3gowQZ3fNgdTLfmqPkQq6T2xKj3KpG23qjfCX329ejJCGjHDGi1F1IXIkih5jOXN2iPdQznSw&#10;h9o9q3W1hswo0XYnhe8QgncIhDjJw2mgml64pGtkmAKnhm0OlcCWaW6Qk6iFPHAGkbVz+3Fwj89i&#10;QnLLjf1QCnQLjD89IHUQiqEoinV3iWoQs3ZXhmPIIGjTo7u3JGqboKKmJmxMnaOVJW3ams2EGW9b&#10;mCFy/HDRlYRhbHI0kwRPYXN5kKM8qXR/jnUoTHTdjPAQ3XXBiD/GqmgsrR21yGnxqVSk4mujpaGT&#10;9203ohODB27AnrNyDHA9m2NgpHGmmDdOxnLulTQ8PnP1kngoFXRPkGcRAHVAidPFamettnm0jWlp&#10;shijsWsUrciS1mynqQTBCTjUiQIAcLbaIkfHy1ZfualsF1KktIWQyJEcIVLIMff/Pmb+/5kxM2bG&#10;GIxjGDPunLlCFPnopev1ig7rpX1dr9qavrb7WL3fr4g2YXg0SNnOzK4a1bGn7LW68+HbORnaVb4P&#10;uMzSW+sec68Xw0tteVPyDeMJGdtH3vZQmX8Nvqttz9L1zVfP5mzq2kTZ5p5rI1iJTO+mB8f2shrq&#10;jocNsd/q7X0VnK+VEevOcRNL5y/dwcPk9WNI+uUrxd1NmYqxZzUzWTuHw9UrsicG7gsycmN6KOYQ&#10;406Hd/IFVkDz8rA4trrewzeUU6Xfvq6Ma1JutTSUt03eNRED7z6V3H8NNmTzmqwRy1y0dAEiZ54U&#10;3UUXsTdzpaiIY0ztw6x5mkNRmB503WWLO0Plrm9wMVxt+ZIIRvj/9AJNOZ/O3gFreSsb/KBAwKMk&#10;AnoJ7hVGwEoojOODbIITU8qQ35Hk8DQ0D43xzcBsMS9XMQZjE1YW+B4cGLfmrcSjeiZ5T3F1XSbQ&#10;iU8V9YEoYUu9hHYTXPYC6Btx61ghPEZuCpMjeWTezjF0Iznlug4VkB+sNmBH+BtHf3A04mNdz7mE&#10;6E5NO++4KEHtDfgLPwmqwbVCA/N/4F/C8GQ9dEM47+Bl2EAP7fRAImiuyySip9db+aNSSnVxNTuq&#10;AOi040Qr1xkWccPkb1XjPL/8Wf4RwE02zbgGLpH+ntQJfpU8P7gQmpb85NMEF+T96pIP3xZTVjnI&#10;mPD6MIOVVMbooNm5muRqIYdXzCw4zmWoz5CreemqH7n9QFxBbOIEGKa4FBoBecqDfVyhl7LXLqHw&#10;WulnqxrEQnz//B9MtSGufRmrUafVubN7tV+VWzh95VLCjDtQ6pZzhXe2+G6iCdCrNhzoBmtUCu9+&#10;KF7Z4WIDkQrA6l8wU1I+hDCMzaGtIyyThleV79mWtU0KC85yvQSfx11Txc9+wrOroI7uBZxLmw+s&#10;BW2K57wjwJtqvfNj8LWqweo99EJmM7iTwek+1CJkwh0ntaMsskWeb2SLG69iphxVnX22KbdYTyWI&#10;edqqxSFKQFV+ZYcRDNG8du4G04tA6xUQnO9xbk3ujyGkmcH8qe97xSDr526F7DPbsmML6sj5pflp&#10;lh93dUNj/BOeU406ZBmwWje0oxKY0vo7S4F3JTest0Br8gMGnHM147dOyxi6kc7yJ8z6Qb3MndVy&#10;thFhsHs7h07pOf2tM/Gp3NEm1+AO3mDtxR1xAKC77ZwOaErbrQPB2/nR51PJ15mX2ubIzqzXuiOk&#10;NOezMoAUMO4R5iTNasw5Q0o5nKNnyFae8wFL8gEwsqOCvxza6eTED4eDFyv4o0jPYCZ+jj3e6oT3&#10;c80qy/EJnq+8Dv8ARGElxFqQk51D+EMVCQZCDPeHbCNuI1e3z5Er0UuO02Qwlr34BnkJVw7EoEa0&#10;uHkD5oCZVlzFEjBG/mpMj02jv2GP8KisINwJn4xvwQkiLpiNzxIz23mEOxnhWErEk2qLhcQz/j/6&#10;JAgmTG1CkFtCm/Ld6Hr6mnQApWgaMUPv05GnfLFN9Ma4a1gZbRU0iv9Mvff6gqdQM45HcYoatPAh&#10;HKmw3vNwtGJNwy34nNy+dBCxz3eVJCEy2WboDvJGeiTTHY2WKGJfodfzbgYtw/bn2XrxsXox6eiE&#10;nRVbWLDwZGF6jz0UWaKtD4FuFr3THISD1FF5S+EBVT/YjvxasCdjK6JV3ItdgdrKhfszUUN+oNci&#10;dE620cGIfpFSFqcxgzi66zSo1q2vNUIW2qkSK0hSLhG9hU1K9wPtMFHilh4JfyyyO5KAiAo9A6dQ&#10;q4KsbbVormLGYRSNkU9a3Ef/zvvSGQZ8bbhYcxrMqb1eNAs+1j8UzkCpVX/zeqHH2r0nYTi1rCym&#10;Af6oWR64HxEXDW/bgzwpvOBQjIwUDFuaohxp6hkLgOpINjCAP1teqLvAxCYePQ5O1/3gDkJHDa0n&#10;qqFpXeZhI8zSHgoYQEzKGJ7/QZI1Jg5pyDZ1lKUz8rf0UftzwKbfTh8PED2uhR3An2c2UJNgZqsr&#10;57/gi6ZdaX9AJ+tSD0dA3/Q9AbtgZVWopwR+UWHu4AMPF4OWvyE66ce2V7yBi0uquYD9EF81A6j6&#10;3lBLwMXdKRwPUN4+mxYELWjOjv43VNWwwX8a3lzj67kPllcFOfwCJ2k2W8YikbIFnZS4JdOhdqXI&#10;mBVZnCkKyUkTHRBOMIIAE+Fhlt1JDf2U/SEGoDXc9oDTdBIQ6jmf9gav2QXQ4dAjsyTaHPnWMSTs&#10;Z10wZAvdOC7qe3Q3l01P0wm8Im4fbQ6MngCoYfDzYTElhR39jVQqssdDSgWi++3WUKGYqdl5ahVe&#10;3/aQXohsqW6kmpErhd5ULJpAgZQNOssRCB5izLRTgjbcLLpJoMBr/AMEMOHlsUqQQVy0/SxIIR3M&#10;rQUB5Fyrm6CEUurMBccorGBIsJE6LnDhf6f82HH8Scr9eA6/jdoaNc2vobbua+HXUh7u/Xw95W07&#10;zVdS/uZxfCm1pFnM58hmKzF+pMxNGcrfIs0lZ/iWknqWF/k271sqi7yTlxJlRt4XX91nTj4T+7mH&#10;k09Fl217yBFRoXkleUm4sOkTKS+ap51PIoVtciN5QhVB1JChSiPTlvRRtKUQ5Ho5FulHeubH7s0h&#10;A2RBWx+RftITtjLiu2TO/B5pIppuFBJ3tV7lvcRYuU/+KNFZugsvIvQlvv9nuN7/YkoUAIAnmxrt&#10;R+vVWG2EbHoQm4r0QKq5RUlEel6lx9T0mprnOXPerznnzKupqekxGpWUNjZqP9fHq9aiZbMsl113&#10;EXJVWLs+PiV73f0fvr98SwNAiyk7uws0GGp360C77vHWUbCfT1pPgCc4x2V5YDLr6joXPEAW/H0P&#10;kV1iUYGBtl8ZG+jRHKdmwXnWk5Jo0LU+Iush6FL7IOkJ6Flj3ZoObjBS633Alfq7y7YA/fy3rsHA&#10;Ncrc5gD82tVclwScP2alEaCjjVURgKW1pCQNMLeIsxYD+kZ1Uihgr++Jugn01XkGDgLN5tnLPgV8&#10;DItcDwK7qR77YwD65l1tNJDTq6QYILZ7UmkHQjrji/XA+razmfmAb2tkoh3Y1PwiKhWIsT4NFAN+&#10;lh7PUXWPSeCqUL+kLrX+Bnx1ljfnAAsHZOQl9VRfumJCPda7STypftj9RcY99Z1jbol+6tGjmyPf&#10;qidslsCV6h+szZ4X1fE1ja4GdQv1U1sLN1xwyuLLQkUPmWLtnuLf1VFMsuReyRM6p2wgK59SVtQm&#10;eZP90uSoAHJR1Z/r9hHNMrlHNNEmr3NOwXepyu3T2t/L59S2M/crSmkBfb/yvPIvalr6sniI8qv2&#10;yywi82TliXuJfnlHpJHwUtxYO413KUc9InGLqs/5eywTeNq6kxHLP5jn01WKPrKe0imzFRfJIeW0&#10;uId0VdkzFES6eu8uIz4IOETOxsOBzrXHsBtgvEcY1g6OuASgDPSZ7RTtCb018VQEPIf4ihTD8+U4&#10;0Qu7FTUQDvDqdB7fD4t23sVuw/kREJYPE2uzMCe4xyMEvQ5PupDICDzVMp8SUHeNbmQYtQ+7TyjI&#10;YVkyfoUMLNTiq4hvDh7FMCJm5xLMFf93+B/ocbxyrQBNwP08ViPv8FCX24gLOtykI9frAX03UaaT&#10;o7X4t3xudSDuxoUW0Fg1G5A2iD7UbkjIREuYyPBDqIDOCehCjlADHi6ID1UlWASH4+rGZEJmydCB&#10;+Pna0wiAu5kdq4IwiSk6vxN9YOg48BFN1HvEn0Ue8a1bxhCQSwhIQ+aysUtfw5XaMEECpCNeWn3w&#10;R7YIPhMPbJ4FSzDCekEahY7VSw//hB6oEx3YgYyYN8R7IodMQVsK4RlDQYAjDOnnLR2BbnIdApVm&#10;mixscMAlx5y4KGyw7TCUhXm0nq5MQJUt43nTyERT2H4tktPQ8g8QfmXxChuFEfNTfxs0Y5peehQK&#10;110T2DUAiVkmcPdeRzYKk3SPa6To5c7BChm6oh3Oi0AM9sTUccTRtk70B8w2hYRJYGGDxT8WYuqi&#10;lwKaCwadYFCzmGyoe4/dHhBpizDfPiN4BoV6fykfRu6dWJnbgcR2lqYWwmfarotQeEtrbtg86FLz&#10;E7+PkH/92NIMTZrxtuABOER2NziZhQUWTmVaXnQHajWkFb+qTNH9RzKSd4eXl/XsD+GWV2hFw9o/&#10;pbGbbcxU1XNfjomRSYQefzs0OYnJDnWIBTAlleWxyw1k+TuNRDdeebhiM2+Q2nLvc3FVY6nprEAW&#10;LFrKvJZXbvamPyjsvkn0DuV3whB6q+qE0zOiEyytfW94KHvNnNFvlD8DvfmTinPlXlyeMv/QU3at&#10;ymsfrZ2lehonpafUrZtO0QuADN/PqQxQKEykNoLfz0nBr0CHzbz+mEZKp+kEmlvqUa4GWlw2m02F&#10;1v1zUusDZe/tZxygltib9Fzo3qZYahO8eM0LkoXzhLlkHPx4Th8+C1le46uzEjPUXH4ecVXVw3YQ&#10;KskbbRXhlPOeScR7Up7T6/D8WH9qO74s9CapwJ6sOU5cwUaEhUQGvsjZBQtEh4x3+R94EfEjl8BZ&#10;lJx2kr1a8pq5oL2e407bmVcpKyiOWRlDk3Y6KzSVuEOdWZNNLKQShdm4mpxyTkYP4iLDSX6JeQA/&#10;xx6pkSlMWpFpScl8xstgyk6mXfUBe6rJv/j7O2ZId84aMknEsOSaZbhMe0t4ABtgKpz1yFHiC30D&#10;xzcFY32s0CqWNzIX64niYLqhDsjSU7TZlPwjCZrO7SglLEanEBAf1FM+P2PPdYQwBhOwDc7fIS7E&#10;Vh3F+R+9iHZqv25FZTZmj81fvIde0/R15lXK3Rqf7E1+apmJfkCsqr0R4oiLaiZ9VFiu8S/harSU&#10;B53fwASRzWvY4e5CpF+b0nm6eoiebh8v4qlh+/8yPciBI6t2G4ju5qzoDPyidSi4DntYL/XxQ9+Y&#10;R4VzkAm9m4s7/Dkh54ysuC8YfqF17J2qnk/3njhZ+JICj6dl6Elxx9zdS4hM+63tb/FS28/BURjT&#10;tOXL/6JmS5D7SwTWwy5B0BDB8kRjZ4EVudoQVDRYfbluovh6UZr5maQr47xppozZPcu4qkK8vViP&#10;S302ztP5VA17n+WDZSkLnvHVcnR2H31J/ZwLb5gunYHbLR3lcNVgLVzxqrC4plkakv7CeL2KTYo3&#10;OFePbftNJ5OvCzrNeyqKvI9wXsqGhas4X5XtkxCqHxzXvqqvlwVAxXWH5Cuk7eZk+ccChUmh+Fe6&#10;0NCnpBMtug+qQ9tSeYU6KCiH8wVmezPsl8AvC9NYB/DsJ13kNegU02URg5Ga0NoI8HglXRMKfswH&#10;jCWa4IPh+l4NsesR/0HzdOsNjoIigtxYEdToXaWNgxctpJlp+IbTZ8Q0so2uqsvH88EF5jh8R4XS&#10;tAuff5gzsNjltCLdHez/DNf3XxOHAgBwZD1EU9LiRkUFS5ShiAtUpoMpW2QvFcNKApmQBHNJLsld&#10;Lpe7Sy6LLMJUCypW8anV11cVrR9nxa21dTz1OdE+64DnH/H94avPCEcWSXnxifAxaeGyQUgiTQvO&#10;UHGlDP9u5V/SfV718rnAMUWBHoerhO6EFDrFFGM6aNq2fvSaKn1rt4amtKdL1TKlZ9wQPFPBWZap&#10;GlF4BU9XHgIf+h9UjIEbvY7J4qUPwHTdU7yulYrfxVIYndq32hnVL9GVmosFnxEt4kp7A79Tw3EJ&#10;kAqGI/9WJUDHg54qqVCV/0lFiFLoPUEKyPzkqbpqk6glEM83PGgc1taQK6tDNXt07IJsxBe/mFYG&#10;N2HxsWcgH/RypFn5T01P0A+KFmTY/zhYB9G91wK/y1bJsohPjnbBIuyJzd5wH33fjlaVaJabq7dY&#10;1YRxc+ov0GcyOzZJhen4kaHKOPxDUCn4TnvNv09+Sj3duwEokG2VbiW0PQ+/vkLeJWj4DiVdbpXd&#10;yCUHI39MHWF9nRoLGS3QuouqMFPW0mHFiGF20BRQQlT46+TRyFpvUvJExgY4BG2gnCfHluyl19ej&#10;yX3cyu8Qcbc8XwzfcdlTrkAbHdfXMZW3bEFL+Ypd5sYFN8FgPd1fKhtGIr0PSRAZBBS5Wmo6ebkO&#10;jN5XP816ts5WAVqWNQjyzhiPMUqS/0OWsxLXButSmz0iUBxm9wa+x0q4UX5zMHfeIfeVkP7rt0qd&#10;txt7uQy7L9OvblN7OYtZftr0vOlM3mwDxF6cXKCP4eBrjhLh3McRRVgjPyJwXBsqaPRjo7aWq+4n&#10;VWJx/q4Uh4QDcejW89ydtQWW5by4sk/GYT4lt5Fk8l9vOq2jCX5fk4svbDkdsVBLb+2f54POFDr9&#10;ftZUiJ55xCiVbaNt4fYCYRS7rL1XSNCrzbOEL8sWGI6KEnMG9XTR/k2hRJB4ScwTLEzcE/4aFbbR&#10;5lE1C9vOU72RTbsOenQpBiTl4vm2ImCsucpyELixU2gKBwZLC8gRAM1x18GAciOJpwFEDE9bCNjC&#10;+zV9wPF57kiiNIAarY6UJnt6g78Ch0VrrALV3iaJ+amKUtNrZClZJVYyQHEzu5y4oSjZ6Is5wHcx&#10;Pmg/aAyvRkbBqsCH6mYQppbAC+Umz1L5I2BUmN4+os1lDZg3oGt2vDGc19CKv+j5yKysq8RaNW0D&#10;jk2C06P70JkQHB6E5ENegefgE6rH1BYoVqH37JHPl37fWtWeSf7NvGk6ouftWGpYR3woztc9wUVZ&#10;8fgANnvDVK0MvRqdpME1A2HX1MPIrUAbPF/9mKpQNas2ez6RtUizWuSW61YH47Mp0XJ9eyn5b7N3&#10;kVlXY1ycaccjyW3rNVof3ZHVFzTTiVVhHHUK7h1YAulRHVWiPAEAJSDa3130mi19IWULXJaqTpAR&#10;ZrzRUbStgyx1LC58T3yyjmZ+i52yXFo/DbWbzq2uQfoN78LmwPf0fYFzoHnYJSpfSYODvJKlAinO&#10;v2D+356jjQKjqPfTNl/StzurkEm4XL9stmENzuSkQ2iK7c3qKUhhe37oCAwaibnPVCcJM5Wl6Ifn&#10;etVJZ0t38wR76DVj9R96rta6VeV38uqeF7Q6mQ2D6WIbxIATdlh+ZtWu4JpymkNphwzp7Muz7us/&#10;cbdMcuoofJ7bI/UKkS/X1vdbY1d9QncFc1rlkGs+S7DlmWNZ03DauLWEHRI/ZrZytCsijaHcFzQn&#10;OYOfEDBR5xKoJk/C8VZ0Ahv2Fx/kXOnlcaLq+F1zucEVX5zveD5bMuxU3o201vYE/r/iCRMoGFr+&#10;X8P0lgEarBtr3RMQTjQKf5xMxxLERRNGoSm7Ith/9OS1YrV217jw24oYxx2hPL/D5i58nPrUskJU&#10;GT/XyBW9WO4gvxELaEziY9vUgAy8tO3W5GPaabsuulepoiQtbJ/uQoBC/801CfArl9hfApPyxq2z&#10;JJ9Ty8xZgG/cXgMBLF6erQ8HcmjpxFSADCjFyqULKRM0r6T+7meVyZI/mnO6+MoiemBHrOJ52Yg9&#10;XMHPo7cXgV9S7phI0BEXT94HC5dP0HHBENp8PBMMDqjQCsA2SgxyVT7H43tFMTC/Sdz5qwbdyXDq&#10;kMNliTa5+lbuE8sgPJpSb3wPh8b+SSZB4qjjxIjqXchnzKXaF1CJ7lfVUmrV98DbHhwQA7awhjpX&#10;6c7V/OQYI3Sl3dYXeH5umWUmNjH5L2M5ei9Woh/UXIpiERuQtyHnsIlIU0AO6g6PUyC1l7LCY+ir&#10;LBnLz3XAMr2G4uCbjCUfrduMk3POmCFyZzLbcFX3MHaqPoyQRM3ET+B5IQqtEAsKiNBs12RSzHCS&#10;KsrjjTwP2M3Mcy1xGndU28ftR0oq219Zr+QkmP0s95MnGIrNE9f9qDtiLF52Fk8nz4ekar100QG+&#10;yAPtWkoX1KGK8ZwnuwucYxg7DvcWbD9vN3Q9LX7UrnVps6+Z9jjzN3WSH+2r1u3UlVjXLoOwV+a2&#10;kBloJ3lg1guEi52h/ADNU8V5bpCJgD/rhwZ372RU9Q8gtQVbjXsO1C/eXN+7uuH++tDO24y90dec&#10;HSx5xJDtQnPyggvtrey3Uwctvlymj4HEBHI3N2SpaG+934GgxhNVYf2LmMFbl+6uYbVu/qb7Y9NP&#10;SXddfexZ0WYHhyOPsFoN3BcL7lpC+NnT3ExtAtdEqt5DmOGWp25u+0edct8R9qfKzr03Oc8K9vdF&#10;cC9kdHVd5jmTFB0gXxNdbM8RIP8HBQj69y59nG96lyLnmfB7rBZEmB98zwl7k6B+wgDXi2yAYWrN&#10;r5F7GWECq7V7pVclqA98JU0spLh8kkMkoWp9GDkSni19sC5Wm01+UyLrmM9/DBZ/luh/9wnakmaA&#10;7AFKioSA32oqrpOBSGBsqrqBYFaepxeBcUy1o8WBdkLCoHiBmDjHnTiBzi4rmlaCFCLol86CgBax&#10;lcaDNgovkTGC6gG2iZKBKGmira+HMl/mqeSG41YfpkqGj0xFovqGMEJjn7KF8jh+nHWFzS3/mYuF&#10;xiLhlvGF+xbZlMCGJwp7kAmEtAIXiKCBamj7rPGNAF9gqS2MUlWxpZiLnUvkokqK20ISnwWKPTg+&#10;m8uJwC3YmNyJcCLbljGJdhb7k96Iqgq8jw2GPAJrh9GBomhjrEiS2l7bqIWR0lU+pPCQw0t+oaGP&#10;pUG8nmKOsDf6my2N4C2qmDqNSyLJlYKM5RcNkxWK5Qruji6HZAKyhyGB0mfrq66Yzl5Zp+iXfVS9&#10;pE+WIksPoPuUtkFdncKTdDesmpaSXS1xl6KRiyKplOGQBRcNkl6M5gsSjWeHfALuhoyB+2dbqxie&#10;6F3Zp1qdOVRMo8SbikqsoGyZ2UEJnTiYUzdnmhSXAi0+lyCVZyKKlFeSohcJkcWOkgsujMGHjwMf&#10;hhKCHGbDqo+lJl1jpuGi9VPwo1Sg30pdn/ee80DFnMidNTcvmaubUi0UlreYgCJxk+iUuxcGkUiP&#10;kQtEjD2HngNGhbCCN2FfvIJpR1fCuFJquk41tDZsP0S/sDlt3ztFrFFvpDG9qI9xeieCpUBzRRx3&#10;oot0+BBioHh2owXRmL56igAAjLV+zWEtuwhvR1eWtvNwQU4QsuhxVUShrutyjjszqwpz6TG7p0t1&#10;WSeYo+d20xyzoQd4TBDPnsJ51gZYlyB8+gAAjIV/zGDcuZV1KVdRtYp1wE3XsY52cER1rap3RzsW&#10;qc94PDGxpgx5Ryenop16ahzmn6R7oBEvnTt9BgbPlbB/IQAAjFuAAGBvuE57FFb4tE17UU2OsFl7&#10;p0Q5rHh8IjrsqJZ8tzGcpMR9YCeuoVV+Hx0Qnlp+/RGEm+GAGQc5lG6BBgBLi7eAM2AHt02A4laf&#10;s0KAwk1Dr0mAvEP3q22A2Tq7p4mBEzGBo7CBYyevoDyBzh03nTKCbBHYmpyC7gedkzOCxQC6isCA&#10;fl+ttmWGZlZMslqF60z4rmOFiUO0qoyFSjqGpquFLzFgotOFNCesn1OFYh1bnDCF3RIomXGFdAf6&#10;kgiEVQEhicmAw19ntYGL7lYIsYeLB0y3rZyKQEN5qcmJpzpZpeuJOzFEohOI9ieqnoqI6x16m1GJ&#10;ERJsmHGHnQhKkQmFmwF4iPWA/l8YtLORdVW9sMCQL0xyrNqPDkM9qQeOIzoopTCNbDEjoV2M5Ceg&#10;nc+MqB2OmoSL8hKil4iJigiMkCaFxwHCiEGBMF66tAKXAFVnsASVeEwmrBWUFEL8qECS5jnypHOR&#10;7TD5oK2RLyeMnRyQdR2XmcOOlBLLlrCLSAjCj1uF7AIBh6mBW15Zs1ScnlUWr1iaxkviq2qZG0LD&#10;p5GXsjnCo86WhTDToBaVfSd5nIOTpx2cmR6QyBLslfmMvgjujrKGCgI1hyyBfl4AsrGiQlTRrsWg&#10;AEusqt+eAUKVpwOcbDmco0mbAzC1n5uZCCdpnAeWNh2gmJiSjRMGlWaM3QkRjiqGIQJehsiBmskg&#10;bhtlDLgZb5dniqcKcO9p7pXtchFsKISqczduO3NHdFxwQmF8dYByME8tdph0BTwHd4t1ribReBZ2&#10;yw29eZR3eMa5a15u9LYCbR5weKUybrpx75Q7cB5zUYMrcXh0o3ICcst18GBjdBZ3K048dU14UztH&#10;dlV5WyZadtN6AA3NeHd6dMSCaQF4qLPuawh5OaNPbNx5zpKebmR6aIHIb+V6/3DUcV17lV9gcsp8&#10;H01hdBx8njqbdTV9CiXxdah9Og3bd3t9ZsJ9ZwyB8rITaTiBtaGhazKBgZEgbOGBWYB6boKBO2+3&#10;cBiBIl5tcZ+BBUyYcweA4zoBdC2AuiWTdJeAdw3odp6AA8CHZXuLPrBIZ8KKO6ABadiJQ4+pa6SI&#10;XH8vbV6Hi26ZbwuGwV1+cKWF/EvYchuFPDl2c0mEgSVKc6iD2w4TddaCdL7bZDaUd66qZqCSpp54&#10;aNKQ6o5Daq+PUH3wbHuNz22FbjiMV1yXb96K7UslcVyJkjj8couITiUVcuCHVQ5XdSeErb0zY0Gd&#10;lK0uZa6bEJ0jZ+iYn40MadWWTHzba7GUF2yVbX2R7VvQby6P20qJcLON4ziSceWMFyTocjGK1w6R&#10;dJGGk7u4Yn2mtqvYZOWjiZvsZx+gbIvtaRWdZnvaavuagWu1bNKXqFsYboqU8Un9cBWSXjg1cUqQ&#10;CiTAcZOOQA7DdBKIMrp1Yd+v5aqnZECsGprMZnioXIrdaG+ks3rkalihKWrgbDKdrFpqbfCaU0l8&#10;b4CXJzficLmUTiSbcQORRA7tc6aJj7lmYUS5F6mlY6+0sJnYZeywV4n2Z+KsEXoSac2n5mopa6mj&#10;xVnVbWufy0kPbv+cCDedcDuYriR9cImTxQ8Pc06KL7iHYLHCSqjTYzC9RZkSZXm4T4k6Z26zb3lp&#10;aVuuoWmVazip3FlebP2lQEi3bpag6Ddmb9WcdSRlcCaVxw8rcweKQb3ldDFkS64jdQRm454ydcxp&#10;YI31doRrsX2Rd0Ft020Md/1v5Fv5eMZx20oEwQk81IkCAOBdKkRth931GhHqV8kZqi0VOTqkHEUi&#10;JblmjJn/fc9/7tNgzAzjvnLlWEq/svFWd22Xt7uvem0ssWqzW1Fe10vv+/YTBdDZjffI7Ui6RyjZ&#10;jsrsRTQHa7nQBVj4l9vXgWcE3Eou1C/8nB8Nd4Ak7YSUQE94t1AK2Xn4OZaDVuwG8BhseONa4mt8&#10;1v0ZARJd9h2UHdncWyRIQz+c8hWex26WVwEzuF77IzSfCCMHYCfiLbcRcSU7k6ZRL+rYrmbMm7bd&#10;YMat6HJ3Cx5Pj9jfJ79lcs+p+HXsdEus4Bv2rWVKCLCfNLFAg3gOIQPviBfmlEAvxc5JXyGO4rU7&#10;p9HV4oANi7F54kD3OCxavMT+PbGD/e1sS66zerzJyO9Re5amCLxUqOovIay8i0cBPUqfbC34l8J4&#10;yBf2kM/uDEHC5YIgM7pGNuHuhKbJch38cEq6sseaO2poabTOLSsKNE/keRbcVVYIWD2NrRAO5m/M&#10;UoFO2neJiVCK5kakBVaom4M8EJ6q2m0SMSpHHVDsmjz4tCzneXlmQx3vlCXMVM8PL/FRoHlNJl/U&#10;WTi3OCSzCThSdDihCmwv0EXaQEP5DwMH4Ku6eLcr8Ig2waEbW6e06fbIWdXgXZ/EHavNMEK5bNUp&#10;+XH+swprZLUg1iLI+FnYbR4/+DdoayQixFCIISgwC/Ys3OBWC2/V0w7jaItK//1ItrZ9bt1K7o6W&#10;1uIY3qPGRFkiP6LeEd6U11U9lmEtXFpx4WA4kGc5H/EF2GYeD1wKWYx8NwZqKQpbsBDdpP618162&#10;Vc90rXNOb9esIYEX2+EoBXL7WjdDvLw1jXkn4gS6urYDZ4TPqxeFG0HP8q6AO9A/ShvdjkKexYYF&#10;/siQerJjKkvXP12zMyeiN7konzvS84vkXO7erjTwKv982/v0SwJOc/mBrUKmISt8C3CxRhJgAk9X&#10;cNwiwSsm3oJoxKSePS0ge9MvNdwmpzIB0wTlmT2jKKOyeUGoK/U9PzlTSn0Q4AkBdCqARGym70IH&#10;A7jMBsTWVcEo0bV2ySI59q6Lwb1z++o+4p15jDGI8BF6yK2JVqAW7iGdoWUZUaQONh/0pxajX4aD&#10;VBWWvH6U/gY3uEbT8USMXRNDk793pqHOCFtrhT5EMw18TIlFSBW4G/4txMPP4JMn/IlQ4vKB3cQ4&#10;WRbWT6qozPXZ1AJ6mesyaguN2z2jjQzQXg0DonXVKcg+UUrhJMoRqSR+6D1RC7gDo0QP0gNwN9Yh&#10;HscfsmFhzoSeRf0/ksvZWpcX5Da2br47dY3tOTUIflYOVF6APinDChB4XHGJfYK0Kb4DnFGe/Mrx&#10;jdgq+eG4ZuyFbGYHhXfJzP6FRLgs2OUqESd9PT+D+kLysHUdcLFwUcVG8In+hX4p9Ef+T6JGuFdX&#10;L5yDaLSGtAg0XqOPHcbWqs2hw9hrVaf/alypHHWpw0XKjPltZKTsX80/Cq+X8sqeAm/MdbpRyMr4&#10;gCmGnhTbCxbDA0UpxyDEUnAh1g8l9X6hidhe3YDfbWxEK3ORYlc0nfOfEk0KSRMitK/52dIFBFRx&#10;tQNgaIUVnQ+ttZTlrYEXlew72ga/Mi2N0SL/McyE3Ee7Cz/7oVh4wUGX45hzfrE9h3BRTjVGClQt&#10;UaVqYXXjIU0T0FCfTmnBghouPwxCK/NT/4ATyvr3TyBhpV+FHEKXm0x+bmh3sdQlBJUWutpH4u2q&#10;mpN+gnldd0rkQueOA+oeYEXrfbINtG+Kz2XAN/VjqVugX2ok+5Pgi5WR2yeR6rIo34eofwno4oZ8&#10;Nmyz5+L7VOcaQvK0vYnmNkHr2VjVK2FP9y7iLVDbEcwbAjWt3x3phrIaw/c9hRPrRNtNSFC1nW81&#10;crOs3MUOMRdP2Stxa9WtZgdJUnpqWZzEKeOTLkH8WzZG/1d8knsuL11M5I4dbRPHC2xj/MW7ANuQ&#10;L8Ux4DOf1+ITcDnntLgC6bM5Lu7DjzRGiT7yhkvb2Ln8s5pbrJ2AR2nYOcKX/OWsNYikGlhraHZ/&#10;FOuIwNsTWV/0vo+O3YN/zalmc/ARm+vsP6klDWnMHHizeZyJQHaqAxgEDSd9mQLMkzfFtOGOR4qY&#10;G4TVPpJ5Q/y5rV/kQV7z8RHtpvI5etEB2trWTTTMoHVnKC6NmxKo6/SQ8id6CROIT9OhDMJ9TAPM&#10;1ZRGukbkHN1Pj4n429YzXqIfvB8zaaLPHIZJZlfZCkVOrKHWhlwkryy+SyrkmYosckLuip2jVssu&#10;5tygsmVY8nmqSbZp7/+oj9J3W+voOOkP3hJaJ1Vxsmi+FLDtY+IlxdUoPpavNSQTpO6C3JGY0Q6h&#10;ajJc82d2H2nSLDg8SP6uDt4bTG1TAVsXUhblWW936rZyGSeaKlI8sptDG2V5VfOwWVNh0RK80rhc&#10;+pJwNdQiEoIqWpL1K/GgoOawDemr3xxVQpboxoMLyRntKa9BaqWmjbOBvKcetQulXinmVgxgeysr&#10;C8axZ+XFkkd4roWFNfhgSWrmeyLQlJQURRiL0/e8Jz4XyYIdydSCO14MqdbncTjkCp3GDqFOKI+V&#10;N6OXT9bp72DJ9R7iQWy4xgRZ8LDKvzNX4a3lRw6VEHalj/ekEbAZ21JGDBp3ea0m3hgUy94TEv2o&#10;XT35Qikrq0T3t1/K/zc60XqNncRymnrBm9jdBkOGAA+qJRI/4KYqwe4h/FO5Zovv/xmYE78c8wQA&#10;4LZTW3g/ar2iKFM6UEvRrZqiiHQqdOnW8Vbv0Xs+9+853vd93qP3TZdKh5TezGgMs64149qZDyIK&#10;KWRmZSQpmWXHtfv9A77S1PrJNaP/35yWjUr+1A3ZXJNpqUMNJtHkKRvWrBr0C5H14vnHR/iuYl7v&#10;hvxR8fBRQ5pC4t/xZZtA0ny4JXhEMtssWtMqtav/uOyyhK3Js/lNFkl9e0jI7M+z1V6gawo6sLPU&#10;zeIlwijKqSS1sJaUlpHpP4InvP7tjqCw8mTwSfBXvsE7nxgSRnMvgoWiAkstPiOZbhyiXEoDNaFk&#10;W/kidA/pxPtZ8BdgrEwtEIKlVc/TrhKdAnhbIhEh/BS8Gp+pLvR2ws+Iv+Hewm9LaCsr7K28vMEJ&#10;pAnc1d3EJ+FWeJpoEqVVXSfWVifkF+E3xAm7H+N8SUpsE+4h3RnUjf0uC/Eaw36QO3AfY/3ybqsK&#10;zAHqqGvEB+XzVCE4K0ehNnyzfK6yC3umSMkrxoyKK7utsWgoNGYWWwwdC/JHZ2COVyc6AAu5k2g/&#10;fNXqJpqAGA/aYih+nhnAUvDjit2YE66rwNAhfF9uEarHQ1LXovG4R0wkuga3CzyFcrE5rwzkHTbJ&#10;fYGcwRdZuyI0xjPWo3tVQbQATVZ2y5eiAUpzXhHykYnaz0Ou0Y0pKYiO+rBVjwio7EBfJIsc9LJB&#10;/Mky7ih8m4y1LoUvEZ6GLQha8xsViaD6UzJLpFwnK+cjYVrvnDrEnp1LboQn1L9seQcPqkwB5+Hz&#10;yl7PS7CSmebehi0YW2sT7Ag6ahzgW40GcjV8p35YagZfqVtQpoYP1fpn34AlBkHSFJykv7SlEA7X&#10;uQXEwR6afk8x9JI9wr0A7VRVWz+FGDJFbwkHt3sAJzjmsI3EGt7cPFzaBy9pQrNtoD8awpNioME6&#10;u+gR6JzxzaZ7UIvB3nMVlKaHuIcV3Wz9/EXQIlKgfQfd6BknvKGHR5PEf4cGO00lU1BP23hWHsS0&#10;uiSehQoOVUTnQHEN45sqodV17R73FfeMZ7hAsVybMd9fYSJZzQcIOTGI74PI473VOCTplZYkQvHd&#10;QZljkG/nh8RYyK5tIOqz4nXL3U0rFFebBj2aFOV1CVye/JjuX/OTFPvINn25jsz9E5DaBQVtkhT2&#10;dLFjab9aX7Ir674KKoMSHyjFvJ6oj0xLZffGNHqWj7tfpFnhevte+r0o0XycDJEOaB9pMkuOEl7s&#10;2rJOsauaw6suaVAtrrTNHFO6VnUlfGGCBNFRSXSV8Bf/36mb1YHuRmq/WGn/gDokqbLIBBsUHE2s&#10;+jTfEzur6hQQojFlu/D8AcD8IPop4xU9Vj2Y4EfbiCe+PkWlSqb9cfKidMq9nEySjTrMI3PlWovr&#10;RCzMUb9SRUkPo5XKcFm20MTEy82KxbRYLs+woI4pLHZVkE8V9V+7klGQs78buAy1uceBLNjdwQ3E&#10;wSbLtbgMuaPSK80wa8SbWYwFCjDaD4svqqRKsdB9K8heLCL+OHiF7YpkQAa22+8cMYHluTsSEKZ0&#10;CCQ2Y48tSawHQ5Sh9AzjBc3RzvRTfjGVTMsKJWQdNbE3GoxTRTtngQ/5NuI10U4Cvx2EF+nh9hD/&#10;Dnx2CMcjwGXLIfQhsZBZSC/WFSh+peK0xiohqdEcKWgDI6xqDw181PTOeIJUGSJK8c9K04YpHDAT&#10;bkfweYzIYQuWT4dZOaJeYCX1HyqnziQfJw8fTK9UgWfGF/l3QIAhIf0OYdTf3PE9PqPbGz6Fl2o+&#10;bVBir9i7boVYFrvUIQJtUxZZJSMGEEO+Ie+1vJU9J5c0h1V0gIym/HxLoq9hT7orYVeXvWMlXl5b&#10;HV6GPTP0bFiJ7a9xdluOXtMBBx9kVh1vBRB7UAxmydyuPTJzcKTTjzdCvGx7mZdCBLUK0hi8qdk6&#10;rhX73Ni3+TMmrBesv4xOHgRfPUCjDTkOy5Fs9lerPtgECGAJvvQ9kUaArb3reAGErrs49yo+eoRM&#10;W4CHtffEBWCdreObu7ClzbHrJSjTGPRVO/KwttfBDp7UaK1uwOmgkcyvG8+bJ4uo/aNAxxs1uhW9&#10;z1tcIy/xTuPoXpTt2T6pLeHRYSMa90rS9y27ip/lulDNCm0X3Ve3iArNsulYWR2wqn1eEiXlGj3L&#10;/Mof1hA8s1w3vXlFx+4wrbZq2/aNGnf+XFiSelqI+R5VzYjeu5qr4sTJHGeVlwQ3e0JtVHTgx4wJ&#10;VbniBzUn+BfL/qlfJZy331/7rWhJKk8TVx24jVbPiXNDB1XXJZBvhvKeVOvyX6WXzMjJYMbkLeZJ&#10;ZCQswCQ1kxJ+db8+VRpWatIOS9/kRGqEMiqlmXWWr4t9oBqQPwpNVP5DgfkuYe5Cri4zzGroOsdA&#10;fw9/Y34alKK2aLD+JIKJtDof5KeSLs0F5HX2XrYEtUi+q16B+sT6KkfQ/JBBZgA1+Fyhp9GfXe7R&#10;AZgL5xxVixkt7IkaTIdwdF1UohDRhlDOB75jH5HDWZTaQFYlL1MlkK4xeuXfwKOQJGYhaPUpo72B&#10;yKWPygEsZ5gkwTqLYvws/g42097QrBHoNWWstHicXao+lTmgGlINJ0mVzSqbGGvmgHJH8ARdyLT5&#10;uFAI4+SiJLvoj5wp0EwVWpzAzYi10Hytc60t38T+aHhWzFFX1BzPdFSt06cnjjEfddytBH1bMxEs&#10;pW6xA+sGyH+r/wcDCPz38SBZhPuLWRD2g9GIWATugWaDVXwgjZSa8HHIjDWZc2c7iuGX3FxfiZyW&#10;H1E9iG+UcUX+h0mS1joIhkeRVy1xhVWQJiAZhF+OYBDwgx2KDAUigOKDeHs4jRCh+HD2i7ugFGaC&#10;imqeF1u+iSKb9lCzh/iZ4UWLhtaX4jmlhdOWBC0dhNuUNx/eg9qQ5hDogoeLbgVNgHaDlXpgjJWp&#10;J3BDi1GmuWXsigqkRFs7iL6hw1BDh5efS0Uuhnic7TlVhXWaqyzahHiXfB+vg26S7RDhghCLagVv&#10;gB+DrHqannljBXAsnCVlcmWJmd5nxlqSl6pp9E9llZJsJkQSk5NuWDfJkeBwWSqhkIdyMRxmj8Vz&#10;2wx/jqd1xAEQiRF7RHl8nK5p7G89mmlrv2S8mDxtglnTljJvLk67lDNw4kOEkkNymTdmkJp0MSp1&#10;j0B1shx9jmZ3GAzajSB43QGUh/R9InhhmxhwsW4zmPdx/mPKluRzO1kJlOF0Y04Pku91mkL1kQt2&#10;2jcDj2x4CSpJjhZ5LhyRjSp6Sw0ri8N78wIKhvh+yHdbmbl3XG0yl6F4I2LYlZp44Fgyk6l5kU1W&#10;kcJ6VUJdj+Z7JTaajlR75SobjQZ8pRyjjBF9dA1yipB+wAJxhhqAPHY4mIp+FWwyln5+VmH3lIF+&#10;lFdtkpx+0UyskL9/IUHPjux/fjY0jWJ/0ynjjBWAMxyiiw+Avg2riWiBWALShTmBnXU6l3eEmWtN&#10;lYaEaWEtk52EN1a+kb2EA0wUj+qD4UFQjiCDzjXSjJmDvymki0aDyxyQiiiEJQ3YiFKDrwMrhFuC&#10;JHRNlqGLF2qBlLiKc2B+ktSJzlYmkPqJKEuRjzCIlEDijW6IEDV9i+qHnyluipGHXhyCiV+HeA39&#10;h2WFrwN3g56CWHN0lfORlWm5lAmQil/LkiaPfVWMkE2ObEsNjomNbEBzjM+MfjUki02LrSkuie+L&#10;HxxjiKuKdA4UhpSHbgO4gvyChHKwlWGYE2jxk3aWwV8LkZCVY1Tnj7OT80qBjfSSkUAAjEGRRTTC&#10;ir+QFijfiVuPNRwwiAiNIg4bhdyI9gPugnSCqXHllMuewGg1kvGdDl5ikRObU1RXjzCZiUoHjXWX&#10;zD+bi8iWKDRsikaUpyiXiN2Szxv/h36PXg4dhUSJiwQbggSCx3EklDiln2eTknujYl3akKyhMVPi&#10;jsWfEUmkjQ2c/z9Ji2abDDQnieSY8ihdiHaVshvYhw2RKQ4ehMmJjAQ/gauC32/spkdjSWYUo01l&#10;s1wQoHhn/VHIndlqGkdUm1VsQTzAmO1uazFFluRwayTrlU1yQxdnlHlz4glqkT92nwAAint7728D&#10;pI5p02VXoaRrsVtynuZteFE1nGhvHUbUmfdwzTxZl5pyhDEFlZJ0JCTek+11rxedkvF3FwnUj6x5&#10;tQBviYB9km4hovVwRmSBoDJxp1qxnY9y8lCVmxl0HUZQmLJ1WTvvll52nzDClFh33STPkqx5FRfM&#10;kZF6QgoxjgA7IMTfSHyGAOeIfX8UbVChmnacY7Oe43eIWe2cS3hiT+mZ4nkgRb6XgnnwO3yVMHrL&#10;MHmTMnugJLuRiHx5F/aQWX1lCoOND37/AVGHmYBobGCgdH0AYuKdxH1yWTmbNX3XT0yY1H4pRTiW&#10;fH6NOxGUL37+MDKSM39wJKCQg3/zGBGPOoCrCsuL4YFKAbaGsYEoa4KfbIMtYiSc0IM0WJaaToMv&#10;TsCX84MXRMGVooMTOrCTXIMgL++RX4M5JIGPo4N2GCGOOIQCCwmKx4NcAhKFzYFmaruejYlIYX2b&#10;/YjlWAqZhIh2TkeXLof2RFuU5IeLOl6SpIc0L7aQpob3JGaO34bzGC6NWYbuCz+J1YUgAmGFCoGc&#10;agidzo9nYNqbRI6kV3mYz43UTcqWeYzyQ/KUNowmOgiR/YtyL3aP/orhJEGOLoqiGCqMkYmHC2aJ&#10;AIasAqWEZIHKaWqdK5WRYDaaoZSGVtyYKpNpTUSVz5IwQ4GTkpEOOayRYZAILy2PY48qJAyNi45S&#10;GBSL3IvdC32IQ4fFAt6D2IHwaL2cjpvhX5qaEJp3VlGXnpkCTM6VPpd6Qx2TBpYKOVyQ3ZS7LuyO&#10;3pOLI9yM/5FpF/yLQo3QC4+HpYfRAw2DZoIQaBKb/qJTXw+Zk6BkVeGXK56DTG6UyJyyQs2SlJr7&#10;ORqQcZluLreOcpc5I7WMjpPkF+qKxY9gC52HJ4faAzKDCoIpZVOufWOUXAKq+GXmUpKnpGgbSPCk&#10;mGomPzChoGxCNVeeyW5mKqqcYnBoHx+ahnJDElyZhnPhBrqTe3e/AACKJn0jZK6syGnJW3+pWGud&#10;UiemGm1bSI2jJG73Pt+gO3ClNR2dbHJcKpKa+3QHHzaZBHWfErGX0XcSBy+R4nqPAACJ5X5VZAur&#10;Jm/yWuSn3HFQUZukuXKbSB6hznPKPoee7nULNN2cInZYKnWZrXeoH0aXpHj1EvuWS3o6B5aQeH0M&#10;AACJq39kY2qpw3X9WkmmiXb4UQyjc3ffR6KgkHirPiKdsXmFNJOa43psKk+YcHtYH0+WY3xNEz2U&#10;8H1dB/GPOX88AFeI5YA7YrKonnwNWa2laHycUIiiVn0aRzCfen2BPcWcoH35NE+Z0n5/KiyXXX8P&#10;H1aVQ3+6E3iTrYCcCEeOB4FDAL6H+ICBYgannYHmWR+kcIIOUBKhZoIpRsqej4ItPXKbu4JINBGY&#10;8oJ2KgyWdoK6H1uUSIMsE6ySigAJCPb3g5YIlYzogxcBHocPgMJhcaauh6VYo6OSh2tPq6CVhyNG&#10;cZ3DhsY9Kpr1hoUz3Jgwhl0p8JWuhlgfX5NvhpkT2ZGOhiEI2IvyhKcBcIZHgPlg6qXZjWdYKaLI&#10;jNNPQJ/RjDJGFZ0Ai3w83po5iuYzo5d6im4pzZT2iiMfWJKpigsT9ZCriGYJDYsZhgYBtoWdgShg&#10;bqUhkz5XrKIPkmFOyZ8WkXZFsZxCkHQ8i5mCj5MzYZbNjtcpoJRHjk8fRJHvjTQUAY/binIJNYpX&#10;hjoB8YUOgVBf4KR6mS5XMaFsl/ZOYJ50lrlFWZuclXM8QpjjlFEzJ5Y4k10pd5OxkjQfL5FQj9sU&#10;B48qjCkJVIm1hk8CIYSZgXFfUKPony5Ww6DknXtOC53xm9xFEpsWmls8B5hjmQMy+JW/l6gpVpM3&#10;lVMfHpDPkfsUDI6bjYgJbokzhmACSIQ6gYtaJrdtZCRRTbO9Zg1IarAeZ/0/dKyVafY2dKkWbAst&#10;YaW6biwjkKLccDcY3qCpchoNoJ4vdDoERZWFeNwAAInafjxZ/rWiahlRILIUa4dIPK6NbQU/TKsP&#10;bpo2W6eacEgtXqRBcgUjqaFRc8EZIp70dWwOC5xcd2UExZPme1YAAImWf0xZrbPyb/xQzrCBcPpH&#10;8q0Rcg8/GKmjc0Q2O6Y0dI4tUqLbdecjup/gd08ZWp1neLoOaZq6eooFNpJ2fYcAAIlagABZIrJ7&#10;dcpQZK8cdnFHoqu5dy0+16hOeAk2DaTdePMtPKF8eesjwZ5/evMZiJv8fA0OvJlHfZ4FmZEzf3QA&#10;AIkmgABYpbFRe3hQBK3se8xHWKqHfDE+macifLE14aOzfUEtJqBPfeEjyp1KfpgZuZqzf3IPEZfr&#10;gH0F+4/8gTwAAIjmgABYabA8gP9PwazegPBHFamBgPY+YKYjgRs1t6K5gVotEp9XgbAj1JxFgigZ&#10;65mRgtsPZZaugw8GV47ZgtgAQIg0gCtYKK80hnBPg6vshftG3KidhaE+LqVGhW41lKHhhV0tAZ6A&#10;hW0j3ZtjhakaFZiXhhsPrZWdhUEGp43ghDgAlIdogGRX1a5Ji9hPOqsJiw1GnKfBil89+aRsidw1&#10;bKEOiYMs6J20iVIj3JqRiVoaMpewiQ0P55SihzkG6Y0DhKwA3Ia7gJVXcK1/kUdO46o0kD9GU6bk&#10;j1M9vqOOjo01PKA7jfUsxpztjZAj0JnGjTgaRJbVi8EQFJO4iQQHIIw8hNEBGYYpgL5XA6zFlsRO&#10;jql2lXBGEqYklD49iaLLk0A1EZ+CknYsppxBkd0jw5kXkH4aUJYajgcQOJLwioUHTIuXhO8BS4Wx&#10;gOBWnKwfnEFORKjXmoRF3qWHmQE9XqIul9U0757tluMsjZu1lXsjuZiKkx4aWZWCj9kQVJJPiwoH&#10;b4sShQcBc4VQgPu+PmoJX+6t/2u+YtOdvm1TZaKNd262aEp9CXAjartse3GNbRhbfHLxb1pJ9HRB&#10;cX43j3Vcc2kjA3XYdKMLSXiQdaa7xWbkaaur32jra56b52rPbYaL0WyAb117mW4mcRFrRm/Ccrla&#10;c3FTdEtJE3LIdcU233P5dxMim3Rfd9sLZXdteKu5i2Qnc0Cp1maAdEWaF2ipdU6KRWqIdlx6Rmxb&#10;d1hqJ24jeE5ZgG/aeTRIR3Ftegk2QXKwer4iP3MCexYLf3Zre6e3g2HlfGGoAmRqfJ2YdmbBfOGI&#10;2GjPfTF5CmrLfX5pHGy4fcpYnW6MfgxHjXA0fkQ1tHGBfmkh7nHBflULlXWJflC1mmAIhX6mRGKy&#10;hPqW5GUshICHc2dehBZ30ml5g7RoEWuEg1RXv21ugvRG3W8mgpI1OXB6gishtnCrgbkLz3S/gM6z&#10;8F59jo2krmFSjTyVaWPvjAGGHmY4iuh2pWhridtnEGqKiNNW7GyEh9JGO25Hhto00G+ghfAhlm/I&#10;hTQMJnQRgxOyUF1Fl3KjPGAmlXSUIWLUk4qE9mUykb51oGd5kAJmMGmtjktWNGu1jKhFr22Cixo0&#10;dm7gia4he28BiLQMcHN9hQWw4FxGoFeh818tnbmS+GHjmymD5mRPmK90sGaklkdlY2jkk+dVjWr5&#10;kaRFM2zOj4E0KG4yjZQhY25QjBIMsHL+hqyvr1t3qUig0l5kphKR6WEeouaC6WOOn81zzWXpnMVk&#10;oGgvmcRU8mpLluVEw2wplDAz5m2TkcUhT22zjwsM5XKTiBKuqFrBsjef3V25rmiRBGB7qqWCEWLs&#10;pvNzDGVKo01j+2eTn65Ubmm2nDREZWucmO4zr20MlgkhP20ukYMNEXI7iNatyloiux6fFF0ptrCQ&#10;Sl/1slKBYmJnrgtyb2TIqcdjdWcUpYdUBGk8oXNEGWspnaEzg2yfmbQhMmzDk34NNHH1iO2zgnAK&#10;X1OkgHEgYk2VVHIpZS+F5XMiZ+h2THQmamRmkHUrbMpWOnY4bxFFRnc8cTYzdXgacyEfgniCdFgJ&#10;QnsHdfOxR2z/aKKiiW5qarOTk2/FbLWESXEIbp904XJCcGZlXXN0ciNVOnSqc8tEeHXSdVoy4XbE&#10;drofOXcSd4kJennsePqvImpycb6gjmwmcvyRzm28dDCCyG8pdVRzlnCMdmtkRXHmd35UUXNAeIZD&#10;vnSFeX0yXHWHelIe+XW/eroJrHjye8qtJGhcepmewGo6exSQNGv4e4uBaW2He/1yaG8MfGxjRXCI&#10;fNpTfHH+fUJDFnNYfZ8x5nRlfegev3SKfe4J2HgM0odfUwcCAGD8ISPAebYOIlFqET2gKLhARBEs&#10;iIBCQFEQZYeQ/fbLexm8lx2SQAgQIEBQijKrKNbKuVDjz1XXFRwHznOenrMejhOv39/w+St/7M0s&#10;q1JzW6eV29UhVf18qerf1AxhkKoPjBe5VEhximS7ak1WH/BM5b0WgbLoq4sJmEPXBTbAOJ3iw8LT&#10;qcbuoxxf06fmWm6cyduygbe2co5yRDDJGAssEA4aiou2irl6S+YjwF03lDAGYtrPi5mQSZsUqIQs&#10;muM+INasOtqVUHK3zuhYVTbH9tzsXx5Rk604wftafV6yWHCxakOhTmQxj2SulESbxAm5wEDl7EgX&#10;eNHwKpAHDhkW+RzB3DU1ex4Vv2hlNX7lLHSMVY5zkxo75Ed539tR8Ub+p7qtBS7hOVsCu1mssP4Y&#10;/wCYVMWJJMDZZldgNsgwpfp8RGnd3N1dxcG7+xtGSvntj4wPy3Q7Z8tc5dzWHBHCT3TsKvAVzmh4&#10;x/YUXasvjkck222fI6MAmfVp4FqAU+Xjuwidpgc72orUe3PsN0su9IwbPnKedjrI19yLHYnCv/N6&#10;do7nCwWK1oEMvWi1wxrvL77c0BExIXlb7xm4RDJq3eSbiwzq+366UDTpVz+7X0nygIdhJadsnw+Z&#10;xE3rDRLO44V3xu34D//rT8UZ3wtdbf1rfhPntayLuCpRNZYGBksEthBfOQLqXV1WrDD/sWMX9rjo&#10;DzOGi0v/qXiFf+RWSJZLLbwvhdlEsFDEPkhcEx+OLyRp4HbEItkc6CzrdxkMf/TarCjCduzZCcPc&#10;s403EDbvWeVlNFTwh7wY/SIaEw1jLsmBghBcC6ozhqRb4Lg1XcR85N6iQeIKxmb9TDLwYK898nQi&#10;vUMP+gC4/V9QKOgyToFXwj7kSyQKSRTa0Xkoms/CvLE96Y+wz/ilNe74I+nDRWxpK3GdZZIeIzO8&#10;XsnyZM/bXRIf6Zf6JCCLaNQ3gUYyguiEOshjAhncL9u4IwwZkN1LD0JPyQVxIHZK/mLhO1yn2MoS&#10;4VYF4R1J6pTRO/8Qsemy2h7xCTpPFwHMpNOk5WAavYRfCkF08PbVcDXN2liIDNB/XX0HPUW7LbRj&#10;JuolawumpH7zlhPHKE5btuCmscYWKQINDzSj4qeGxXgMEKlX8PJAoe5G3jbIqYvZsAe+pnWuZiNP&#10;tX4LV6P9GhMrCa3UxHlfI7xUvNZ3/PaaI9bnQraVrz4oGqtmYkslyyyuchTQmDXb7OB5U/qGyTCj&#10;MnjVCBJinBL+GnltCGJFI4f0FCNAytcEtQzyDjS9qj4t4DR6qNqFH+wBaJx4e1041yk5bNucexdk&#10;WCvTJFBW1T9WlcK4ZWV4FxJvesz6G/yxMp+xFX+kdTTv4nm1L63az+9vO0k7hfGtG5AsUY/jatlV&#10;iU8jP3cxsN0+NfU+2FN7KfYDNFxzKLwUbrG6sWbAWeYnDBOO6hCHo1zYA1uO82d2KqkhQWeHGjaK&#10;Zuyiy74T405zTovkfPPu1HIwoHE0thVKtqeFh8Lf1N5ieUDnqt0Zh/BZupqmfdzRA73mtzzrvnDK&#10;TxDW2w09FjZ3zeVYRRMdzpxgCXtXaKon0NE6FrsJHHaM/fAJctpfBXyAcq0DjJvYFV1Xq1P+JN9h&#10;Ncm/FDWrExTTS1G0TRHBncY9rcjm1eceV9BCv9SniiHxlthMpS+Ahg0rc6BcprdyN6zyMFeYsNvN&#10;d8i5XL+qJ2Q9L5Y+TE4IMpClsk2imDKlrEcyK6dL7gb8N9VXng8NrjwkP44UhNGKqegw00cRg/V5&#10;jCspoqXpA35JkmGZL9UAR6gFxDwoAHpA7IRLODtIFtK99QBZi75MSZZNxeevDJcZpClhUbKHRCrT&#10;V/aS+N0zW1EnZzRmos9woakbOyZdrhzBSekb8Ih0OtFcmi/tJlO2jBIx5Kf1TmJY1hZzkOTJo0Lf&#10;kyPyQeZfyDPycc9uuUsZbu9C2BX8ynA0rqJFocKmV5wArNi5iksluThc8Th7QupPeSS/kJ6lWDFL&#10;CCEVHtpD3KZimQxiH5XoOSH7HxVdPxt6ol9oOAFP6C7Io5H3um0SAXpMe704B5NpC7OD8EjN2+QV&#10;+AuNakWvtF7DDM0l3NRnmJOkv6h7vTJla1Vzan8FT1e76ZXQC8tX2Sz4vfm9WIRcNY0WEWhb5fDm&#10;EqzUOLKuBQ8z3F0Rjd/QfwmdJo3Tp/l/wu/pfvZqItvVR20VwG37qG4H5Fe/nvwWDqztE2kQD5t7&#10;4V7knlW06RDaX/Vg3RRMZuFGX8DDzH4hl3Gzyc3/JT7fmOV1nQzQBtYgwCLnQe02cEdLHzEHAhz2&#10;P4tub+QVvEFW2zduYqLf1q1KMqF3bGuiizGTFQgxYE+qJ/vfxihTtzeD6NRKrKSkaU+rBgEudjCl&#10;G8H7u7SCN9BV562CTPiXlpgsG2Jp6khiobkNP0QzMPe6NyFpWK7N6H8JHbc0ey8jUrTm6iYJc2+D&#10;+gDA7lXiu0FhV4EgD8rfHZV/BV7X/k3WAuQ756fEk8iLFr+ok2htU05IAPq4Ps9/CDVWh3pnSye0&#10;7TaJ+kp+iS5PXVCUQ7qrxktDRGtVLWUnChNUGbzETTNVvoKhJG/6vtg7KoK+DAQtKKFvQW7TA1Vx&#10;cKD7c3o/brCeoZeVCTTX6bnl7dI22p1/RPCZuiXsLphDDYprs1iUE1AkrqMsUPLy/ZQOfrsgkrKg&#10;wulJ1Cls/WQO1UlO/T9BcAIXY6IAAFynXDFrHD/KNqus7pRKl6ZD0anSqRql+5qmOb/7/r6Zaabp&#10;rilJpGhf6+HJTYTNkqPdJ9qW8MPytDYbz3Pk/f+GeZh1xVYqBHMRX1f6YYGSgJKbmE9VY/ZKbJN0&#10;KiEIC5RHhrVjEYoa71AsSXlpnRkmUt3lF2FlQJn5KHYOjtUbkQDFXOINUqV4rbBC2pVXii8hR1Xq&#10;LE9kGNixHUEegfZhVuhc8MnGx6gXVOswgcbDbnwOFcJ6iw3oFLpFtxY6hBzAm6DPyEfZLViIhhX1&#10;w+WoMjMUbkVPxR+DB9HZ0EL4E+azUYL4YEUO3UgytpffijhiYxY6dC3uqD0LhjCmWCh4hR6VNkOu&#10;dGNhGySmQ3Zuh/qoj3FPoUnqbMggbE8pvP4L76L8HESwjFrB74BdqCUWk8huYkqTB3joAJQHXKo+&#10;XqUG/bRPC34A9VrzDAwc02yM84BWqStC3KF8rt+rBurm5jishY6wen4XlMzctVwPX6TEah/VjoYZ&#10;eFb1qr5HUgeU1MXnjwI/G/6TPgTa1TTH1oHl+hhhP3hOt9jLCfygfWf/DPyk9eZ3gEZ1oGU+7EUn&#10;cb7KrnYRPE8VZDxa2a8aavkrfwHwffM36SsBulEYawaM1QNCb3Bd7RXPn8BMg9C+C0zSz/JrgRnt&#10;LksjdJ5WsAHKxfsfQ87Kf+67Jn6t8tvbmJer6twTkqYGTIwzMdVARsuJ4NtAb1ONpxS419Bvnw8M&#10;1bnxKaBMt85yCMqkG5gYRWsfB5Yqg3ofiOOVwwcFux+o3PdnpC1VNXc2xjirZvY8DEaB4LZ4T3eg&#10;qOWqvTcQ23COD6i+6hssn0HWdB/3Qns9ewfcpDmVkykxVV/N88pfyH0uGEy7x4UXh8QoWGPpmeD1&#10;7LLy2Q3mzPlKnuAJ0yt5sSSXeSp1NlVQUyqMjVFH5r+BNnLaogjxCDtRItv9hg0vK0i9zxyvSInu&#10;YBwrIzbT9JmqZR776WLpZcF1eptcuKSDzlDEmr4lx8Eb9DE2qlwEXGFOivkVWsal8lDuI/rHqoUp&#10;b2g/qTTqPvWzbCJompIoNnhEUe5KieA4tVBVv2SU/AqUmomI5/AvVBrdJDuv4ujF8onyCqpFMZnz&#10;nPJUnklZQY6qOqIcSDnABJWRPmC6+ydyAWQn2Ef8CY3z5hAjMGs2SCxB28lF1DfwAmUC2Q23lyWS&#10;YQh/1xQxgxQlC4mDyPC2SiIVdQ98TDiinPs+Yj76mwDGX2F+vO/wo9hpc1t8M56I/0qcpawV6wkF&#10;ZV8qJDZSdqLP+Hvy3Y4KfIC8t/UCLicHA5PwOLLbPRD3IOsF0bgp2cPzw46Q+8ylmIJ4hR3Ae7QC&#10;+SpcpjlSkoiHaxxELvgyNZB0GnvKjW91wP7BbQl4gOnZAbfnWCUrFAgwX5bHi0VHmdXmF9AblDeq&#10;xa7VbZJ9i+2tjSpWYErDluwyLLFmTRIfc9KbRbahX6pnAorQJ9q3bvXoZe1qu2kU0fTwUlAet838&#10;C+pHiZBajN8aKfVFp1tMirrRkaa2rJNoX6NpIohq6mWRq9H82r/9Z9FtBsotEP2uJtbuFHJHP4+X&#10;jBRqvC08kQsUBe9DsU5JVRGa03G58C0qbJ/OskVtjVMJH1Czlr8ijiLPm038u5Hrjc6u04ix3mhH&#10;IwGGR7wEeFx7yyIbSae6oGHUpGdAchJ51Q0X5iAj+10zu5DDnRcTDEhTR3JEBoK2zfrvREStN13/&#10;hTg1B9nthC/X2/Pi4OLq4xYEYkWdRiLr/pddUHWqFsxJKpwyLM1bkfmT/lZBR0KOrqN4zZY71Wip&#10;0S9U21o+7jyqmRH/YZukuSgZWGSlsZPKTL5npoAsaNLwQ36jRFeTW/io4LXevcRq533d6jKT7brq&#10;heWfttho54rfbxrUbJDccK5R10kR21T1VvmcRSlcvcJg0k2PQlUgpL9etrdyq663Ijn/dnW9eDrj&#10;pdYgyYsf1DRX/R4uUffKMjZFcE/kF53juWjlYtud7HtVyKI21hM4ZLqUGkOigAidnbRd7Fg9X3Y1&#10;b1hrKX+QYaJZrbgV90Hto7wZdpNLVd3xvcv2Ahec+ey3YKetiBmGlIvG6C/wSVM5+RF9qVqmPQjW&#10;VfA0PZDX7pvqAWgo3YF7CAfG+XPz4MEwN9YPifHNZFqQa063mRVosG0ifQIdtraiJrC9pr+QAlyh&#10;+KpJJsLLrdUgIcl9wvUQurQMdoIwxFazfGJP6B4mnjjm84o+QQw50bQ3MWnrS10iXazdyV/JQDNX&#10;IpH4Q/5WHc59KHPgQO5w7kp2gItK7WM+sP+OmWEC2dLQNTTBLvBRU38yx5zCKDGjtLUjp5ha6wTi&#10;b1plBuBdZLrsE1dQ01+6je3Wv8lJZV7o7VItGA+df0whjVZnhRymRrR6Hydqs+aG0xzyrMbf5ivp&#10;rH5mXUC4shVmZ/B5JCP7lh1oEpWomHeNibuMzKYGl5Q8mqh7GD1JjdW2hvhTGww53rfIrpoAxwFy&#10;uT7V5i6hqH5pLcYxtaPZNKYl+6RRLH+Pe/E5JrttUPSe7jX6Jo9TUy1cdDkV3TQhnCB/bAz3xkjb&#10;+suOckJTl2bTi/9WI7aWYVMao/kaTEAOV6kZ/MCqYhv69y57URXt0WmfXELJO/jRi8kH7fOFdWSY&#10;cbl3MHG0ZbNjCLG8scGGwbNqZdYqDNAMm4eiI+Tjqv8zTN8PTR0IAMcTVhgqIKGCqRCsRBE0gLKV&#10;VUFAZSNDhkggYIQQA4QRMl/ykryR5GUSAogoVBEtWFGBej1RrN5prQItWhVrq1UZcnWPevwDn5++&#10;31stjEJ2Bd4gKQ4tfK/rLfk9s13zqIyWZIEFlD+JilAZGPRN+5U7K3sovWgRs9/tCurE4tiToBfs&#10;dzgr8HjjKtaAIbk0otxFx6MfKNyoGauQZ9zDqAwoMVvVWqmOPKl0ZRo3OSATrDqKDH7Mpro9hxtr&#10;Bu3rFQUcR5xYKuNaVSt0HMYTOk7zcyVWEIoFMTdkLFf1VPcn9CrXHNwaSUZOsW8E9sHc2jgKDULr&#10;ut0doKWcZ/ZXZe8bV+P+loDNA0xAc/MgWIbHIth9+Ymq/pr/pEcqw2rvbn+FXK17tRWCafVfBCZC&#10;UQ2elK2K7EaS+zr5WNNyB2fw39wFfBZwhO9XRccKGyilBNWdhut7qpX7GqvThMiHpmXbM2BT0+BW&#10;AhTLpQfMKNY2W1Oc5LHNXe6bZB28XIdUqZmP4M+ILwv0lZVqZz5C81X28S/nnUJ38t+l/gYvCNbH&#10;/wi1CmhbdIpdgp4Aozxc8If3tCxTGOAeALYKzztIJUrhUwsn0Qth6QGJylLyV0kZekJyMs8OyZGw&#10;U5NhgmRzfIpiBPi8JVDOASYDUmT7gdPegyAAfOdOlZ6TWDmcBo6L5yyKRGFCE+OskgLH7DuB3Ia6&#10;ckthALJIuQSFKPLj7spfyy9EjMuG5RsDbMABWZ+3RHpFRnP3lDwDPzuMi6clpy06hW3CKwxLtBpr&#10;KX6LeKgHc76HbqjGUkIVPOXFuHJ5PHo5giNbgUz5D4GO8CfvROlKuNzts8RX8a3DE7EfGGsxJXQX&#10;zu5PQYZbXIrTYa5hPGc9FKSXJ/9L/lDnF2clG9BMRKwFUUzrz5EC6nJvogRUfnSbBmTwvMNLkUHm&#10;akkQnBQtqTiCLOs4tvciNN/2OPu04rzZJ7lAvs9Ut+20LMx4Pfwx6GGI8o+VEnXmNU8ljtgdtyuA&#10;Bfq9wz8isuxLSz9Btsi7vLRzVWFPUUC7sZiedc0cTCPsdDHZlTXE+hhmyxdC3XUzDPoGJ21aZbeX&#10;m4bKPOkyjT1glRDoaGXNHA4HypvYdEmHU6lrIcd8iJ6Std6UX8HcwTXmMBgx3fqsyqqQAW0Jk+03&#10;jl1jZXu5qFvZK4heas8aE+EGPFmPWxRCuHfKsLZQRnWB1vSqckPmXuNPVRNJU/pb1QUxXtp7rLmQ&#10;ROwtG/DTqWm1tl72Kr+6BuIeJcwZs10HVTZO4HDSed6K0kutRta5/LGWCrZFhtmwuyYsaaOuvDY7&#10;WqUR1nGDJ9XfcHr8klWk+kvkj+h0wxQRRb0bn9jWKwKa03G7pR78ctrPpk31uD1vjMvrf0mf1Ts0&#10;dCQatL6NGdHOWFrTsmC2Sth0y88JfctFyDPI2eZk4iB8j7fedlRuw+/CnZOEC7glC8bXvGV7IvXP&#10;eYL0TO1r3qNEVw2Z7x/VrU7lg8FkpYz/1PcuihfsIt+Fzwh+JE5AQ0K+HQF8KRzBuwKFguGSQMMf&#10;gHNeh+4Z4JZ2U2sJuCQcxULE76KSVEzxTNAUeko859uH+Ig/kf8LTQChxHnFBaDKLga0E4N4mgAz&#10;IMzf+LBgYR+kf6cg5tnq7OQjaTs0PvLshGD1Xtn9yHllp4wdhCHPZCRfLlwK/kI+A9mCk8T38ilw&#10;iV2VNFyyEv+N2FLoWfxOv1n1ZW6NdpuSn/oDVoLe2D6qMqL4SDX6OxIblIiEwK2+cdC3sD0ZUyRA&#10;IPGV3Eq+3w6ViKR1+IcirjC+uEDH0UfmPNHodPGpcephbcz2IuWMhhIZjUZhpCA7uF29wZcIrVBl&#10;klnyo2gncUaWApXa9QB/ScHFu5cKS/eOaq+ZWTkMDc70IeWROrAF2e6o3Gv02foPMqS/s3kSXq0b&#10;WD+rMGlx5Gw5We1B/BMcgT/aDQMHpFqLYOEZIb/Q9ti2wptZRd1BxU07FV05NNuvWYdGyyrCN7eH&#10;lE/6/9p6lRFPMbSMV4KkciOHqXJMNhSwpNYOKkPdqsUmS7kdBdU9IbQXmQ+OxNA9d5I6BRUhX9t2&#10;LGH4hd03ays3+JtNAcxAisgYzPIkSfUXDj5z7NIJavqtG9EP9S8XBcfmh/nnj+5mWGYGHFYdGNkh&#10;7JirKonVtAmYL8KA1uUsqX++8Rz7KwpdP1RzjmTWUeu2OM5pxjm3rX9D0KbFMaSXeJ/yV3b1V3/I&#10;0HVaHUxPmm+vZRtivzA711wM82jpq/2f/3JDLseHsk2XX59P6tWMNSBO/tjuxlmbQDi5uW9REPLf&#10;7sk5nFk3m/6m4xRnOqmqbV39xZhjphsNcOgVY01jHnVcT2kKpPhoKdwlpBFMwP3bqVr1krfOBoQ8&#10;+cOLQpQAl9fT6cXtTWe0y5qjk3Dmpc2jMbtaRnh+oXwDg9dJPaJbzf+KskKzit9P+km9T1Dk1Kcc&#10;FK6z+VVBEBpx4ZI2wdq8lYesRXlpb9oEIkViZ6urqDf6k/G6aDA0Rg+IblGbtDFiPIWABYvjSQ9U&#10;+8U/OD1Eu8RDhFVyN7E/DgLuCQpzzR12MkKa1KwG7yVGmahgd/QJw3MwL9RCdxxcQ03WMEGC94K6&#10;GLQm/amUgpudCUiP1IawWxYHGHA3gTABkuvdTkWG05xbzyKpCbdbMuDx6CzDMnhLyIh2ErpAXYl1&#10;Q0Xet1R6yJN0H+1TVDh7wEMyT4IIBCUueHvxKcF3OYfayjVAaofpDTaaUGPU/x8TCOz3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DNT3V1OHAgBgZSnqqYggoFgszyAoDxEXQy0oOBAcgAhCIIPMe3Nv7sjd2QPCDCEI&#10;AdyIC1f1eMSean1WwD2edYDHPXDgwKqtwvP5D3w/foVKddWEBTng0opN0W5VTfmGSf6qo/Ypvsk4&#10;ZbnVvK9g4hZ59X5+96ZoY52A39SPp4suNu6RdkniNqryI2U2V3z6XcVBZ3DSF6DGERotB+9VqyaN&#10;U02s6Pn+w2hbTNOuDet2dVWd4Pu2DhmOFbdun4XZRSFbBNLwEnNLXd4WaY/7UjqiGNUQnnRQ+cG1&#10;K/pncLkTn+QHNlWH+R7GfrFVuS/k/34oqfJDobr9D4Nn8eg9eWi/0LZzUNIi/rC9JS9WmrElNX2S&#10;3Nzil4QqcfeU6DDgUv3J78Kcmve+dzDAtmfzM+TGhrm1jaiVb7VMxtIFHUQ+PkN8Rl6oCZQ2b5hP&#10;DFcIVy4hvgL/JNWQ7yDx9E/Ur2pT8ETaA/nd28gV4P0tbyFa9KrmGlwpKTLp1PtlZ/CbyBNlgMwH&#10;GwUuy5+A8yA4vVCzQs0k9hHFqGi6i4zHxwSPJIvxAe8edhH5rOkh0AoYq56pPFTTDJ2QBLqIgfBV&#10;NSS5gfCQb3mBKIjZV1RjxzUeidn4a0I0faHmBukI+lvTT4X7TGeWMJXuEEUM9qgyU9mF39XzwSLN&#10;TXS26j1xvaQTBsmz6+PUPdTR5T3ocro+4QrmZsRRb/FqdmzQS3w3u9oHpiXcg4YVsigurLxD3sex&#10;umHK7dxNxANcr50pPqn6qC3NzYHN2vvLpyFjdNEJGSisg6JaMaVue9BzrELX6nOWatYH1/8qIS1R&#10;9lUyvvkhd1yRaN4EPwJ8zXzRH+AZc/g6IwSZXi7j1CNM7fGXEdQERRWggCkh6DXqNgWPmEb2GXku&#10;vvhbJa/MTzq8IoVtkf1dLoBeKO7ZLcLXwJGyIznnVWRp39IX8JTSsHih2mkTR01GKqxdQe+Qc9bc&#10;EQy5yvS8bqboomuq7XPJA+chpln6onYB5C1/WHNOOE3ZVS3JiQCbq0YtlUBrKo7HD4O7y3WRT9Wn&#10;7fqgAWRC2awRp4mLFokzVnivZZp1UDzYNJ/eLx3buFgVJ/ffmCZAFd9cudm1wG0nkvZGVedwz98D&#10;+1c/jTyiHl1VFjSgZsuPjxgi+FZZ7Tzh5NZI6yRxyrYO6omkcMsSUCeTtfyn+LYir2lF9nggrqE3&#10;rRwcqDfNF0BEXUGkHUZrM4MG4K+V10bGEJ7WMscqAdc+1bJBtGsPj0op6W6bCvRLe3aEFRfKr2z9&#10;MWu/cu+myLREEG7Kms9TfW44EymD/nJlB72HXdWGkbmaE9YdrmwqLf9R6QPKwU9kk6lXAhgqoAVi&#10;QDibfihNzb7PSBQ/pO1lPgLb5u1hbdCwiGPcSPX4gGyOQhZ5PtXRGrPToRkvyrAlabpLOukOQi+L&#10;Bd+SSQp98TvyA3Ai6xK1W9WfepMugIfmTWY8kWcRFGPHHAEg8xRHvNZpRdRKx0k0W0lYLFg2OJeK&#10;xjNV/UCbZiHcXHSbCEcWrH1IDkN7UsPIW7hw7g6qWXMxIoWeQfoEmGgjudnrOAcwp2vC4EEUN4cg&#10;0Vg9MYCuxQ8q6zGZ5jS/H4eIK2vDNCDZu8ROyKnrcxeSmfSRiHFkP4MFbKSWM2e9x7JO7lWVBQpi&#10;1hv3wSLmvuaAupUVKhikl71b+A82jMtbk4WHcH8ufq6J0abMuUBEaLfybhEXtAMBbeRMXaA3yJzT&#10;/a/SE2SNnw3LVH3Gl7gKTjf2ygXqzcbuQi/krrFjtQkbbdy/OBmPMTbOydLMMBp59ZrzRk3AUSLR&#10;qPU+z/gb+svbgTF2t94P3Fj2EcuFAsvWygDYXNpeMFN9u9Rv1WU01EanHMJWWh/NfolnWtfz+Hif&#10;ZSDglEZh0fpMogmTy65X3K9N1g4CWoc/WqQaW/1Y6oRqq37ZgMOfKytWxSErKsCUONRYnjO7CrPa&#10;c3mReGhZU8BZ/GjpTz4C6r15qIyVf2ns0/oqtzasRAxgUn2b5Kqqq+6v/KtwvDM9s13tcuxNPotc&#10;qQmcnYBer9o59SMmqqwO6MSD7bRPE2W0kKXV8oStbm6e4sVms7oTqGopkcSopjTNzV8GuRtHZy6E&#10;B+tfJwNIQt39uA9ootN3ajd61uEd0Ik1VAA+5ymepcH2m8y1O4O1KtbsbFPPVA5t/1ayD2zYmpN3&#10;Gwra1J7xGDY0+yWHq081OuNOICc3rp66E011XvguxFZ+8XlH3rUctu/S++R36UJ1vfyxaJHujGCu&#10;NEvXJZ6WP6S7Ix2WSes+yC8lD9dPBgpmHdLnqg6GC/Tb4GN+7YYf1Z88UIOTSCt9zQULD3PV3LKS&#10;RPUnTittl3hxv8m/5v1X6wksymC16Sr251RtLeyYlaK9hXDhqbpQLMLvmc6B8zze6jnqpm0WrVWQ&#10;zCD9BlgD1zECVai4l7kG3Vr/J5uitq9sYw+gCYtauUDsSuxDDtUsC4/mOojKcSHaWWSmZ5HOxk60&#10;XCaXIpPp02QPWgTpKQirF72kPfFT60fStZrn6UPMRPKHRRHMTio01sX+i/YPn8Ay9PNxS9lBBvI8&#10;pT2gDTEjGhm1mWKJEHqtKpe4RA8Kn5Mmxp0bSU1n49MXU+fZOws30iAniZ1DD3GPfnrDrNPmjJMz&#10;j7UnvKZwj/VepjHYOf0T8t94m2EUyNPoDTMEd4m1hrR1yeRYg3CFjjxtMC74QkEG18yu/zNQ538x&#10;JwwAgDMVUU2yikEv9VJvx0ZJSimKCt13mGq6NU1zH9/53sfcV9N9KFZ4I1ek7XVWLCtp7Vq1Wq1V&#10;24tX60ovfWRb/8Dz4wPQsOOu/wESsduOGDCJvbOCoX9hP2J9Arbqy1bCPGUfe6UoTZmW814coXiW&#10;KpUsVaAxP0seKlaFiqQG6tv1B2RrqRxXnYxNBThWA8vJC1YDoJrYh37DTzbKRZ8FaQZ9qb8wQ9+c&#10;4yVK151O6RcHa2/G7JAs1IyFWkhua6zXL5Uy1ZGu+6VNqh8cv5HlKldbLwYtyDLkNA+uuSJawcer&#10;+QeKBMqqFdmg0GS+kLJZhFYkRA+K9xunQw5JVhpafW9J2vWgq7dkVKd3PC7tVUdZ75IbyCp4gNvd&#10;7CxM5fU37Su5zB9pqGS+EDyv60q+LhyvGY0uFw1U00PixbrKBF9KsrRiYM2cJMR43rFNGqZ1sJbJ&#10;fckLsBWXdpQQnOH5HNlY4sePPTTBFAlymmuTmcKCppjoNaL0BpsQe7Fz7R++CeL66oE1o+Iuc5Dj&#10;SclDHWLdDIyTA6haMZzVLbqqcGauONBDgbl7siXU8vwNyWPkzSKr6NUkVHJvC5NMZaf4dJEpnOZ/&#10;0EgDt86eTTbzQ+dtIHqkyfAYMcuKFWYQ5vw3JRpie5GAmUIwSnqTfsen2DZRO/EfObuDr+G93Fwf&#10;Fn6bv8flMz4leG9/nrATsea140eB41Aqpi85yn+JMUtPFkdj28pq9kdjoeWZibNYMG/ZThUWxH8Y&#10;HIBFCsU+zliW6IPLDIZKou3fYiekKI2BtYEX5c8RJfc3XhdSwGcWhSP7BD37WAgg/JwYiFSJt+yY&#10;QE5LZEHXkSFpg/cwai074jKNbgBMdE+UL2+gAehdmAK6obPSZdxK6JRsfqE/1Cd7slcCzQKNCRx4&#10;vTx9RxicAzoFRcDN4BVvLTwCZbg8ReZBL+mZSBp8l/YImUEjZCdAZ8SmHAbDEGGBByhF7mUZwQHU&#10;Lv4YtASNj6yHEtGqzb1QI3rXOwD6FbN06YGmsRQ6DGdinZaBSCD2hxQFLlOzHDHwF/U4f5s8mTqX&#10;+Z38KsWPmwGdqM2RNiCLom1OBi+S/V7/Az+RR11aoUVkJ70Fwkk/SyVcQeySFMkO6ybLKNmULjWP&#10;D6Rrz2Y6Afc1H+Py5Zs1OyMM8kp1Y+Bb+aTqvdcx0E/FdSHBAFU4/SJ4U8GyvAPTCJOYJ71VeYd9&#10;SrbKPMbqllEVYxkAYGW6GjsOAMbGCHdgzIAHNsvD9DyvAjmgM7ow5RztQfoNcI0qycoS0hFdogYp&#10;raGvdEpaWC9hrZIO1Tmkf5DtrUFiZbKRqtfbfwISKzmBmUB7xUcvH2DU1OcSAtwwcOiD8jr1Kyt/&#10;yJMYEo5Lkg7/ULpPcqflY26LNLr5q3SjdLCJEesmy2xw3W6UPaoLCVwNBNRwPOeA7KpMlzVAsOks&#10;fUjuqbWxygBHiNficP2LrEfs7bpLzFUsuvZMbmC6VjOUv2TPVY1D4cS26+rMkjMBHaph9nqPC6o6&#10;Do9RqbrFZS7ClD38ixYO1EVZpPCJdlPup9Llmqj86lw7NVC0OK1O9bgkb/eEKqy0Y5ut8njZbECA&#10;Moi7zEOu+MS3ZLQpHQXti35W+IjuW2jIKjlLAKreFL8qeaDadOD/2X8qTexnqSeVizjf7l6lUHNV&#10;4YUKe376xl6qU2jlEUWhIjPjMqUQv7J1Ib+T/tdimjBD2/g+iqny74s7FNG8JOYU1c2/lTJIJQlX&#10;7sohJ0X8sH5SJ/5+Ywa5SzLn4Uyula1mDJBuwFrbbEInn5qXip+FJ3gMap24raidrJW0M2mkm7Ql&#10;eZYYloExpwg1kBUWRITIt/i/IuxAC/cn+BvwEmMQH4eEtvU4G348rxMbRuXcDUQFFFd4nfCEHux3&#10;xYfguOQQ/DDcFbMQz0Nct57H/4lU+GtxC+SN+xHsBZrMuIENoA9s72KlGExzxOjYdLknHkZMFDzG&#10;/iQm92Vj54iXSdWYkfg9GsRyiF+2hmM+xEP/AGwpMehejtGIx4xL6C/k17YfUBNxhcZC8/CDHD/M&#10;XSMtWIiOaxz3nkbPq1sT59CDas+oORRSdYT+imaoIvyeoTuVw+4hqL/SzDiJzChhu2XIINVFO4bc&#10;x/vLstCdppn8XehCU8LeBcio0ZQoQ/oN56LMSLf+p1AKadX95XcEMev83OcjQm0Tw4x4aHA7X2St&#10;Ukr7DUnF37DrEbi2Ie8IEl9jzpIj3tWCxPnI8ir/qE3IV+Z3oVsR+4oevxL4k6lx3SP4vtHIAGCh&#10;foFdGFynemlpD78mFpdOwXeb9+QthzuarmUthBsbPRPaYXW9ZudL2FA7GWoJV9Xk+wXDWNXrdRfh&#10;WHMvowh6arS3i4Xd1YmWG+EWwovtXB2ZNc0ar/w30yZTavbMtYzvNA3ljexoM1YVntlSZiguka93&#10;1OtKZ9y69A4cf6c1+i1chwVTGrkg28KCegR0li4xn81tzZ2rCM9fl9FufFdYG/fWMFL8OnJWf6U0&#10;JviJ7kRZi2+XdqT8uttB7V7eaadUbZ4g2SZJNSbmfxFgMKlkxGQoDsoZN0Yf2JTeYVjBdo9bp6dz&#10;5kcm6RaUPw9O0drx+n33a2IFKjdcfU/k5oSru8Uam1YlIMO+CD7QteJLBiXnSvaoPpu7Pe2WLp53&#10;NTZdmy3wjjikEQoPBvWpzWL613Oqp5JstzxVkbTGqU31N8X1/df0gcdxPICAqIChUKIYr8QRpmUq&#10;UzYIQShLvTCkCDIMS1YgJPnufJNvxjffEMIsU0RE67riBNzV1kO8qqfVExGBiloUPeFwNPcPPH/4&#10;PF6P9+PxCeCfWPoSDRAk0HbAySKfveeJi+Wh6e9kJyu2J7+TnqtM5rTjz6qSQo1xc36yT5QksHqX&#10;az/WUhPECsU2CFbbXEYnBfNmbghDOEv7B1Ql7suZkHnXtKQ7SSMFHslBeJ7gGsdU0lWbGoJhj2pn&#10;t0xgDKHMNRdFRF+x7FG6qN1mFLkgTjIrgq2BBAMrsBc4m2OIvwAephXiy4HPSZ2SQHBDDITJwLiQ&#10;VehtkL9FidqCva7OiBL8jbUE+QaytfkPfA5qNOuCvCGuQRYwD8xmb5bckdBTB7FP2N0kc8wfa4wx&#10;Q0ksLfgnZAL7ZksI4ou+cpmDf0IH7SfgcPSMzRj0T1RrdgssRdYb9ADfg2v3ENiUIizVDlsj/zlR&#10;iGbIQ6J1yEmiNzgVsSEsNy/CtTLI5QK0IF20H4QE0h9t7oKvcY7ZDHAJPWswJh4Hw7MmMWuNmouj&#10;XOpCIg3pUT+O3gzPk6+CLeE81afNw9AT1VoXFcRVRtm3giOKIJsb4CYZucwQcMOuGFqKa8DsrHiU&#10;2/iSuwIZaGhIaEEsdTHbpuHMeuOgUej3uiub1VCmptmlAHxIZdtDYBi52mYYoOTfL7MWn8NGDb3F&#10;G0FR5nzzUy5zV0bj4XTHeKWuL3NVZJ72Q9ZYoEldbE6vJ5+6kFfg8EStLZhiRpCzhWtWqsihYktj&#10;HTFRVqAvalxgnOndmJTJ33lUF531Oe6llp9THHFLs5B7KQCkigtsPa3It7x9DgdVo0Ukc5uKWQKv&#10;vKe8sT/CeFG2rZKvF4Ba/m4fnefeCzuGtbvyrsWt0vQUXIxgU9/yDvj/jzxdRHj0qeJLSh14Su/9&#10;/swoRVXZM7qNYklFkUky/rg6QS84CYczYrV+vNcpUxpxEbE9Rf1HiV24kJSU6vz3qTaWWXn4KP5V&#10;rnBwlA9XvGEGE4tVwXQOUcwnTDokrYI7NBr8WPQ0PV+DlK1OYanHyrfHHiYzKsrCZlSWlbjfnOJi&#10;VbP7Y7mQf4z9niitPsUMkHXXHKcLpV8EN0xeYxUitl5oEc+l9VEm1dbJAlJQPR67RmVZcyCsQjEq&#10;SPHTytW1pu6NxM7aIfaILF5YyPST1og20g/hZ8R2pj5oARBFc9e3bZ/6mhwSfU4aV4WL93A6FH+I&#10;h8Is5GeAFX5hBAqkuWfIUoAB9lFpImjF9MWrQII+ImmDVphWIRhkSwOh3cDO1BjVQWQyKVnphbzm&#10;OMqfIi9DjxBnkUe+H2QUcsedLS1E7rEVOA8ZY7pLpCiTPo01IcdM++Dz8HHaVfAKgHKvKgdkvySO&#10;KCJldTHHiDlZbGi87FfpC9+j0hNSpdsbvFUazs6XNEsNmfbYIfw2/T3aJbE1HYVNUSbtMxgK9HP1&#10;1yavJCbJy0ifmCjCUdUW8kVmoJz1LcHnlDFulyUvFefZ0di0wodphb4g/qR/Qm5L7UzfQKVohsEm&#10;4D7w69/7FYb1VxMmiEHtcPRbGVo3HDIoTdX87LsV30mNubVJ0qnVbDdsJ/mMaYLGKYutjJD1sjNL&#10;l4HzaLFBEgABz3fMdC1wXePudASmsyKJH67t/hK42HIia8A7qKkAFSDq3ymnwiW9oS3vWxauW19w&#10;1PbH+njesxWqOmlxvpFE8bG8R1/UTK3DjqyOvMytcSk//J41EPl1izpnbaC8qS+X5/W84Uj+kAur&#10;/iLPilWpDSsKsb1bl1Liv2KCEuwnjd7IM6oQvQAL+SmdbQF7/bY3tEzmbY0obBos2BK4suEhj+WF&#10;188UmTuPay2KF1i7NarSO7ZvKaKMMHcj2yv6l8TJZmvM9QJb1JE80xrDY8bONlsXXgx/0GhcnBpA&#10;6TaVTHqxtIn7ec46DVb2lrWVWlpRxDAh31beN9+vnOcPLWmXHq2N0jd5T9yT7NB8oPRdbHJjbVlA&#10;eJqutrw6wEl7sqLbc1QzVXnTOYtiV82xXMiD1QzGOpWwxs98QFEqeL/kHQ6J0vSCGqAlkU1uVc2c&#10;+w2r+ETYf+sdqwv9H9SV1Ph71lPHBcucg8kFwTjLUVVee5YRqfQUdpl/lFuLPhpvk5QCIXphp16g&#10;NTwXenNy658KL4e1aQ1Ekf6UZodowHOPulPs7rxO9UZ8mrVRmQdEMbIVXwMfLbbIJkHKmMRwcEwv&#10;bABoibDuMnQzZlF7DTYKi9T8Cbv5x1IceLunG9kFVzkbKT/Cp1hrFSXwJwZfbo6UWORIR+Ap41/Q&#10;M3A8zQBaAAwS7eqv42kxVN1VPC10kprBOf5L1NH43zwWVP24kdMT5Ve4ActSjuDLGRBBl5ywwPHr&#10;2DLjReQLspzmD5UDDgk92ltKwxhXzSPFiVCKWq7Y4XeFzJdPe9xU/ltOOg0pOHIui0acIT4ycJmv&#10;rMSiUzItuWvCQrKRjbQCyBTYluBaN645Ej2qsaKmQuPVKZSrn1p1Uo16dCudyEWnHnkvqbJ/R9io&#10;XBhyqUzeaXFa4i2NMAmFpxF/GgkeA/RvXv8Tbmr4oUOLaa8DRg4G7ZZ5Peo+n+XtMtK5LvvV+p62&#10;Q7nddh2tlwuc6SdbanjVS6d1D0qsDXpUkxWv9EW9FXrG0vu+y1wbnnFQlRUaoOn+kF3p1dXZvPeS&#10;y+F223zG+o7W7n0ldpeaTxYepX9p+q74uhlHe6psk6G1MoL//61GRVkcrJeRczfstwPKXCKA2WWT&#10;z/VKbf+LQTp9SzpBAABs3uY4mtqyizY1I5UFZqVlQlpa3pmpqaAg9/0DuURO45BDQEABBcSDTLNZ&#10;tckaK2u2J2t32qzGrim7D9uydGyfra02m1n+gffTe4JZAlN1w1k5EFvn9bqMuDuuu9yk6J1ODH9p&#10;2EHbReEOf6HptuSUT1h9gF24OLCKydxF6BsDphAT3jL2ntTY7g91r2H7PCauEiJ2J/P/HPfEuUlw&#10;PFrQ3iMsCFtoWyou8L9ibJWN+j5MKfwKGYdMnLnszwdX8IIR0p4z/JSUx11MgQSW3PlV/WkIz3la&#10;uBj3uf2oqCD6pMNffHBprpUjgwesNeAbTT5B5xNW9oGEQPbZ3h8aViEKupENcynjHpDoAWyl66J4&#10;CiLpaJD8Eg9xoKX3YoJsFnnAUq8lsPFJQFNzoWK7TyhQ+BXc8I5Jj2Ure6iySMSKrgSZJqXTvSBf&#10;BVvmHJBPQlTt2EZdfK5924GKmPy2EkXx0rctV5UJATf1GOWIT4j1CcJemWI6G96dpvgEn+1cVMJS&#10;6l1TShl0scOmfA454NivIsVjbAmqjzGyVogaH77JNKLeGAjSNasu+vmpXvqEr3oAzX+zXnSBNZ/g&#10;g+57Wv+UXOeoNgb6oF2hzYJw7UVaWzylLVY7G3PIGqDNCKcaezSxgSXaSdVrn3Be4Zc/2l1pzMxy&#10;e2IMi3DA9dDwj5S4jlMGL/Scw2o4CMHbKIYb8UAr1ICKuWAJ1/eH2wyntUOBci1MHeYTvD6B2VVk&#10;dWVhO5Mtz+AZrihL+eZP7XMWf+hh+1XzM0hF25C5I55jZbXExdw3Zxvs4WMGP92bQK9mWP2tT9Ar&#10;/AZFeEbFM9evRCtqwLiB7MEUyORUJW6U1U9nEadrR5illFclW1gb6Fd3JLJnAMUGOGc9+0ncMk4G&#10;JyckSnidpxlYjUnCsjvOY28Q8pqRhDJyqOQlyUP1AgWUW4wojJG2CLD2ZjGj2QOZOOAd52TSYXYx&#10;Tw2+xGbw1SHZ9X31rr55lIXW77iG7mSM6I5gBUC/WIz/wm5kLiMJOeloLeUB92UxmQ7hizKGmesE&#10;s0nfARZhAlgHXBOeD2ELOkSD3unKJm6rPQz1C++uFop+IYgSbcEO1W+mLxJwwqwaD+mPhvw9XipL&#10;lJ4RQdeLl8GGGW/F58HFTJJkSYiDPyQl9YaV/0vCbmNUAZL3TT9Vj0v5wo+Y49IZ2jyuXVZUPU7E&#10;y4aLXpMX5Eu2q2kr5HmwKrpRLgLvYCDkQMgs74n8Qze19KR6hXW+Qqp6oKYgF1W99ZPoOBVAncOu&#10;Um1GvSSEK98X5ZB+UP64PYqyoOTDVtFoyo3gKnqZ4rdQHC9VUe6ZL7ltHLB4yi8YTqgyqoDmScHP&#10;1cP6eWoE5oY+ErURN61LLjxJdGhRiBHyjMYM/TeV2jQNZtKMTczQn7leVVXn93t32/9iFpeVtpmU&#10;6ZV/ag3kP0ZxLSpKHnrYHIBsxV42aQt3EpzGeASe9KF5EnqT0qQfAKupj3SjYd9wIU2R7kPFwR5u&#10;S1PpGjdJUbX/i7OMH4Wkt6eTnTXH7RBkSO39tpiCx/hT1ngElLTanA+9RD5nOgH2UvMN7jAqZ1yj&#10;ck3sWX7oumlsX9rBTQfc+5f3mHjEqhbPU3JQ9VN3epWjNrqjo8CK+59jOWIJUdA2Ab1ABlsnwGco&#10;V1qCwvo4RG2Ta0kRejjNFF4iOvL0gH95xUAH907l3T4MyVyd2ptQlY5heX4rKMVhXTPwx4QXHSDo&#10;OZLdngqeotDN78Nucb7R9nfPU3dWjLVm0e6juGo5g4KJqLcyH+JEVDGLRPSidrDfUEYLazhiuh1+&#10;jTsHZK+v4fuzXaB+PrtuLoghTuIHeU4TN9ROWMrJmfhDyitUOKlOEEkHUZdTYIxZugWZCIwwPxY0&#10;sLnsDHg8J4KDWjfD3cyDgRq5Z/iQoOOiACHIbcH+RG1toRE20scV35Eamf/kDVHsrKOkP2jeOmkV&#10;jNHLzcgfBGy8F+kydqmAtU5Sp6o/A6rmIITooHfCz6JF51H0WU6q8SxWxe1vHCLE8H7nckiVgi3E&#10;t5T2enRlPu2yUJY3z5hp0G+bA86KZOviWP8R54IQ7FlxW3CSMFaqa39XvVV02rAJkyaWykuxXyRr&#10;ONkEpmSUME+6I91WwaFukY7nZdNZso3b6phImTPxNmCXvQJlsi7J3gfr6vPlCw4pMlrxTn+nZq8y&#10;TAaqzVN+XbcO90CxiP9MZCre7P+e/EpxN3eQtkUxsS2YAVMMJg4wAYUZhAHuKXjBnwRuxVp7RGVZ&#10;80pdF+qI3iwNQZ/TLbC3Yht0Gfj1hNXa1vI/SOc0L3MTqCs12WlD9ISmwUQ5g9q0BiQCItXTIdWC&#10;QFVE28T+u60IbSNytzVWElnDNT9ioWt3tdhwXHyIaV85g/ijMTrnBGVN8/M0Em2rfjKRQFfqnoFs&#10;zFrti5ARvlb919b+cqcrUyOpWtHRLV5bjXO8AtoxO+1R2Ku4ZW1ZZbOEy9aGHCQ5zzyRtoFKbElO&#10;rKCdND4HHWP8vdkd8o4P1oRax8u6vGVNvZXJPQkiIkruecpcQNPcCuwubLZzTVkjwd9xMyeCZLB5&#10;0gIpx1pticW0ry2ToElGnvFeaBLvgkZn+b304RGO+m0Fd8DacBE50TfEpNWM9V6ovVXb0fWoLBFf&#10;2+m/e4q44Nyz9RnlW8eviXlUTdsn0BP605bDoTU8meawA8zaXGHV72JjUCXSyjoV+jk7m9OJS8V9&#10;4P6NiCpX855QgJydguX0wq3b6zP/z2Cd+MWcKAAA32pKsTp255Nj1TMl3qskkihEjuiQSrqnae6Z&#10;333/Zn5zNEfTMR2jE9HhFhvrg/R4IsdusjwVcu16PCJentWWdaz3vn/FF3gzN4kWwDF8F+Y7hHG5&#10;y4HE7lqeChWG2TiAVzhT8xNYLnkO3oY+yk0FnYhY5ZTGoOcBaq0aD4SuRO4hEORF0DiZi13gO1Na&#10;vIMXpV1P797mIQ+U77K2Kycre9n5qofqX4EiwAHeEjZAC+FjqcVwD1q8ph3NwNdETscuEo+DDuGn&#10;qVi+M+lB/Ytn18RpkqpzJAvhN5YgmQJV0QMKHTag3qIqJALy64BFpHTzUXCMaon7E+6gf1y8C41i&#10;bgdJsUi2k++EX9F48+6wQu5QZbuom/E0tUvCmBGqXEaxp1RRCotGntei0mu9Uh4Dcu2puAJoBbdp&#10;cRg8xN0JCkPu6eL507CDOtA1kqnVv6gIFJ41PClKKcw3BpA5klvGDOV82RcjlntOOcNYkTJPPdt4&#10;cPU/QQ/j2Yib0FFjX5A7fMT4gB+LnjAOu+6hnxj/LL+e95vtuFFQ0G3LINLEWcWvFfHS/cVoznv5&#10;Q+uHTTblZ2vJ6gz1hHVahB7cazk+Zxhqs4j5hchji7/rFzrR9GNZWy5bxRh8hYWVVbi88NuKBjkn&#10;YewlOUmyy+WW5E+KD2W2Va/VTqW1EdHA6ZLOOTfA0yWefBMSXPzOLYXqsySV7s7Z3BCqD85fW9eP&#10;1Yl4tSLZZTG7rS/7pLTfEZdcrPimqmdVg2puZWqEq/pphcucbmDYzuO3wFWltFsNJbRiJT9ki3e/&#10;1OXn5e76Gn1aELBzhiykcM925+xIqVv9eHKgfFPt+KoUJVDz9aIH6kWOtDkngeiqI/wueGp5pVsv&#10;5WptsD3Nat2/j/sht2nvPDRdqGxtlR4X/dbsnnVTImzSJQ3IOrZ/XuWrGGhoXtSlaquzzjmq7ti2&#10;g/8zdKAi2u138rz1pN2JsGXIDRNkenYAfp/6Nq9D3kRdLHiTM5M2SLySISZWPjv2EeulHFtoZO8D&#10;9oC5Gh102btIewXxcZboDWR8WQDyLP+wPhkLEtVjOXiCRCRbQsTL/sj6hVyj1CWJqRj1eKwPvRiK&#10;D//ETEfUgnfMWWyl90FNGB7vPKTLY6aXpICdsg6uGd6geI3cR7rUXpIx9D3okfkzHgKNJeqJdGRo&#10;pZiksLbwcoomNgiu0v7kMe9e5ipFu8RyeZqG4guql9AObRzQjUTCRyEAPSt+Dd/D/beOoEsJOqEH&#10;KyN7V/Tj/TQvPIQYY4IEzeR+dpr3C7qcbXXZoeW4q9aVih2UhH2laqKlkAHAmNTCZ9BkdvZWD7iS&#10;HUlwR75ojq9Yi0m18gU38EZusoAjErh6Hy8K5sZcPmuO6x+b78r26R4y+xSD+g1gjmpQv180DFTr&#10;RzLCoXDD/I1b4XMGdPk/0HDDkQUspjQ8EQhxvnGGz3KSMebz5Oxn45DJLvmPNY02yVdb5wF5Sonl&#10;v6Ip6uWWA1tI4L1FtOEctMviv3wD4m/+dcF8NM/cLliH8czbfCTEXnM2r5uVmWxFMrHe3kMZpSN2&#10;L7VeEVi+uSBJxS/Tpw+on5ee2BANtpS8iXkOh5ZEhY0iiK1BEI7ybQt8rPio9b3rFOapecyoLMys&#10;nU22SPpr3FVd8hmOe8IDymnVJemJqg9Vq+JvApcqnWMaoRz7YNhZuKW8T+CPrC6f6tOKp5ckuyYx&#10;lKXeUC8q2OkgnopfbP+k8pXFNKYK/RRx9Za0B6qI2p54DTC5xjMmEzzkQMO2QW+r3QTesKNS7dOJ&#10;DZStcC1ivrOc0b8qcOxxJhLFc1tuKWukxbsb8o/J65qS04qUjh38+Ag13jAaEwhOrxsOQyBx7SwB&#10;D/7KMcunF4PKr7m20wOW20XPtLMzpFS71pI9RZ2rHcqzCl9zvgVd6REcIB6M38j1yp5EQ7poZUfo&#10;Kd1JIMpvVD8fEk7dYohF3JxmGiuovxgn0X35fyO9GbtohvIdu1j8PH8ne05mSHPTJConrU/UPFDb&#10;lp3QQuD90ATtBPzZ7xEnQ69PbdR9j0c57TQATKc+neiUDuJm8ppilqKGOq9KyENpK5Cc6s6sh9av&#10;Y1hnZOkyX7YT8wp5q8nCL/jd0Fwiw6f2cwlUgfMUPah14V5hbmAutgnfAvvIywgD0pFrIwksaHMs&#10;lYfXrR2kY4gvS5sZX2pzSDtzh7b4XWQ3MqWek7TfsEXOsM6um6RthHuJS+hMNJYckTGYg/ojpwHv&#10;oF+kEMQZpn9tGHmS7VoaSB3SVIQU0hptst8J+qV23DOGneBuOA9y5/UfNBvBYe2/4ZewlTNIZchH&#10;nVt2OxatIza14wW6X9aUEZg+IeoQSei/D5lGxRum+LVRRwygJ8J8Nrq4LOPcjTdYb2CJ+SvoLjhh&#10;9pCwsMPsmvUIeWMaTf6EhZruxX3A000/Ra0kRKa/B98ll5rO+NWS9abbnk3MX009LtVa0FRAf1Hd&#10;KJsBDgMHS/eID0NbS/2zwuBrJSXJqv9vczyuGMuygUue42jxaHArkVBs97MSzcVKz24as4a6DGmG&#10;zTvpWcrTjrngTHVjdWrhOJhSJc1sgq5XZia9RRZVpMXNQ832zCWtWFs5GIzhmrLDfiR+tczL8wF1&#10;25bK89Uw5stUpqK7cR0Aqo7VfywUAURdU6YAnKidnuSAoW17Vz9EbjpWLFGgv1e9Ck7A+ioH/P7H&#10;cH3+NXkgABwPyAYHSLBRRA2KIKIHqGwFRYZsWYLBECAQyCDrybNX8mQyRFBwwVHx0MPaj0I9wda9&#10;arGeouKm2prCiUAdKD17evwD31e/Nz+hcnat76y3QJ6JY5cML9D+rj5R/rKtouqpaPSgoXi46tz+&#10;1rzzksS9nalx0v7my3Ht1dG7P6yLkIuaElYEKqJ3fbOwUIHW75ttp54wG+2U0IDOFrShnuYWSjqo&#10;IwULSnwpmPf3fCmVx7+WKqZSSx7HhVFZwudrnShQ1LH8HXVBvJjzPR0tDXPZSe+rZlgO9LeaWECF&#10;m3j94gS8jz9YPIpbS3ryEgkn4ZaUciK04l5sEVFWlbtGSnRK/rm8g5iS/cS5SO6Q73F5Qtkrj7Jo&#10;ygwdUL1FDpSxK60op5zhn0CNov7cGHSoanCLHlsnebShA6uXDYaOYOPyfy3n45lKOec63qUadl1E&#10;tANXWeOkATmpNEFLxStF30OXpD47euFcmTVHAD+US5NvIDmKiQ1uyC2VLJRA09W3l/uj1zVenJvY&#10;IjDIdTteDj2zSScOYQZFGvBJubHikOaMqqvoAihXv862QF8Bk8lzoR7Nn+thOBH8K5QND0Gv/N4g&#10;ZfA1zm2kB6l13YslYTNtTuL/JlLk0Wpv2LO8FbCHP/LuAM+R3q1nNZ1oUlIFWIAOxkxALEwY0g11&#10;YK/8foCDcCnnDizFP7jeQ1OJSVtP3IN8X+2rBEirsEtFU5E8GzVKqbe6AUWUKXFA40e1xYCaIaov&#10;hAfWUw/86iBvegbnLpRB57k5IipaYVuJKWiBzF8xy3CybEC5xmDanqzabEjKUqnD9dbEHICtN8V4&#10;As/1oSFszX7mlZ8QDGDOc+6AWcxDt2C4T/e17Ul0mB6QbqseqROXeSkW1Y4WHlHG1KZk/qEKq0ET&#10;RtV+lu7oK4C9+UPwY+CaOdkvTrPVdIPTr5GZAtyyYY6+yXYcVdGfJE2yj7tXlMrlkU2bC30UxY0x&#10;mYyyaJdtwh4Vb+fdaEadXn8q+BjArjvm5wu01g5xrgInLW/cpNAeY/CMRain1lv8Qha831ryWzW+&#10;Dyk4Ie9qmcoMUhxrzknIVJ7efSk6U9XXlBzMqJldr/1cAOeGQs4FYH5doJsOCjRpZiQi17VhUj/j&#10;1VxdaaMxoGBxwUNDA6824xf9Z37X5r16c8mZqIX6FcKzqw8yX0Sw7zL93KrXbLV+n+St01zmgNyf&#10;xdLagFbxQ2Y/Dy+pZjL5+La7jF1JTvqI7lTZePw5naICjxTrIqrsV3N1vhIe970uQoazm3Wt8o1O&#10;Ip29Ko7Fog/BfVU0/aC0TBBO3xIO5l+kz4iWptvQzVWRmz7RsCQl4iZdKstfdZoWyjdxf6QZpRO7&#10;h76tMjh9R7dqcqeFNDS/MpgEq5YULyWNEp+8x2STdDJtDbm3unFTGtmmCIyIIzuVF1cVkpfVEdxD&#10;5Bugkf0z9TfNWacPlADms9IoGvsoWoDny1/yA3Gjkp/7Gf9O1ZuqwZ+on2/8Fv9LYxd+mfAG/VY5&#10;EGlQMJci9PAK9u9ENzLHOZKMwxJYx8kuomn6JwlQsiMNvQ+JckOxpXBSyk1MCH/euAQ7iPSE52E3&#10;0cqgs7gr5sktxjdj59h/4Xxc5UwQG4kRm1nEMDWvfC1sxa1FELKN4OcwyEXiUko4Op90iDuClpEp&#10;YR/Rw2RzEI5OkL9yE7AgaoPXHCySuunci4voABsBEUtNCDMgA5PH64VnM/xsK1zDZG85Db9jAuI2&#10;IOmMXdgRpF03EpSIvNcNcoPQUN2wlzcaxsxzHsa6dMtsjuLd9KKyFrDI0subA05ZgOwciLJ4bkmA&#10;Rs3G2GF4m+lLWDl83qQPmo9wTBwuG8k2vvDiIlnGr1xmYg7Mf2x+wyPpxNJXGuEu7nYMnN2g2/oY&#10;bN95JXkEcqu/H9sGmerehAXDtnWLV76HBbUCLgveU3PBaxncaG5zWYkSBoGtJ/aQFpWmAXtbzIX/&#10;02Q2i7eCmpE9UckHwbym8dgy8JfG7jAHSLSrYeUg1N9gWTIBfaq3ei2Hpmo6XOJRd8Mb2yjMTGtL&#10;4frR3I7Cw3XjBTOz/lE7xstPEtZY+fL19y1fSsi1cyzrhNoVEebTokgfvnlf1WH3bPMrSbf9iDFc&#10;/na66lg4v6S85g8et6Cvxp8/M/O+RSB4lNhuPlAGrw8wvahwX2M0RVR+HfDS+JP4s0+asVO22L3O&#10;eLd60iFe3662nW7yAfJZEG7OLDm27bjpnHBexrhpaUV5wlMjVWmJMRhGxMfW2Bt2SG8E7DbYVF/x&#10;idI/U+x2v6AfU610aGbWgbOmBQRTF7sbJiu9808ZKDE7Y77BUfIuYYneIjsaPaz3kBeEmpjDSqeA&#10;RKZQ1eLjz0QDDu5jTIQmx2FI+yf8bFrwx8/yfZlH1XV5QwyjmJXOYwKV0GZC1686Hy3QSQG7UK7O&#10;U5MY4Kx9Aip9vLUXIYsHR3scbnX0px9gBItFjREfdhTp7ICf85ZpBzSDaae1LeCt+I/aDOibqEnt&#10;DNgcMkD3IiL/J3QtGuXDptWYm0c8nYv911FF3SN+ZQVSBLWwCKARdCxXRhdiujR/OgR3jddSX3Ay&#10;qoW6gr8PqaeMhNy/hyonxnzmUFkk5lFJrabWO3aTU9Q4CyPvUjm8o9Qy7YycH6m52rDUDnJKWxTP&#10;IW9rJVEJZKeWCskmYW2bfwNZor3m40Sm6jw99GSALspxmAzT/sC69H8K6vyviQON43gQFAQkyoIQ&#10;lJgaS2iBBJVLmgQUAsohVEDBcIjcECAQIBCYyeSYmUySmSQkBJBLxSJ1sSiitRQVtfiSqm11t12v&#10;l6JUrBSPSlsqot3pP/D+5fk8X/lWSJXpBC5qXFJDwDcau4QPwafoZNQIeAFtCX8P9qHJmxgggdJ8&#10;xWAT8tL7PZiNvHdtBfnwvMMq0KDeQ1kEx6F/C0FgjvBPOQPa49fivwJt8OSoMuC2fjD8MnBD77Fx&#10;HpjQmX13A1/rPvD+HbBqMdcjQINmm8Nm0BbW2fiD+6BrQgqwwhKXEg9wzaL4/YCgGYnyA7xMpnAL&#10;sNY4sPFHwNfws+9WwNvA9J5tmsNzXAeb7mlpDkmAGe62SQFXQk8yeq21aWc/VVluZ6zfEWBOyyyI&#10;RExzOeLQVuPg/hp2vYEoqNiQTlwrZtI2EkQpvKIeHxYt2j7DiGo3sup6WU/6AzMgnE3+vtkz+8F2&#10;zPhd7kDErOFofkyoB4EV3mPTcKikdMNH+vGyazS+Xlr+YsVFnUocaLcDfV1LJ4VlTfQ908an+1lJ&#10;Lw0j+YdirxAdhQsRSbihZH1Iux4v2x4wqussFzHfaGcqJbRYrbEqycUGwyTpdj0IIn3zz9oDVbvn&#10;ia7ihKR1OFGaGeuqx0UJ/FO6gxXOIZ7akcqJACH2qErNHMfCJb60eM3tmgGXLeiNumq7GThG1kQK&#10;cWDH7jV6a0XezgLdIbFzTJ32q6oW/kbsSfWL4JOYe01MgKsmqbab2YueqJum7UUF9XSXOoTXcGJp&#10;uJrR9BMpOMjPpOVpL9XEJU5gc7U6wR/YR3WDvAlNkfRocB7aX3/QfxJ52dDNNCFpMiutCp5sNLmc&#10;Vj8EbJbqVDTwLfkXdyBKaj/Gla1ODNVAspcCGJ1oHOCJUc+mqGAGUtz0wH8Y/hpQMZWwD8imwepj&#10;4CuXX1XD8t+X3lSGQjdJYYgU7NHn8rsJp9AtUIZgDaKFzvHo8BT0JmgK3qbg+RPqXoWBWat2Vbyg&#10;WVQGpYzqoexXdi1zVlQrxaRghCgpeuQ63JrARTzgB9FDcAlC4d5UX4KfBw2oA+HH/iJVLzzDLFa5&#10;I7a0g0oM4VC5ilMwdRkP+kY1ReFAGyBGynL4jK4o/jq8WieMTldX6zhcg+pb7a0gUCXQQv5Jyglt&#10;LDNLydcyaZ8rjmEp1AxoGvVeVgAFqVMoOfJzUOQuRH3GtCW+RB1mHI6mqvqN67lCFcUABaUrEeKl&#10;f5jSg4CYqQoD/i3tBPSn7ja1CtqqubwMlo+pSyiwvBTam3SrW53Wtz2tc1fGssjOA8mZ/DBNmzmH&#10;Gxhmnd0fxhptERX40VMt2UWP/jVpflsa4UgzTpUTS/x0LZK9ZJP9jaNJuzrUwu7YO+1EtiaS1Tqe&#10;mxy2zvpJ3jTnF8tQoYxFmKNKHOnJzZvLJG6upjPlHY4VxBHxqSUGbL6OTwocwHOnte1prjmW1box&#10;3zFC39JSmB86YPEubuZYmj8vHWNlmBJEs/RoI6/Szi3c0C9+7nhW3y+5seSpRlN/nSxqHExIfGj9&#10;rKgsRtlCLUH4i2ZDmSI0uDmgPJETarxZ6cnyMmjEj+lsQlbd7ZaO/1DzieOC9lndfdtgNKbRiRSK&#10;5MJEL8tQOVvwzOxf8ZqPms6JzSH/M1ZUU9hzBh+JyGcOn625Tw/Q368TuCH6NdKDACQg299OAixN&#10;tsoWQ9YCLFJYB1ESapufVF8WVJigmgC+v/Hj2pqQZmKmDmVfwU9Ke3we6ZX15+lcXUXDpNuYtqXR&#10;wcmK/gbQbR/BK+XkPkAzECX+hWlvfaTA3ujUkMB7QFyVhYTsxq2yV+wefVnjsM9NXUwTTI/TBgJ5&#10;bq+xKDDT6R5yUT5i56/2g0ZI4TwpKIxLgdPR/cQoKOaZcEjuGOKtT5NL2A26UPmMzyXtOkhCT8Uc&#10;FFT3tRpnxX+cPeAvlJ525apcZSAptJGCL/FIxYzeietUx3mR+h1qavCUjqEOYqdqqeoinyHMTn2K&#10;noW+gN3ctyHT8IfOCeqT6u12R5SDKiYpSCFK3BB+TtMX9Zu+TvMzd0HH0/wdfFLrrvmFvRmjaiZ9&#10;ejWrNH/R85BFzN49F/4VnXOuV91HPrC7pfRSbSOFLFLg6I8SgVFtOhj/k3tRux8fDsawcLyQ7aXh&#10;4wE+bWg87kUvQUL1Ee4ymKHd5Nyp2oR22M0relVCUtgOUQSmo+Vp7Xz8yFz68VDh4Q7hac7jg5Ls&#10;Y77h3XtyDzPKOgvzzR5XD/xVlOxyvD2tlGa/1HyxYh/FglfWDJJN/rdpTOB3BBDm8PmHP85aDGX0&#10;vN3XyhnuepcX4OvT8UfBFUbDAafiLI+FNkvpjy7vrDPlBfYFJnmVlPJW9500mhTSgHfRJw99k7uc&#10;d7nnQh4/5HTXWEENp7ZjougLX/v2H0qeMRpaX4k2eHpbxRUp1K2WUXGf/YhBUQPb7NZmN+jJop7I&#10;3aN9e+SFKC+uq7NYGpLc8WVpDsev/YaIz/qpdbpiLSPPurpy0TPAQlTdpkqbJyRTDnb4mFRn04fR&#10;GglSUEKUqNYus8iW+7jjy/K+EMf2e5V89pvWd+Jx1qiVVZ3IKLTkS+56pjZ/X1tOHTO+lW5xyNT7&#10;yjQ2f6OzQBUpBJGCd8e9qr1c64Hl1UeDH7aFSp6xH1oLa9exzlq66zIZTc1T0s88CVNk/cLK1YYs&#10;mcXhnPYCELYkE7kv9yNvsQBRtt09EFGn5+a1oVJl8Ih1or6afbXFtmEPa9gcK4tnGE0tjZ96njc8&#10;bRKtzMXngTvLqZhWDi8ZgOf+T3J9vzV9IGAAV5AI6GNZItTDBo1Eq4wLEkHQgICsgARC9h7f7L0n&#10;GWRDBmGIKC6o46iKyrnQ6l1VVJxVuaptpVYt9WrRK316FvXoc//A53l/eN8fXsvArDA6Kwxsu2PY&#10;X5TTvdxIzgt0ikyxWYPhI6YD0EOhD2YCeEcQ0wxJeeHfbYmJ6289YJmJIbhl1r6IN46V1t9mhb5Z&#10;QdTdaTlR+FvnfWtdHrEjxfpVlqedYsuHbg+eth0H7w18bK9LjW2j2T/ETfjY9l9i+lxCe0dkdovY&#10;Nrtui2FWSO3COZ4VDnf0O4vy1rZPOZ1ZvFCBcwTqDfS5YsED/miXJTWjFenyxCd5UU5RzOybcxRG&#10;Muz3bdX/b3XJ6c5PfasL1eFeX3QeKPTe+0dWfbDGtwBq9p/05YP3t632YVKLfCIvNX6jR+YWxoIc&#10;T5z+SJ+daGPPClssc3ZaSEdRCYGD1MVNMOsonYpfo7jHtJCesc+zd9HYWDfnMPNW5SjvHGdugVTQ&#10;zZteXSC8IXQlj4mzRW+jijXpsszeTOw4wdPWTrhKvtw8RQ7TvpdvpqUzR1lsxnagDQOwZnjlFeOc&#10;GsFY/lEeSgxeNcQPSlckh4Uy2YYog/qcsqJnbuMeZtj3OTYWWGSuJ6znCqUT5IX87cx86h3hYBOX&#10;0Sw+VhHJni8N5UdxcuQVq/K5CsW5ZCr/R6U+6oiarSF3TdcvELI8bxvPi6HGSSxMclMyTKiSVTHy&#10;yU3yw+ggrVIZswXJmFFVrJeyi9Rs6Big0TQmw3gBzdmob9RL9Cs64cjnKrBbUj+pXmUIo/s1KeIQ&#10;9j+a5/QSIlw70HiZQtERyz+nr9fPgb9ntupD0ABr1ABKRnCFhrWgIpXG+EX4cDXctNO1oK7D9K0e&#10;3dBtThGZMEnmchoB32zmNS4iXTe7yjOoF8x98EHGGvMRqIGpNJ9ONnEs5pOgi8rOZkh7acV/HT87&#10;xpA+h1WHqD/viBP60eyWbdR27HRLWoOUyLTvKjtGUdgz4GzaG9tJKJ9RZcMnHwNO2dbNz1Xcs+aE&#10;Fm35i395y/nq223LtOitK1sTBBcaprxvKZOYPs8z1BQB6r5TRibXum7Ci6jfOZ9ApfQtzqXJLwGQ&#10;Qz6/U5Fj+yWYUtbbBbN/X8XqGNYEa++EIYJ41KmQlkJuMgTuoYL4ZH9eGZS0tfUwHEZ546uAhmh8&#10;b9qSTDbHjZn/Qj7Qwg00lQr7NtuzKwt3wNWvkMPbk/mW+uPdj8g/od2dg6hSHCzcUjaXqA8Z4X+l&#10;ZAV2Q49T/+5PXMJlPfV+Ef2pfJ3D4T+zufmzMtvuipp9XrWw5vrua/wFWx/3RZL9jRd6K1EgrGbb&#10;ttIJwo2uBHgO2R8ehd6kQkL8JV0sXetgNE32L8fBDiVDiYp3KViNTWl6ErAMHy1K54yRzlIv8ty0&#10;9Q3FgmLmjrIEURRwNS9f3M8bXqmSHBcWJXJl70Rdkf/QfSb7Z3sJ+RIhyuGhZZIR2hMMNY0iGGIF&#10;mSiKA9gHLEPlc/dzH5Zu4B8U8NaFhFLRlytjRQ7J1cQGKUp6b16iLk35dRCMP8UYsh8lhdgIDZha&#10;wPkbn07fxntK5jF/FUbUVwPF4sWbNVytFJT7B58uuwU5KNAqGhI3iceVH80jaPs1V/xVmEzBOlsC&#10;HhAlqM6RSOLbvHzKz1IySUB3y8a3KliLFVtKrgA65Y5cFdeo+gqC5gXU44mZIq+mcl6PdoOe0Nrb&#10;mKHwW3oxh5SXlTr8hOobLpi0X/0l0URVa3bVDTHytIoSGGtEB8/9CLirew7J4Pyg1yTWCLn6Y/Nm&#10;NGHjNV9WfcjQ04xDU4yrFATsA+NODphw1/iSMEC+asqtA9EOmTTFJ5lVpmHYKFti+jckDXCalyYG&#10;BQpz/p/rbl7g+baObQ+b1zcQ7SY5o+mDvR7YjF9jj8D/RKq0nahVUKtsnOJaxhxbGszHyrM+hiSx&#10;G62Didf5e6w7ol6oQZbf3ceRbp/OlFe/13tDZkfzvAvZVuwZz2o8kjDtrkHOUOJcMsR72iNnPwxg&#10;gh2zGVhIBy0pmjfZsg9UqhLYdrqOVL8ObzTWboW1L5WeaUwNPmY9wjQHpLhr+Jv+hcg9pJnWw4hr&#10;1Ic+FozIyPEWQgqZUg86qZpX7moCBZU/2j84n1Qd6Y01tNWBevDSuIY53QEWqknT2Yej4h6Eh5E4&#10;UlJoHLGPGhFMgmHpPL8ZgmeMtC1PsnPPeTpAt5XGll5nceXJvbf107VJuyUSFyqlL4o5gd7Z68fF&#10;4mJ7ViCXETFdlxAtlIaONhiadqU9DJEx1gYLko5y6330+ZHKjJbzvk+4Zah48y3eSFOyXCvIwE0B&#10;8UIdyYlXix5Qf0cOSbKZeMQy6V7AnHNN9p5HT7fIfxCMxy1WXRJVRGCNC+ViTxTzFb7bFMeeIN2T&#10;vuOcor5ineUBjLu4WkE8u6/mrPAol7qJKCbyf80pkjwUodPXSS9IcHErlSuk9ogRA02ldH1Ci6E/&#10;NZAZWJZIYmO5gIdME+DhpWIRXKOgvPprPkXE2XhAWCjhZY+IHslKwVPii/K7cbnyIcXpyGT9Ve0a&#10;RzPJy0/VTVLhgmlxAf2E6AyDxnwtIWGqgHTpy+oYLkIu2xjJr1J8l10pnKfKAp8QvlCXxyFkAvXL&#10;SLa+VO+3T+Lb5R9rnSSvAicCUWuUVjqGfkblbuKwlqptVQ0AV6Mq0nFDWlzWaz5FtwrcI9ikux8n&#10;ktboayPHdF3G+zYF9hPdBU0JgaznCl6Rcfp3tP9RWKdvTRwIAMY5lUNQFLBBo1EpPIaFglhQLrkE&#10;lJsACeSeHJPJTCbXZHLfASL3vYgH2rqK6KpoteijLlu8sbJqvUDdunhV0VKlBftkddd/4Pfp/fAK&#10;2dN6ZXkfoNJP5p3k/8dQkuIPkgynYk6J/jCGkHqhcSO86KSUYvzRK0szapqxRpfPWrl4JA2xSsUu&#10;ercVZnexKqwFlHcclzU2L4ZXaw1JPiy4Z/lvjAMcsrwh7RQNWN4ueo9aLC6vAc0Ky4hlMWWV850q&#10;rvKsUyVeW+1X94w1yXhRt4HCYQ/UduQOA8U1M8k8/okaIIYn3Ot4SuoHDzg6gmIkV+yj3u7qBluR&#10;mVTa18rHmBUlLQZISTvRrGEV0A805ZX9wrI2hufC3KQG3+Q43vF69xiq4Oi2MNKIcMypDxJL1tbm&#10;e29VL7R3mgpLkL8+Uh4sD+9WiB5S2zunmGPVPR2pZU5mTdvu3EhOSat/sj/woLk9poT/vCmP9FC4&#10;otE3aBey38nxrsMP2s8Ztxdr+8qUwZTYXWkioHLfDhITrjrTM1OWxDjVPZEzzW7rvJ30Bljb/jYm&#10;n5/Vlk+aFrQ2TwZdRFLr/b2/x6n2R9Z2VFsarJqV9lX4iBmyQ7SbrGF5O6Oy7KmihX0uZ1zZzAve&#10;OI3tEZL/sl61T/SBKMUr4MoAb22mZIW7jylLGWXeL86oisIK4FcMQDQpEbFxJoAeBCpLj0rfCFZv&#10;viePAic3RikkYjxqSNmE3CLmYAnojwGJ6n5ZpbvFqMY9jbeFNu4SxQFRDW8fKBPThUsZkfAbEb3k&#10;WwkmbsmeQ6eQMxtsMiZ6KapQ3ivrJ65WbFIkB/DxNGWd+2vDDxqnoYQXJXoipwqs4jvCArAPOUL/&#10;EkJRdvEFOFrmkZ2BPJDvSJxFVcpl5HfSG5ie6CFTqvoCGrBP+KDHFkO47rzuZw5V1ioLBV7JXwoS&#10;BJlKcvU6MBsrKJqFYlVA1k54Hq5INCPDajn5KErW0Je70AdaUsBl5ROdn8cJvczwb20vc0b9Av2N&#10;M6I5xI/nFWlZVRUCrXa2KB106hqyAiCjnphIhLfoB8hW5LQhlugnURsGApcoXhiVnuG6QdNjDZf+&#10;2LxO8oL1wMzmlXObzRZaN++RublwrzDQ3JfZJlppHky4CrnMo+QqWGl+SwxF8iyrAimKIAvkWaML&#10;sLSrC6tDalHkIzO2NhRo43jWHKfOANKapMIV/LOO0cxo4SsHL8Epuu/wJ6eJafZRYiScZz8T2CSn&#10;270872uttnk4n9bd1Igk0K823uG+Yh1r9Kai3OiGRQUneR315IwngoltxQnV4ENnPTkWAut+IaaJ&#10;sbrawBHZcE2F1wqtv+2K6ji1qvMs3Fm9q8PJZTM72lOobpzlrdcLOEBPiyLjb/y5ZnJCAujb6CJH&#10;ivY0ehDLoCv1Y4HTssy6LC+qZsD2qyqqsmLHFBxatb93MedXRn9PXGU/O6U7t2AZ91qnMQPjp7Vf&#10;TwgTstpSySTwY8sUEYBSm2QLg6UPnTe8ajRMe6BmPva4NF6yUnWiwgdIxwHaEFWMTzBiCvLVKnZj&#10;+pwmDBhf/73mJ8FkZJe2RbSXUKZbK37ut8XQIfn89m7YWjxU7ka7CZsUifQ/OXeV2ez5lYuxEO7z&#10;/C+wd/wTm+ZUYyAW78IHxfMjv1KbEA4hX+OFUvw6dJ9kejehuRw/iYESFocPzaDvgCk2LqMKmOXP&#10;5Gqwf+tSRRv0fNMa5V5kWTyAHULjIsZVrTIiYTMeJP/O7452u/Ibtwemdu08xUcxEbwquoh4QJdY&#10;mOQofJjiki6QoFtKZDRpeJpD3i27te6t4rJCGNGjvKy8T0jHqlV+/gs1LHzEPc34Qr9IPgjypYvB&#10;fZBB5mDqYYb8CWU1MqUk5m1H/79oqe+lF1SmdfXyxXhvhEhBUvcRihTXNEb/CnW6Lti93xhv9JXV&#10;C77Alwh7QTb+gdEKweqxMjq8StOY+ztyWrs5FUM3aF3rEqVduqMRebIDegYBlov0Lv9v8Wxjjkew&#10;wWB6JgV5XkYvwX6B2sigXwQPG/tLj0G1xqe5IJxmWpU6D7lvAuKm0WzT3yOipdVmD4JDlmSG/J+r&#10;JBZ3D7n+Z4sehbjp9in+v3i37ZfowcJwe1fpStFSOyXnPfTaTkg5Au+1vYwbkqywjUaEoUm2K4Qd&#10;0mTb7AISdsoGeQzr6da7kl723fpL/DAAr8+s1vNvbztYMiC85fwtp0c07MxLQcSddUfiWpE1dVER&#10;gZLc2puEQRSqbVlAwYiORk8P3SubLzLN2tV2kGfnFrUeq3Lxhlq+KdkqON+syikGf2gCUhKh4438&#10;ODlc1mCPmIeY6scJFyTnt3UsMCj31JZ5btQ122IQkNncY+H5ciq6p6u6gbGu6mIXf6JjKCdY+L49&#10;LSVA9GfrZBxNfKBl4MtP8ERzK+EnydcNHxfsVqbU/cOTr8u25aN6vbo0iW/Qn69YUy3Vv6eNl2wx&#10;LGRkbr5joLC7kqMNA8C9r9qMawR31/gbh0R1IVtNMvHQ/N/N1yRzn6tWfUD+UO+mOXirNKX0kap4&#10;zUvWRDFRS+Oezr6uHec7ksp0AjA7Zk73Cbq7+p/63Uh0CN2wCQ31yTF9LV/+WdD4wHYsjH2Ge10V&#10;CfBpbngQ/3VRCH4VTM56rbZDlo07NanwuRiN5oPk4WqHtl86FgLriuWQT5PhBrbhs6AdF0fKlwq/&#10;4wwqaKKX1FClVjxTmIFByIWsDaoytH5jIL7+fyTX+V/MiR/A8SkaybfSdFAx0Y4UpnSXlGo7lO5r&#10;0n3PVHPPfI753J+5p7tssstjHWHtSo6ELxJ9Y/G1ZXe1ubJrHV+WsKSsDSvff+D5w/vxerwf77c0&#10;wdsJspeNu2dBowqJowrequy2vIK2QamMKLIN3SF4KIZFu4r3SB5IeDlBMl/pgyRKniYPje5QlCh0&#10;IW0f34//ci8AecAH9yBwBbTYcQtkDTvMdUIUCMb4hniIC/mjwkBlelGv6Cqgy+ZL4sH2DT9LTZAs&#10;ep7sOJwY4iX/SfUZV6+4oZp0X67cj5x3PA/sR41z+SoALzOzJYLIxVUjNf7Iu8Kx2tdoZ1aPqAXz&#10;3hAhfoW1RG2SrsUmg4dkUryEmyrX4dfcXRV5RLbjUyVOPJl7AN5GjpkJ8O1Uc+WUAKQ7C91qePTl&#10;LCehNX0z8axIR38f5SN+RJ8J1kkD6X4uR5ZHX3O3lweo5zjZKDB19dzH0H21tdlR3I1eXhnLZxiD&#10;C3DBpNE8s77mtOFQIk8YbvCN/E10XD8QnCJZoi/jMqU5eld3O1mw3syJK+/U9VgtguK1DLMJrIfO&#10;qNhaeanpXP44f7jJI3NB9Y5GYaJ57bIGTeROYW99T7C7OKTuzarnEryuwH2+tNI07RQve2kEreLA&#10;73XbzT2xPBoof1dxud0/X1419sWCjJOCY20PEvpqIls3RYpr77ZUBX0QIc25q8bEV5qk7raSk41l&#10;TgWy8rouq2qwVP/EPAOzp9sqWero9NL862qP7JUZJvp17uWEBfS+Aq91mXR9MRDIo01lh1eU0Scr&#10;v2ED6uWCZLts9eUarcWv6i7x4ExR0FflF4jG3NC8I8RwviidJKaK6PWLiDelpREQ6VSxOmAvGVP1&#10;0mucbK7WsxPJ6doxO5L6UjTCDKIdZbc+NQmW4ahv8fyNjWh/aX8ajvlUJMevwRRVe8NPYIOCyQBb&#10;fHFtpFcdrhXVsD3wvyR8u93EdzJnpprsVo7PCKhraRicVnk0t0FlwZ9M7VLtqmHFEYhr7etwV6RD&#10;NOy/GbWXdHqtRbfI8tnzsEXyZ3aD2KQyjXmekEETMwLWVLIUOCPM5u0Et4nZKY+gUsl/Ykdhpsxv&#10;bRu8W/6V/2pVuOK9F0N1HUhhmyEVoMFuAhVA++bY4+nIjRkBf1YcqDDIT+T8qGxWWqYEAQgQEhsH&#10;RoDBa5eAU5C/3x1oL+zrOQKnqrzYTPg24sryQSxR1hw+loFjjGXkAJlalChrV83PYcn7VHeStyku&#10;Iq0xl5Tfom5hZwAEPezXAYZjCZ6HwQnsMdsK0uIdrFL4JiGc043CZB8DJVdTmYWU5C5Zml0t45Cn&#10;ku3lceT7mGJFKLUkTKhcSiX5FSv/pjSe7cA56ge2LZhNh7AaoVH66JynSB99mjFI9FLagt/EAt32&#10;rFHJgK4rqUP6SvdljIXsiW5j2Er5Y91yvwDFHZ2Fp1rZo33HXgAk6TxYR8G/tMctlyBsjcbMnEim&#10;uguSRSvrb2fxxFvq65N8JNfqXT4/KR2qQ9ZMyn41vfBjycdNuKdC8aPJi81WSoxTrGtgtCHCcoNq&#10;q/a9WQA+RV3NvyD0aLPI/EO0qzVkwy3xoxbe56TkfnPemisyZhPuOyX3bDznKVAsbFzF5ihONdiy&#10;ngEHTTGWYpWfrsesEO+hnuaPmeLTwUyecTjbIfGUMSx3c9RbA5H/IuSu/m1xqE+zfluZdFm4Xl1Z&#10;5nxff4n/3vqOfmtNy2xrnY9k/6cmZ+Ud0/Xzfsko0TXmTSc81EUWWUb5aodKnocEauny8z5W2pSq&#10;Bs5zbXz1MudbWl0tauOqrRH9PFug6ZCfmBGQoxtb1PVFmek16rbS2QmOarp8cySsTqr8O3ir2keQ&#10;592uXlpzhLNfvVr4h/M1tVD8p026GpFZzv632hsY+NSkX66UPF1xKE1PPqiaXF9ITlcvWjdCvq11&#10;CHagZolme/tSDuLnHDm1VtrnPEyR8nIbmrqg9LFgUH/CzZ+aVPMMuHetVepZnBLejj+GnxW3rluP&#10;P5AuDtpD/EvWyf2dCFZ4cJIIqfIL51vEMeCxTR8ZBqks0shh1HdGIAZyBpD3Mo9UFgrK9fGfodcV&#10;QxEj2McrLCgF44EO3G+xdiiUE4LdgnOcJ3A3lch2Fj6G3LDYSwzhW2YE8kn2U9VCyDNFqNoPO8bt&#10;Rjzg8QgZQqn2Bc1CRhA+F0Y5qDdnOQqh0y5W6Cnshm0EdoRwtXiBvyL3zggUI9sPEuNuyb/Ajvh3&#10;cavhTsItwlU1j4ACB1UAcYObrrpOxnNckVDyoosbQlFCWzl6kHZm+uBBNPx/IWsn8FZjkZwFHtFk&#10;xQ5CiRp1+FWoV0MHtsJ+miauP9yt6eI4qhZr7rn4qwTadNvtyA+am8xKbJNmIcOHPEQtyVqhPGic&#10;TvofQBlfxQpAD+Pl8DawxQgE8iG20Z+7CDpitOLYwd6GDy4xMG64bnsesdevZLZiNloZo4QsoqIy&#10;Lypam54mNSnJpopYNyCo8Wp4MbC90SswDgxv+Jo7F7zfEMixhoT1j10yoP66Ltt7KsLIZPainVoT&#10;w0C6UvkZBS3d6UjizuYd2e7Rp5racvesaWnU5L/0s2s4UOzrVdDALCt2660/XJnk8KH+Hv+21YE6&#10;x1o38wqDXPr7xzkkIjHp2sYAXmvC/YbqvIvR9vVfF46Fvqn7qaTfd3PdivI2L6ZpV9VGtxYTTzDh&#10;uNAE1K63mjTcEWeYn9ONKh592rRDaU11DoX9CY4mdYkpqso4Xr4ytMqYXdn+D4v1/dfkgcBxnL3h&#10;WEGNQTShQuIgQSUIMitICyLSICIEJKxAmIGEhCfj2U8mYYNUQK24iqciLoqCCuJCRbqseJyitUod&#10;UKU9i8d5wD/w/uH7+vzwZdGI73M+eJ8l8vKSPAqIVfmtpDVEQGGHLRt7USIxdUUF4oG5Jhnb9hIp&#10;GT9HxeHPszeFDuBivsR/FLfJkzLPYB35Yu88jFtY7BGNrSr+ihSMsYR2tsUoq6zaNAVZJf1irsnk&#10;2EH0ae6DLd+gNYLR0AA0vKDLX4BMF8Ux05Gu4pfefohMiHqEIPFljqQMJFYE2Z6H95ffNT0BWwCH&#10;55pUxLrAh4oObnGCiZLwkEGYK7zg7wqvLH3P/Az6IFrvvRi6L5Z4REAnyrtJTVCL5E87aygMWG5m&#10;BZnIh+eL2soH+0UJkXrwslgbkgWeLG9h3wR1kgqfKbBUmub1X5BbsdUjGgwBokgDoKeMYxcLuihc&#10;zDggTfntvBDzg9Kr4u9IN+Va4JcQa6W3rI5NKB3lS3yuKa3lR71eKs0VUR4cxaRilvRWMawctatU&#10;2oKXzRqVPChuQUiTD4CNER3yG1BY8Cn5ZegiO0Z+DJr2OSDvggO9HskH4HqPdHkPYuO2VN6CNNpd&#10;V6xAgsyGFd3wzXkh+rmsFI+I+FKmwVuDc2R6fIi9VCbGe30wmQHv8xqRncZHPQpkZ4mlbqGyPfhV&#10;uw/yVIxjbqxgIrwFQQgEaN9ufgeUa+8ErwKqtXv8/gCk2i99CoB9WgevW8D3mmkPMfBYc8mNC9xQ&#10;x9pTZVcIY3Nv+RVEPi9E3Ws6sj0qbLRhlvNnwOF64U5gnUOdQ/KlVStrxlOnadbVv/M8yA7VCVk2&#10;jlFVL3IGLMf17oJnRpPqPKHvJ6EVSI4KqvdJpIftqL2xix/ArAG4kG9H9fbdaYwnVVEZ66gThqys&#10;GTK58g6/zRGqjBdQrdiax0XWxnHEbdGST8Ii2ZUtYI0j1yn0dNXLtOcbjxru8+p8N1fezTJjNOuf&#10;5ZRSB/SLch+R3XVQPsvxlHa6sMwKUv0qXGF8EOeWH59r0iiy18DjjYfaV6ZkpW700GfndLB+1OG5&#10;FxhfaLsF16j1WrOCYbKrprhoyPFH9UjJVasrBF201vg1tlQ6Odfk4khj3Ud+TYhM55TX49+pXZ/f&#10;xUI1hYU8hrP6u2IXqkK9uGSQ/JkKKS1zciJ+Fnlbu2ANknSTcOQPmcv8khFpmouF/wix0pgVjftn&#10;qmNKUFaMqk44Sn9PvCsLoCqIdNE+cjR+o9zOiYu7SAzWhagvUGbSCk8oLOeFzb+qfioVBXeogsom&#10;/JcTe8Usljs+Vb6e/hDPlIRSFdi/pbvIeVhUBe7UiqqBR9Y9iImCZPIKtlaeXhAwIkAyHLwLb5f+&#10;hz2G21ZMMiexXOAwfQCdkPGpIFou30TWIk8Uq50eIZ7KBBsL6B0ImPpCmyHmgrAOG1WsDLbH1imX&#10;s9tQg/IpcxB5C+6idyIg+JCKIxSolHwCroTXOC+DRuFzNrGQCXzBtARsgjnzwudXUQjRBn2HPEWD&#10;2DlIFNrLPAgfRWfoB+BILIKqgyaxb8l3oHyc5pwI3sBqbbQgG20xbQdt4PIFIQLZoJoMKoD71GvZ&#10;gXCgOoFJQK3qdHoDFKGuoAAwIM/fVoEf1efJz0FInemMKl8RYzY9ynp8heldZRNcOy8ED+1vivvL&#10;H2zDOBDr95aqxAnG668Hkxm0Q83rU3dTVjeNpatcfmuczJTafqjn5vxtvtPwOP/TH9bUlI58EiZk&#10;ScEBrSE7zvov27s9aZDV2Yym9DPuNT1Pa6cdaczjgRROw9KseFdW/Uq+qV1czQFBpPkZfVvRWyMj&#10;da34/0umyA8EDTV/TOGyT+/JTrNkJTX+lN7G2NuwPXMZraHut+wWSkZte+5i16yawwLUrqHKuxCz&#10;sNTuE84YcVSeEnCu6v4g/6bI9B/Yaxt+yQxkvqwvzEYZ2+qM+YdoOTWn8m5SONVg/htXeZWkyNbu&#10;jv5NyRWLbeox0axRGz5WoZ6run/Tqfp/5UT4Xa/T5qYzD9RuECQzqNUPCjxpO6raCt9ReAZ58S3X&#10;05W5wv32FO1jEcniqCpKam40jXXJRPNLbvKuvZpf7gfUwIXRTLA6sOgDw8nwoqScxq3sE36kqPQd&#10;ZQbXWZ1WvMYe0LhK8i0d8CdAnzEHParwnxcC31SPlDT7bas6VerG5BmUZaUM00o/UTstU08Rj1OO&#10;6NwkTFKI5pW0yX5IpQaOWWZiJxRuxu3IgLJ7QbhfRRb/02+1wbT8GTNM/1AyS5/SNUlf0/hafcUE&#10;5ZqmFvhIUqiz5b4O7sQKxUPLc2gLGGj8Cp6BnBeE7somoMvPSi+U3Wa668LlvfRHWnMFQMvVmCnD&#10;KeNqEuhJukS8hNY6FGN3oXErW+QbONTEB46BKhYEWE8B7294qDODjvnMaMbgbPot9SH4L1qe6iRS&#10;R5khbqJxpPf4QXTE4TzaiYqs4uFhZNokB+qG9i0IG7XnsHcbjmuu4yk+T9QX8ev0HpWKCKQJiGai&#10;y90Rv6jydVuBfU30OkwiQzhmpYPpWIJJHRQBXZoXagITj8cUYxuTeuP2STyTpzj9eVOpKTtHuPt3&#10;d6d0xrF4M7tl4auzwjJm16lzNub4eVrwmbkfnXcXeAvUpvXSqaJJQ1+8TUI/4sDpSKKKoxL5KcLc&#10;9F2xacdSorlLeLe3OaT1ZT0JC+LF8nt872UWCRJpuixuQZ1zoKC0cNj0gVRZ6qyv2mqWehJixjHS&#10;48vOfLUj4wXffoc2W5jsldTJfxy7KOWC4PPQ4jSi4H8M1gdbkwcCAGCFoKgQkCEKHCAuoiKgMi4I&#10;CJJASEgI2cmXvffekyQkjDAEARFQ1Ja6BxWcrXtWUTyxVU899bmKp8+5qmBR7vr+ile/NoN9Xalf&#10;ksS5q4ZEJYjfa+JAseZ4Q0bjqfIGIdnZj4oXE7VCzHdSmOBP3DJ5ErWA2K94WomlTKnaiq4B05rF&#10;WQPMam196k+sTt3J+dOi7XoAhDBdMH1tSCg9rvynI6t8t3qtBoJyacz8d1Uw7V4KGw/SXUH1k/r1&#10;94tKqCOGkSwUPc94KLWHMWaSRKUJzab7oEFTpHVn3Y/FDlOUbRx2yzSoBiG+mtG8icop8wtyJ/aN&#10;RYIKJQxbxgsfU0Kt1KwUWrP1QuoRut+WFBUQ+GzikFLjIgfYjyk854qzntyEdMWrQsp+dMXxUpCv&#10;XGGkl1VznF+Qtbhp5/NCH0nrvJn5hRrjPJ16HhA7T0Y95w85X4WcN8Bcqb60DeK6OZZzxUl+h3I9&#10;7JjvJVdRkeTbSKKjRbXbkJBqj/dTIYkY5wUyJ8n/8Pya+p6m8xiji3iTnsWzVus317ysxUD1Lc8s&#10;wUWo5seKzaWhTZc4z8t3BgLEL5WRjYyKCSyyIbcQh/+zflnWYtLtuowlpdTv/NroPbwyX8gsn+6L&#10;h+89lzfetd1sLLjVuUARXrJ7i56jKuO1HSXuR37cPKPiXhWihVpIwUc23cmqJH4NKJe0U6YayTEh&#10;3ME65aw7Oru3x8vJPboj1Qze0NU3R7672LrtEScWztjaTJQhQzspFScxpi3rCxk4XFtOlpqIa1Uv&#10;GaXomrfFVHHzGxiz5+kWeS/Wd9LLUPV2EuNV1YBqirUHf4Kn52wlnyCN8jqAADJM4GOhCrpE9dwr&#10;GSoJRvAphSZNFx+MoKneSclBhbYcVY+fQxolsKxK6izyMSUNQAPB3FjGEBNBHGAv4igqorlivmfD&#10;Tf4REXPNmLBH8i15StQiz4mgKEsVfUEd1l3a4VpE9TdGuHmAMMA6KH9CJnHh7Ie0GP49Qg/9ngiJ&#10;WMeyS4Y2xHKDZB/XVPDDlDOSBwRFqtMRJPkN9eOgF9Zkw36PFH1VwDBFYe+IOLIm/F0JwLpMui6D&#10;4w9T7yviyiX0UeXDfBWrXm1PH+H8oJlKpvHydNAIgsyuTwheYTlghtX8hoxXeA1DaK3yg5SDPavG&#10;Mi/jpzTduAdkhHak7CytRjcB/cjgGMLS3ax2Y2hyBSdgfBQRkFJNjcHt5s/Wn12usrcGmj6A3GaE&#10;SFiYbOMbxtPqU6YduETiBjO8bD2lz/w7tAfotdjSOYzn1tnJMna+1RvxXsK1xYESzWDHbCcPttSx&#10;WNeKCHdgxDWocYeBsbDqqKO12oznOn6AnyG9dpyGYmihjtF0OJ3jeJNcz0pwRkeWi1udelCbqcw5&#10;5VCXHK+9oz0G/7VWITpbMV4bTNeif/c2Y79Un/fGwwVEhWcPdCllr2dTOgJIcL9LPsNc6r4YuVM0&#10;5taDPhv7ar63b9840ETXfCj9GqgVLUDkN/YD7yppDd9j+7CU+kF4NgFSdwmaRHb7X6craJH+zJR5&#10;DLzv6PwZotW1S0OQRrAnzDZeOL3lqQa9Sd/uEjaW3WuLAXyoiNYuLKFqVcsKeDQ+vukCNIXUHDCl&#10;d1BzG6kpePq+BsV8nLDfzw5pNXR7LtqwBYd7S9XXSvK2FQvj4fu2FgGZFd86i7CJmHVbcLAJXEGb&#10;CZpKvN56If0Ypa6lPKWZvqRJN79TmFG/OuSqId8z7qrnTKCGdZ95f686JSby+/BH6P3CHHIb9oTo&#10;AUCCDUg0rHl5V2WruNZVqfLhvz5gUfSIi8IsukZp2YzPDqaa4jhEP0dI01KYO8gK4Vu2n3YA4HFd&#10;jCdV+/hO9rfSa0IlPzIvTiwQ/nflLmm0JJAIlWXLfgrr1owr/DPZ9v06nu0JZS6dob5CQzEnBB30&#10;Hk4zrYA5zU/BHOZQhDs2TfJ6JfNzNYJbMmBluqhToU+cKVmgWh82pNapz888Z59nTLVm4R/xiSoy&#10;ySr8a9bUJDFAzQBuSPHoS0yNPHfTWk6wMixnjCdQXYKcF5RqiAkjIqh2d9hN1Rrdp6Bom9PcaN6B&#10;zZWnKUPwaxR9vGLSYtVcCpQarpZVTgIfNGdKWplndDNzuByYfh3Ey1tnQCXcFWw35oZHKsNMQJDL&#10;etn60FSNztANy59hbfoWLgw/bBCQeaQHRmhlJfU/JlBJDP2h6XrOIpbNXAvRcYyW3MRgPswyFm5Q&#10;RFmfBgdZXtv/Z0xH9tpWyZ5jFtlkHEm1z3aYtJ/wyPYBdYKywL6+eA+wym7Ifsj4t/0MhM9665id&#10;mM5LdlDDR+QFztnBKkumc8xQisB5mmSRqEkPnD1Y1eyeJsXiwe7jKBhJ7TYWU6n73fnZQ/QaNxgi&#10;Z+6s+SORx11WMw1OlXlqRoNvmzfXCPS9ZRUNo1IJMrYhgZ2Ivl3PJO6s1tZ1Iz8Qpvz/Kl5Nofoz&#10;sw8COF8HpJnR4otPPMQh1D4Bm6QvvGhQknmu+4RuEjbQFir5DeFuHWXtqqxu6SLCsLHNROQg/uem&#10;FcVzyRsDodkHaKRGEOQw/WjDmsT37AP1APiClOFjgZimXvcnHa2U0b1CQi3P70KzilALO9yEKcwf&#10;7VeQTtyptuUb35Iord3ZB6iNLWshN4BvzfP+tpy9PJAG/ib5WDcH1G4q9Sw07hWHop7JeiXgql/Y&#10;PdIU/F7igAxJNiI18jZg5Uaw4gHz5rpfVDnctOVH1Mr/c1jfb00dChjHGcoIqECDRu9NMQoYFagg&#10;BiVQGQKykRCyd87JyTmZJ3udbAiC4NbWPW6VWhWxttYKFJ/SWsSqqDhuH7lqxaJ43VxnvaX/wOen&#10;932eL5hOMKNO6FjkZdMwQp9oGLTCcF3yuu4qEgRsYk4VkmWpnAJ6BdTNV5cVwixR0/KPkIfSjYun&#10;Kt0yZXKO6ho8mcDR5Cvm4WKMBaq2oCJnsyFMHyNAuB1ySIQICvm9Ekg0VEcARFK4lCqrBsc+XSZf&#10;IBdlIPBL5OukawpQeYVQoCpWb8CV6Ie0vUHHsUHTWrSVo5aWQwm8LpDG+0IYAbFoM8VVMG+lUOpX&#10;VOX6wX2qxel3oR3qd0leOFG7k7BQEUBf4Iy6TfqxYDyWZhnQkhjPkMvgE3aDspTbzsOrempzBZ9r&#10;skoOiqdod+W8korQ9+l+ENOXJXGgOIODUAw/NzpwfajBXBrsc2htzzUh9FBdHPCUcV33hDPA3qMf&#10;WuXnsQ1nS2YI3hg7c9aKjabP0qukX5ptSVyw2FJHCMhbrfioFK3Zdiz4vX2f45XqSa3cugiIomut&#10;Ds4UJmIdqhnh0GzLiz/jE21f5lCEPfYZ6QkSnL0tiSftcEwl9EI8x7oov2Y3tjcEsD13HleF18x1&#10;U6VFtFXuCDZcr3UN1wAszPVTMYWrcX1DfSHIdh1NDxHtcXUlIRKW6y7hT5nAPT9qSD3qzg7ptvHc&#10;KcqaqvRAmmTvKmvjVtaduq8bQ2uCGTcbVEVP2M/8j6j9vPt+26I3Qo0/MalJXOx7OrMQXOsbi56r&#10;rvYGQiOtw54pijMVG9vmShKq/9saw0Jp2S0fqjvr9c3Pik6xjjRPon7F7V+dsuh/An2TPukLkTzw&#10;eKYTeBCYFy1VXfLrQoutJk+Wgl6+YnOQ+NuqgxurWYTakPVHq3X0ynXkolbm/rZL1A2c261bF73k&#10;H1jTmNQlPNlyYmYHAKzujt6qUjS8DzVZEz1M1VF1XOUnUqr6Xc0o67bmct3+6nbtOqawKBm1cydn&#10;K3U6wZa0s3qX+PacbIMNuIrXGN9CmeGYLQo5PrFq3bhiEMbq2sV7kJ8ZPzBRZQh7uKpEtYAfWfhQ&#10;DYgSlkGaHdLktGjtDfAd6To6Km/FG/UXkD3hFyw61e8TgrEASQTnc5NFM2T9/D2MWLlYNK8SDz+R&#10;dBXcUxjBoqXrlY+g3lSdmoUQSY0ap7IIb0PvqkMjZpij0OgJwVwm7xeXSWSC51IKIKyfDv5DJq5Y&#10;KHsl1xUQ5b2IPusFolPCqSFKnLqYVK4q1LzCu/6qZ2ZEvfFXQ0pQsrPHmgY18IfhAP++KFoRTM+S&#10;ZCi95RBQpY7Jd8iqNeuz7PLFaFTKd/ADnY60VJGm78UfU28zDEV8ZThidgZtcobaU2V7OSNaHT+W&#10;z0L5dSbh9zpm2TlJmB7KDwUyDbossizP6EjZKI8y+UnlMM3si5+kIluAyI/0HbbDwRFYPjYN3Mli&#10;mHN4+ZyX5p20Qb7HEldWJHxt2Zv3uaTGmkUZBjzWiyl6mdhmJrGhE/b58eWKMfvNSEQ3hIHBsGOb&#10;8xDwDSMVG+cGWP/BbtEKuI3YjdJrAiL2KG+laLszhtIuGXfmpoiAZ84GkkYmcv4R34aMuJDI73Sz&#10;XeeCux1T3TjpBzri38EZY37sX1h7ln3O11vq5Wl9orypwnjfTEqDeIf39xSu9LT3AqkVpHnvxF9G&#10;4r1vcEFok2csZLJ9i5snVdMGWvI4qvoNzYJaMat2ta80jxva1LH8Nv+XpkkUhcgWQFPYktOBMFI7&#10;YG28NH0KrGwYx1HRab5jfzXtErdP8qGWtr6Pg6Pnr2PWxjBntb0txbGHWjuXd/FOrvkXhSFc09Kd&#10;whI/bAkhdUvPNyPTqfKRJg4O1h5uIIYobffd+4F+g6JSyp1leLDqn7Vmo6Du4sr7xj4mtnySScrF&#10;Z46aZwk2z79jfia+Qhy13ABOxZy3bYPIkzdgcxStE4sydEkTtWF1bnaH9jpjxyoKeoDdU9Kp0/Lu&#10;577Q84SvM6MMNMmb+aXGWvA8cb+pQM6LGbVokMbJ9+2r1ccmBNOguE/Rw9nMgpSP+Wk1ODVR2Fd8&#10;UFMq4efGaR3Ag8UM9AgEk3/VDcHniSr9FcXb2BCTX3UzLMM2Bx2YECztooA8VmxhSmCbdFd1GvIQ&#10;/KHollIM/TtHphqERzOuaiiKR2Sj1q+6RixB12u2xBIMQ2hCmN5yz3B7QrCtFNKBM/JPGSqZDH5e&#10;JZfHKnYXZcI/qvKptxSg+loGqnypBcl5ahF6j1isMepLY2v1hYbmsH5zn+XvZ9kvCwDxiPrn+t3S&#10;Pm1oZTe4D1264hDk0UmoJrhC35yRhvxp6CQvUDqMN4igapdpPPYQetWCC08z/WR7GjTbeQ5j8J1C&#10;g7GSPiJGTUGVC6R60/EVS0CbGaR+DCGWhPQX8KeWW+TpyEXrYaJbGW1riB3Xbrej4T7jGIYEOZyp&#10;zgu8E3yOvY9eIITsHyraxZgjp/CqdK/DkX0dPOEYSP8FOoyRyVNgFrabuBs57cyMy9Vsdj4Ov2hc&#10;4toWNIAdcK3mRXHXeUl1nfx9XlzFMmGvZ6ywWfzUcyb7AJDsOZp+RFbi6SDHyOM9V4g/wu3exDiv&#10;usdLicAbtntag6dhFNe33Bb23SZbXR4PH/hQ/pugJGAprBE5G0ey3ZLBRlP6NpDQmEiOh8Ib3hDv&#10;yfsbo+J61LH+8YhKw2xfWnCx46brN+4nLG7bKdofnO9bT5b/n8Y6/2viTOA4zulynws1iWzA4DZy&#10;E66AcpdLCcihHIrBQMh9TY6ZycxkJpODcLhKXc/VevAC0bpSqq1VKlJEX1W3oqK2xfulFY+qrBTF&#10;g7Ivg/sPvH95Ps/3eTrW+qw/nhtaX9I+kNbAO9E2Hd/OD2urZs4XRLY+DpkVzW9dF/BCbrVFuCGa&#10;kxbEEcA2EG/X3ERZHKxiHC0qYyx7g1ZVnssJRGurZexRtHP1dGw15seVh7/AvuR1UmwGlI95t+KD&#10;wiLnMeKhDLM3WblaCv5SmVLeCxVWlRQ9gvpqZdm+cEDdtpT/wl31B2O69aUNB8MxxLPJQOEjv4g8&#10;vU9gWyTbXVh4qXKTvUl2LUt9snaqbKcGrNtS+EqbWJ+claCd4l1LYesu8kUxn4C9gpfh4dB6MZey&#10;HOZKN3s/QA7Jb7ng2Li684Ogf1AToIxaZ1lxXEVpOFW4FPDnT2a2qCnCkORDmk/FS6O/1iZIyxjj&#10;ugQ5h5IOBioX+HjAfwL+LqfRg7r99ibXVM1InwkdSu/KA0QjBZsUOZLNGW+VpKwkOV11Uj4TLQCe&#10;K7sZZzVuQCZlhWZGfdyHAym0MlcK0gq3fhCw01Ve4sVyVmmoxKDYlj8jHVNOZjTLc4D0pMeKvWpL&#10;dKJyQnORMQjQdMEUXB0JVvr0gG7QLVdU34bGfBBw31UVgmGNtIQUJWrL8hFxny4+gyHNBD2T9spO&#10;gc+i3RWR0HXGCaUQvkjZr9qlv+zzSnsVZbtegvsMyg8C4bDyMP/f+q2cKUEM4pXvIRxA8PQrYj7y&#10;IkkkdUEVUU9lHegM43v5Q6yHcklZbFD6Zmgu49g8KjRN/F8IaLhBdHLU/CbiWl5X0ywxnf65sNfo&#10;lpQjlhpjo8akIUYx40fZJuN5yoyCRdb4mtXvSGLeGmgtmebAwr8kFlbu5bGs/Ryvhp+t7XnlfKO1&#10;LH2tINnqnMQQ+ViuR10U37WcZYxKdZZ71HB5sTXUd0BdbHGbtwm8a/rOQYBXEHmVK+v724eKT/HM&#10;7d55Po35bXXpSU0OrUeSPAXPW9lRZ0S3Wx4wbkn+0XKGmiv7Z0u873NgsNlv3ikQMW9w2Ih7EbxK&#10;D1M2R7z8J/L3MsfcDnJj5Y4lFWRkdSrrCElbPbD4KpnGjQp1I7fyaoOiTeV8pkefiSvc6VRrKpPj&#10;9tf/2/IrhocVZ5adN0yuupFz1DBV8y7NbBivi2a54CH1OYvLcV3DZ/RB/GnTgqAYYquwx+OlMVly&#10;2+mo8bjK3oNeWXYAcalNKPoNWbLmXvY7BOW2p15HRnhJ8Vq0oPEq8yl6RSCit2I80f2gRIOHNMwz&#10;Ei9W+Du7ECs0HfalfbWiG7TU64vCwCe8c9kNUAPfL5UDTQuK493g3SIDs1NfKtlPF+rfy44FZSID&#10;ii2eddguIMV5Gf5XsM7eJKf0G01x09FCoeap8F9Z17U7xDB7TNcgXR53BGTJg5hKyFFxg86FhlUb&#10;goTwATXDswf115qcd2OT8OwHwbCpZES1XbqtoB/gyhdmVakTFXvYmCZM5Rmn0foBILNM+1Z9ny7W&#10;XdCWBvWA13SHvebpe6HfXBzQSVRkr/qHkjwFC7AVLFHOV2/PfKzy0XSxo4EQ7YG4DHWE7htmiiYa&#10;PEdXa32g50F3dPl6mtcqGEcXuVSgFAM81yTnrCwY4ueflfvBgZk2BQ3+PuWpMkvPjQtSiRB/5t8B&#10;GzJKN6lxtC84SPMCO+y1BzLgDJedCJco+SikSbINi/LLpXmGXZlxsmrcKeVbuREvjZ1WDON9zFCV&#10;M8GkbweoxHBwsfq88XOvcbDb+Njlpn7I+MecUDwq6jTN5r0SHzPTMsYl18wRKW0yB3N47H15rTmN&#10;+TfFMbOCflj5zHwpGAXGLDTvhbopc5ZrgD7HVPlR6BBmtYzmfS0StwgzDok3t7imiCTDtt7Yy7J4&#10;m5FJk/fYEPqAYtrWHbwPoDRPeJfrhNZQ13T4hqltTlj2tlXCaczd2NJZ5rvUxzZe2ZfYYEutzota&#10;2Ty+ejDcvXmEG0690fyet9xvxFbMj3NbYD0uEjvMWkyK8/alnSh6Y2VXSHMGLEOrupfUW6pqxhIu&#10;mN/U/SXyjvluPY0xYJ5sWEA9bYniv/J7aREJd7sJzM3SnY61pkdz/wfEVPiGxGrI7D/JiDXr0v5j&#10;nOJGJuQbn6z7NRIi3RsJBkbmCkKoX5Hton3+/uQlqavbAXKLYtDxAIlqD9qX9lHBLB7IbcvONTzh&#10;eadlGsYbdawRnNbUH0nHBcJ3jCJ8SJJM3UdQZbX+sYRZIXC7T9wDfnacMC6F4uxNhhUkI8/42qxu&#10;ZFqwK/UsukjUwwJQq6Ql4h76WiZiRGMKRSG1FxtVUfyFBhVw1z0RL9cFOeURFL39ZuHF+S1whCQw&#10;KxQWS8dTG+Eh+Q5WjD5dSY84ob+g2s9YhNSpE6lXkHOa0/7fobt0Ne5bsBewwKkL/wQdnDuLfD/d&#10;kPJo5jHwU4CW6gvuUQvj/4ASNRsjtkG3tD8w6LBN9546Ac9Cy/1nEC/4qPsTdBBd7fTakGb4Yk7I&#10;+0Lzla4oc5WWAa5kD2sPQkXxp3UcOCSCAP3gGUYYeE3/Oy0QqkNmAnLhw9gSjzSkH/d2zsIwouCj&#10;sAiYQM5nvFZXoV1sQv0rtjZ+p8aIPYoAtLUGghGtS8NjaBm624RrwHoIJt57tOjHjB3OJvSm8cc5&#10;4bMTqjLj2owu1aBxnF0AFJKV8RjwktwRIVTfIV8y2JoxUxOtUbvN7BlwEYTMLI+f9GGmPud+tIq0&#10;fhTWKW5an2TwlHzr/9gs76Amsy2Ap0EIHaQEkASQj5LQQgsiFlB3V2woICxVegk1gZCe70slIYEA&#10;AhZEEVlFioVdRURWEFCpik90EQuurG1RcUFY1/J4wMybN/PO3Dtz7v3j98c5v7n3fPQxy/kq+UZK&#10;zD0jRRP2UxuktmsCaO3SFAthnkravApBb5T0aqGYSnES8iV7WnBymeA/Xuay02zdFtVU0GNPVklH&#10;iNI5rvh6uDnwezEhUoWzU96PeWtcqRyMN9D+oihJAtUmZKfSY2EwKT5385KT8E0LxVZ7H/lWK432&#10;+XnCFc4/SpzRRYyoVqC5SDP2Fs5cfjt+yPgX+Y2kRp31skOpj9RdpZmZEMxJPJyns+QkbZOzvCC8&#10;wRclK4382UNVOBFT7dRcmB4XAtAK7RPVcGqFmOSzxrcKkWkBOlTJ5ww3dYY4L+cgjC3aT69femmv&#10;bNwsxcbkr90riYmz89ASjyecdfpefCwZAbiIJamhllNicXq98R0xlPFMp0Z0IZuv3ia8vDi9dAst&#10;GdNLVo9vqBd+TjTyGRXSkhnuDULz1BYnhBCVfhJAC3UzaiwnhfZZh4wXhLY5Cp0pwXHqc7SuwI5+&#10;D24KzbONl6z+c4MH5JaW78MAJyly9xTwfGYOcRxsyjay/Qe8k3PV8iOEpGaakCF4HqDrD47QA9F5&#10;4HXmNJwO/sXVX+7F+hFeT9aQjyOvJgdyd+EpqdrENt5BWoztDG8srw2nwbemW5pk8G0Kjuiq+P7M&#10;cvQAv5xTBr8JGvG6VghZnJY8C/JTTnk+n/SZo6R3EI9w6gp6bac5C4wxHJ4bwVwwOcVNYW/UneQ+&#10;4WpqWPNkfBjCkB8Cblkh6LNeMaPJR1iXWVWkYVYDu44oYvVwsm3fsZ24m3Eb2fU8J5PX7Bv8AL11&#10;nOMgS4PFrYUCEWG8FqhimeB3ibmJ10yOZq7iHyOdZqJBCjGXCUAo2w/MGugELpLlJIgwtWOlCP30&#10;ZOxKYaJGH+ep0BdRygOgjhVCWsFV4XuyY8EZEY0kK2gRvSbGF4yI99nOMcLEvTgqY0GyzzSUuVMi&#10;07vJuiZux6A4W0U3ENe4bdDEMsHH54jNDrF7wqHwoCCnwKrOEAQwXJkUpsK9qsiPVDftPvAgJlHf&#10;pXw+rgsDqVKTtZAjimAKY9FqbVrSktWfyOZVu/YakgYqKkJ5ToYHLMJHge6yj1FoPKrMKtYOiy6V&#10;xXvoS1RtSdsxD5XpaSEoR7lB1uJPIUHmjyw5ucv7cHlxWBsppcww4hpxUDUc3QJUlzzYz8bDS/AJ&#10;G7GE4qqkf/R7lYOpg5qAvD+jHMUoNMxdrKEYWzCz5CTb67nKOHq9W3/xk9g5YpByLF4BbFfqJC7g&#10;7imYKcnYNQpM2qj+8yJyRohmTCGUPYLqlOzJWySItjFHl5wUeuUrZuIr3ShF75J0iOgig5RIwEae&#10;kJaDG5RNU5TYDbLKzGaDNYV92a80z0uoNCs1M9GVgjoYUtjEVi5X0stVHpLS4+YnS057S3hbWEV5&#10;D1hKZzI7cZPSA9llWLo0ODfLgC1R0nK0TEV1dKqaQBjGSoHFC+q54csEz3npo4xxN2MpNqsAOyDE&#10;35HwQJKUEw1gxTdzp3CzYgEtF1sv/jEfY9AnOkq/q5UtxDLPqE0I7Dm9sFaolze5QugRq3Ifu34Q&#10;vaNlEnpEwXmPASNhJ90RjxYqCujY+0I6466hqWCYRdEahFo5L9TJkBlvDvYVgoP+K4QyIY1+2/W2&#10;4BljG+G8IIR5GNCH+lgX8TjoJHvETA86yvlqSIWwvHRtD5ACItUPgo4QBr4VDAdXjPJsgIrYL10H&#10;ICOuJaEWrOL5ANqgPt8NT+J/BvFmm0AU5GDYza8XOGgr+WGC0+rT/DjBIBziD0CoFcI7/jQ46zrO&#10;L4c6CBV8gkABaPIahOl4f16tiGyWyrskNliF5HHEDtpjPJaoD+3G6xJ5wy/wIyBgmQCDffv2352Z&#10;nOe+eAVDIbVgMDjsf+P/nBcXYjEbg7cg5Mh0VJCan7oz2krDEIPCfNR8qTWuPaBzRbdJ76h+iYHA&#10;kL4q3SjWONQk0NQfSzYjmuuZz1qMr+6yPI0rxbOtkq2DbQLWuNvaAlg7HXuk/SeHGcdXhEniA6cR&#10;5x6XNtdGt2pSkTvDI8Fzh5e3txUZQ571ebp2yPfKuia/4+srNig3SjeB/qyA/M3ULblbc7+jfp//&#10;A2sbP1CyXbmjcufxXad2Nwe17mnf2xXcH3I39NG+F2Efwr9EYCKNo6yjnWM8Y9ftD4j7IX53wr7E&#10;6KTEZEoKNZWZBqZLKSUZlZnVWbXZP+U05bZS22ndef35o/SJgj8YM8wvbAzHlAvwSHw/cBsULkgR&#10;MkUKca2kTTpa+FauXeSsCFLSi4+W/KoaL50vNzrgXrGnMruq+GDTof7DL6qRR/E1vsdCj2fXyk+c&#10;qGs/OVr/+hTitFkD6UxgY3wTu7mi5ezZ/nNTFxCt+J/X/xJ1kXuppK3mckt755XbHc+uzv6qcW11&#10;l1v31usRPdm94r7DN87d7L31sP/9oNqQyfDqEZvb9neIoy53Sf/yuOc55nXf64HXb57jHg9JE66P&#10;nB8Tntg/BSatn+F+t3huOmU09fWPyRfXX/70qvA15c2uP0nTRtPzb3971/H+2Az0IfGv72Yd5jBz&#10;bz4OzZ9bOPA381PcP4Gfvb8AX02+af7HGlgPXI4IRloj51Ajas3qSnSmxg4MUVNL843WgHajjkI3&#10;Sy9I393AxOBvw8errhs1GKtMCkyjsB5m2mZT5p0Wh1bnW+7BueJ18NNWQ9YtNqVrqLYhgLedud03&#10;+ymHIceLhFqi0ontTHGJct3tRiZZuWu5z3s89xz16vK+QK7zqVwr8+X+GyQI2/c7cjxlPVY+SD88&#10;QDBBJUIbQxJECkUERf5G+kf2SPRJ7ErhS9hM0E3JTsNPvlC7UbhSt1O3VLhVu1a/V8BYv1m/WsBb&#10;w1zHXcxe01/bYORh72L7ZAhlFmYlZzBoPGlJaldrZmx2bYhumm+ucMNx2XLvdAd1IHY5d1N4bnmK&#10;eqZ7xHzifgF/IoBDgWWCiIOshNGF94ceiECJUYpji3aMio2fjraPzZDlkf+TGZQ1lVKWcJeQmLCZ&#10;0pr1nBmdPp5kn4qgsqHbowSkL6VapoWnsqjfqg2rO6xprZiux6/0sRKyMLNOtGy1i7aqt8m46boK&#10;uyy8T71zvpi/v8DowhLDPsRsxZvGy8f2yR/KSMtxzJnNwc7p0A/RNNJX03jUmNW31tTX79kI2iDb&#10;NdxJ3VvebN964IbhkeKP43nkYOVG5ivnD+fx6NPps+qT63HsT+0s7gnu5O/A8JvxdfJP8yn0A/Td&#10;9bf2kvds+Eb5Ifn7+tb7sfyM/Wf+RP8h//8AAAC1AWwCJQLjA6UEbQU4BgUG0AeaCGMJLAn2CsAL&#10;igxWDSMN8g7CD5QQZxE7EhAS5hO6FIwVXhYwFwMX1RioGXsaThsiG/UcyR2dHnEfRSAaIO4hxCKa&#10;I3AkRyUfJfgm0ietKIopaipMKy8sEyz5Ld8uxy+wMJoxhDJwM1w0SjU4Nig3GDgIOPo57DrfO9M8&#10;yD29PrQ/q0CfQY5CfkNvRGFFVEZHRzxIMUknSh5LFUwNTQZN/075T/NQ7lHpUuVT4VTeVdtW2VfX&#10;WNZZ1FrUW9hc3F3gXuVf6mDwYfZi/GQDZQpmEmcaaCNpLWo3a0FsTW1ZbmVvcnCBcY9yn3OvdMF1&#10;03bmd/p5D3olezt8UX1ofoB/mYC0gc+C7IQKhSmGSodriI2JsIrUi/mNH45Ej2mQj5G1ktyUA5Uq&#10;llKXepiimcua9ZwenUiec5+eoMmh9aMfpEWlbKaTp7uo46oLqzSsXa2GrrCv2rEFsjCzW7SHtbS2&#10;4bgPuT26bLuavMW98b8ewEvBeMKmw9PFAMYtx1nIhMmtytbL/M0hzkTPZdCE0aHSvNPW1O3WA9cY&#10;2CvZPNpM21rcZ91y3nzfhOCL4ZHiluOZ5JvlnOac55vomemW6pHrjOyG7X7udu9t8GLxV/JL8z30&#10;L/Ug9hL3BPf3+Oz55Prg+9/84v3o/vL//wAAALcBcAIrAugDqARsBTMF+Qa/B4QISAkNCdIKmAte&#10;DCUM7A2zDnoPQRAJENARlxJfEycT7xS3FYAWSBcRF9oYoxlrGjQa/BvFHI0dVB4cHuMfqiBxITki&#10;ACLJI5IkXCUnJfQmwieRKGMpNioKKuAruCyQLWkuRC8eL/kw1TGwMoszZjRBNRw19jbQN6o4hDle&#10;Ojg7EjvrPMU9nz54P1JALEEGQeBCu0OWRHFFTUYpRwVH4ki/SZ1KfEtbTDtNHE3+TuBPxFCoUY5S&#10;dVNcVEVVMFYbVwhX9VjkWdNaxFu1XKddml6NX4JgdmFsYmFjWGROZUVmPGczaClpIGoXaw5sBGz6&#10;bfBu5W/acNBxxXK6c7B0pnWcdpJ3iXiAeXh6cXtrfGV9YX5ef1yAW4Fcgl6DYoRohW+GeYeEiJKJ&#10;oYqxi8OM143sjwOQG5E0kk+TapSHlaWWw5fimQKaIptCnGOdhJ6ln8ag56IHoyekRqVmpoWnpKjD&#10;qeKrAawgrT+uXa98sJuxu7Lbs/y1HbZAt2W4i7mzut28Cb04vmq/n8DXwhHDTcSMxczHDshSyZbK&#10;28whzWfOrc/z0TnSftPE1QvWUdeY2N/aJ9tw3LreBd9Q4J3h6+M65Ivl3ecx6Ibp3es27JHt7u9O&#10;8K/yEvN19Nr2Pvei+QT6ZPvF/Sj+kP///wCAAIAA6fOAAYAO1OaAA4Adv9iAA4ArqsuAA4A6lb6A&#10;A4BKgLGABYBYa6OABoBlVpaABIB0QYl/94CALHx/44Cf/Ll+14m856h+y4iN0qZ+0Yd/vb5+84an&#10;qOJ/C4X4lAx/H4VbfzV/NoTEal9/TYQuVZB/YoOQQM5/cILhLCB/d4Ik+pR935OA5YV94ZFM0JJ9&#10;6489u8t+AY1lpx1+I4voknp+SIqNfdd+dIlBaTh+oof3VKR+zYahQCd+9YUyK85/FoOV+JF8151C&#10;44l86JoizqV8/Jcvufd9GJSGpXN9RpIykQJ9fI/6fJN9vY3caCx+A4vGU9J+RomhP5J+hYdwK4V+&#10;voTw9qZ8GacN4bF8MKMXzOF8SZ9OuEt8Z5vPo+18nZijj6l83ZWOe219K5KaZz19gI+vUx990oy2&#10;PyF+Hom7K2x+YYZX9Q97m7Dg4Bl7t6wOy1B706dsts577qMZopJ8J58Zjnd8a5sqemp8v5dfZm99&#10;GpOcUox9cY/KPtN9wowBK3t+A4e88557Srq33rJ7WbUOyfV7aq+UtYR7g6pooWV7v6WKjW58B6C5&#10;eYp8YZwOZb18wZdsUg59HZK8PpF9co4iK4h9soj+8kR7EcSP3WF7E74ayK97HLfOtE57MLHLoEt7&#10;bKwRjHZ7tKZfeL18DKDQZSF8a5tIUaR8yJWwPll9JZAxK5N9bYod8Px6585o3B565cc4x3R66MAp&#10;syF69rlVnzl7LrLFi4d7caw2d/57wKW/ZJh8FZ9FUVB8bZi1Pi182pI0K5x9M4sZ7+R609hC2wl6&#10;x9Bbxmd6wsiJsh96ycDink56/Ll2irp7O7ICd1t7f6qWZCZ7yaMeUQt8HZuNPgl8mpQGK6R9A4vw&#10;7wF6zeIe2ip6s9l8xY16otDhsU56pAzUiUPM+QIAcJZ1Pru57SMlNGPcVjUp7PZqakrs9hA6kTYV&#10;ki7N9Du+v3N+v7mnmWpqMtWo6VamQ0WOEEqHmlaHK8er2PAsb13vvc8f8WkNNihTey5/y8wTfV9n&#10;SPpd5Fe55vAtkbSw9Jce0VDuoq2vxJHarNUl4kFp/hsFxU27PtRO/pjWe+srcRD6pvYH/CYUkr8O&#10;50NVcm+sAp6WKsT4cEikF2iDqwKEIASZsG03Oob8yMtCTyLYeABRT2kHCvFhsuDmO3wTcdvihNUR&#10;fzemYv/As6XXQSe+KeUDiMc6jziAJVjcr6HodWzq1ho0CuC8fehEMOHVHrxb+el+LT5J4XBjHvZP&#10;WWT1MdDL9uYOgFhGygaCmZLQ5AtoM/1TxEI0jXL8RYq6khO3OiKv8es8OyQHOzoWgq/Xr+lrwyIy&#10;oBZ3UJn+9lwlsFXnGLzQOiUjeYMelCuTaNRBWnHYHhlnund1Ig30iHsRgpPjq14hHnjDSB4WX5Bt&#10;/R7cMM6+SgO7nMrKuSieJc/uQJfpqmgz0q15nngKMai2HPJAEuS6XesQIfvEXYAskaxc9Rh+SM7/&#10;10rQX/aphwQ/mwuvTEALTSnl+ehMo0SPIiU5DymAhGV5JYiRDdr2gwjynTpopxl+Ib/vPgluYPes&#10;+hNOok48zwfZtRH3FqMvqjyby1C3Mp+yQ4ixCM8KQzwKppA4/DFXe6oI7tR7h/fDFt03OzfDKlWZ&#10;WyscKQvjTYVtadOzbSCpua2rDS268OpSHDJi4ZU6I34V2sxd8MtiL0ILmwo+xz+BU3N7wz3hsKxq&#10;/w54a3qamw5eqNjDWwB1SeqfTgEBt+w7M9GUq7kXPZCqJl7JPOS7mu4Mb7ik0oJXwsHFGfEceE2B&#10;PKwRnmmA/U9DLzIOuEVDbSp3ngOkZEqHJwHnbmmHBt19Z3/TTwjZsqZ4MTx00UYXASfW2mMj8LJK&#10;x5M0NGpeF+YDXc3j+G+EDPoZbgJIpn7HWwsFsaefbAYOg3PuXkFdeuY3nkAOt9maA+DaFmdtGezb&#10;FIkJoTcWcHIaZCmThb6EKBOx4wMUnnPCjQftT4/jOUEbpcuH38iTxPyuU9IGceKle+wmcVnpV8ln&#10;8UCWK92btoPEKUvag1NFZB10PPwicRf67D+MD8PAbR72CX7ErcP+v/fjQdkMQtsRw4rwR00jzELc&#10;ucSH/oDlZFioUUxArCOHsVnxqcRXMBDWSKwCpf4L8ACQuEWFnQbLuRqgRAcfTZcuk9e2VzHZMm6j&#10;h2Q7W2Iup1cwnjo3aqWEgw2TG2juyRAiiHIJbcd15I4dodhdYt8WW2wyHsBNABzM/cFKNiUj8U6/&#10;5L126QWYzlX3F82gKGVt+lVSIX8AMgmjzCFOgN9jU0P+wBdIrH4N2F6a41oD9GQ0dz96C8cG1UyP&#10;Mfm2iyTC4Fs3RM/Xu57FyS8ZuzWHyGnpTWgEsVS99YQnHqiwhqzAjLIEv9XgBfut6xGwgWa4QWgo&#10;0TPAZ/YU/9baQr8+m1h7hDLlGU0rSMrwSb2CUOvzEX+8NCP0eDA2mu4UHIe5qmb7VgEgG3Jdg7Yy&#10;Jm4CMkbZ369k5lYLbobT2eWGGjvKo3hm/r9JO5NRNZtYbYTgYFyQc+yYBmMyRUFW8CBd7isEPKWK&#10;/wk9Ls3gsoiE9vvdS/K8ce2NeXRIjfX8S/I/52R5XUR7aZByBm4tPAklY6/zNLFWbHNOZ5AAMJk2&#10;whG0T7ON344ukSdwDYiTZHffAklzi23LU3rzpbXVV8jWeldjDaGuFiim4+ll2jQdVlQ4FmsHXuTt&#10;PHARuGWXCJUopX3LL0C6ldu55fA4426dJalu33htiF58Q1d1mTQ1vzxzmYi4sEnOw0OrLeIeLLrM&#10;KQYFZ89WH/BB35+xE3qhHpkpfAjRqAa5DXANO7GXJ6mxxl6bRM/qmHLuNUndlOV+JLZdniRLwjfV&#10;l4hdMH6Vb8xEEFfcs38Ubc73FU5Hp+vr+AeRcM127nWYZE3WaO1TEaflvxqRCD+frPITDeQ1KxLE&#10;HOUyWb3YDBmkk9M8Y8eY5LS+oLX0FyhKSFIE9MXlMbkIZhyf4TrEuycxPQcbv2ajjsLiq4zKcPCX&#10;cak8B1DyCukHsCstkD0ANsTck/SDOQcEdDT63qeP/AsddBETOvSS4yN8EVrXXaZplmZciVVls7+e&#10;+0GRy8zOLZA9pAdke6U+1Kh4FdNEzYnukghJj/0J1BMiyceNTMWLXZYT9tiQYz9mxmy65mqmaqc1&#10;W5Vj6i8VCvmfyq8GvsxdMUdqw5bLToj+xvDYZ0cf01eZw/ssVCQ97F1FTqMOOvfgdcSwoxXzwnd2&#10;6NXHDUWXApXB+nvli+SxmTbZQ9Lz2himj+VoZp/+KClW3o36TPvIdfsmkm+lod6biSxmubMWF1Lj&#10;js9AN6G5y1d9KFzW9E7xOl9felE++cwKfZbUM/um5DxTn2lJ+Shx19ZGcaghdUtgKMkoegStxEbp&#10;kHMk1i95y5kM9pC9bU9UVyqMjecVppLIEpXMXOiShbLD+bZ0LROY65tiSw/q6d/iKETXt7ebXK/h&#10;CmLwXkW88zYsle3g2KGj1Ls7BSpz3fKGNEVS9ZbiKNnR8r2Z0Wy2GaEamJkFfyT/TEvPREU2UOv1&#10;b/b6EA91IoENjqs+Oy/AHGUajjOqoN/ehlRnmk0X/BSHG+zNTjJfizbDhz1eOZX8H0HwAdVEggAA&#10;lFXRta3lLLiWUyACFiAU14JUXQVEQbBgQVSCFYhUJaFMkukzmUxmMmkkIQkEAoggICCc0kTQ5wqC&#10;uJ5ie4odferunXrq/V+PDtobs/chW0pSBD+g1yaPHa2gWju8sUG2hoX930juUWFu4UAo2t97kC7q&#10;Wd3kT8V3TC/zIFe1DHGReFQDAf6B2s/lZLGIk/2gYB9Uaw3bEQruMThtTJZ+4Z7690gMim63eGAs&#10;Rvbsp/V9LxvDqZhrP9miyaWdjqo83KflEzgbhRqmZH6AR6sXJf0JScoWxD0CPYonb1wqvar55l8h&#10;OaGc4SYo7Mc9eucbTuXmNNXohLn3yvnqElGgmlF5iCzwXGW/2Dv7kkIqHkz+Tb4vL2VHORGeP36j&#10;P7Ymv8qvEwktOMjzgviFUVcXF2VIui4MaFWSnTYx9wT4i5vJZgClYKfSE0CyVNQnoEAQQA4A2XEP&#10;8cuAcIMNPQek++XCrYCEFwzagfNXVHoL9qXhgOY22l+6gPNC6tg2pge2yxS0ArqfiVACyD0pnowC&#10;T8ctwwNl1zfwUB8Zz28tHCYleFtBL8m3LifdY+WPuk+af9I8a49KQu1mMGYJaZKKFB+JZRmc/Bb2&#10;x2E5cRVNj0WxLmRuWD3SAbX7OUB3QDFvr6xL5tVRp4vRe5zXqFmN1iJmv3BOyt1KLVMtOapIpcl0&#10;mzyWAg51E1vJnO2jWAx+IiwS2Y4e9h2AkuA0Xo5sMyho36v9aPWvjVL7m76bg1lN0S3aR+mtbQYS&#10;FeO4F6fayBfsskMT8Ke0cHsC+kJeHzoKj+BffGvAd+gunkHaCXFty7TlldE1K7hnZcnFXmyoFVb4&#10;04Omi4UiqqzIV/hfEte0HjyMI6rImMcoQd8LNcKI/KQvA2L4PN4laTRsuzxdK6s7cm4q11jdZ5rD&#10;TqoIoVbSytL2AjmVaJYJPcggQ2xiM75W6x5zCF3Pfg2NhP0Vfb7poA/Rzvu35B3CXRqvRVuEZ59z&#10;tRfCDM+Yv2tnyafRqZUj+QTlZfuYFk6Os/ycOAb7bPg1+i7yWbM05CP0luH7RslG5HG8DxIDerT1&#10;iVbbKaq6wTX8q6noLvOmcYScScedd8wrpyZV7UiVEoM224FErKv4bXQi0qb3CLFBNSqB73KZjWpd&#10;6iiJx+a1tGsrrmsqh7jmK276H8zTS8XERjqoaaz4nfxNLZryhDhbOSVhGNOW5G37gSgNz0KOQgXq&#10;nb4zZBmK0aWzJC5YZWtEqXvu3Krn5r251QahYUjkQw7qukS6/EPqYbFH2nzVT+IbB2qUoXmp0Zso&#10;Jn92iCMxmn+Nfx1LL2BciuHhQu4iV7Ic+F4ZXYwB3fpvBheAJBidExCdF64OBAJT3VghEJzwhL4A&#10;bNpmpSYAO4Jp4iCQylejTwG1y0V4E/CsOdKahA5VzDH1IS91A0VZ8Gc8S5sBjxf/zpVCW1N+Z56C&#10;5xJ4NB+cu+0XOSSDgpfjj6Xf+MfQJKnUpR/qlM5vmm5pp3PKh00rqUdam35AvhkTaAaJGlEcNw2P&#10;P5nB7Mbm789W1CAPtsLyqXBpUB+eBmXwg5GPYJzLCLRV9tuF2xZ3rXtZudHKvdIU6LezleguzXbl&#10;idxDKoXi1Amz8r5cvq9XsYao2DqO1GE9QSLsf8hrvjOSC/NcJ4G94K4GhflKscWWa9xguKNO1n3Q&#10;OyAx6rea+WdOq9xVouNDynTl+32u1E2FIAohvcl7QV4Yie/kT4N/IC9dA8D1kLD+sBkrDytNMXwt&#10;ucGl64zmSDhNzRpaTlezN3TC427K2epVe1VUOusQtYgYUFwLHMVWkjrv7zCHwa7Jsi74WF2YOe3c&#10;k5IEw83KblWWTlBWBEnUMdbDOXdZqenEMSHdrZfsdaAWq4u21BCFTH1gJXqHuuX9Cl5DTHVFZQnI&#10;hvNe5pRGgXWjof38VTZRF149BcxXu9qXZ79nI0rgozZaYnqzZ7/8T33UljWEP1cReAhFlBO9+6Dn&#10;ZKFrmexndEztcnPy5YmWzYbG5lvMSd2q+hyZRj2m+nX2EnahnT7ykY4oCYi/IdcbhyP78L+1OYFL&#10;0E3sP7ybIau817VN2oFaajaZd3XfMWcaqtruK20694sd0gfc83og6wzzn+qjRw7TC8u3xcfLj1k8&#10;IkV4h/77+lF0huqBtw1KoR65DkpRjHeu+6xDrqd5fXl5rl1ZW0KIFskWFveL8KyLhk3iBUdwba+4&#10;PT6ES8g7GTmWcch3CfiLqs1/5fmJMBZcdV6Bphc+rD5QNQ9Qmd6XjQCxNGR9BCyQLi5eWvgp81FR&#10;aeG75Jta78Jvu62qa8CcCEiZCqwLMFGLgJOet4nxQLVzNHJT4nR2c2U8OtH4rmwFslDBWb3g1ZK1&#10;JgBKyJxeNBlsTV6gMYM+u39RhcrqI2bSL2QhAbFyrfSO50W8QCp2TkOCpGuqVlQ0KtYZ7tlIeR3F&#10;WBiSD8QaR/CWjDD9GUwmOK75FRXsymM7kIjwMjoN9guYJneG3Dwt+HjQ0xmD22XBlQsrFqkzi/ps&#10;jqpYOWOZxawqPG5Mpp3TM3Vfqe1JjWojqdn5ho3Eh8MDFJ8x3ro+sgrJ9mQxCHrg3AT7gREVk+3N&#10;Rpn+emmJ/g5pMNdr3QogowOXc8quU7KTkiap+fT5nYnMMLVn85ACJ8euU5GrsXpPBeaIFDh/goqh&#10;LfYxdqDUqntYus+yk+g1J5om5LcZ7PoG4Zf/EwQn8FAlDADAu8vWWt21u2Go7Gh+pEZmZaPPLanE&#10;OkuOoiJEiMG8MW/ee/PmfHOf5jbGjGvc0ZeQMqWS7lZ91UrfbrT7rdota7//X7ZHYsq8IBoTNsZP&#10;8Suxtogq7g7Opb2ZzHGm3YuJiJBP7h50N2hn3af6TEuf9J2BYHqCvtXg9DOVM8p09d8FQdI3ypiM&#10;ByKytCk+h79d9FWEG+celr/Xm1nGfuRFQ4homnss2AF9NH6oT7ANSd4Z1jblMX5XfzLPVS5X4o1n&#10;8wukeu2GDHeRl3I07ik2LgXCL3OqhT7+s0x37qRXCfyM2eZeAqbCOuOG+rCeOcmX+n86HBkb1BMt&#10;C8gkxd8N9nOd0lzjjXRQ+KvmTtwxjK24E36SQxKP+F9Fn2IjXqdhPuuFuwBcg+w2nKjfeTVVnKD/&#10;tdeInFQPdzyt4CkeNX8+h5PuawhOXyrsMGBH/8Tiax+FO7PnZVv8ZahakO91HE5kT7g30B4iJt21&#10;tr/KQeF883flw3BMA7ni2/LeOscKVl6G9iHZ5USoykweOrpJhlSWhy0Qna8K/N4Fy69eTzjCbqcs&#10;dP2J8Qpw1za1bQfOCOabcoFl0FnzTcrV8kXGFIold0iLp9jSrqgWU+yxJukUZTa0Tngf8CZN8saA&#10;C4Qw9hrAjnNg+FIjNNdsJ+Eywa7GBqiM3m5eTedcjDM0g/ZcvAYBf0jzV+bShmP9pQm0zNA4YTht&#10;JcnGC63pIwSwKDUVuJ2IvCZefaW1j/MDP6RxJasJfF5fwtxTJjWsY7w4S1PPIkPHGxSv4YEj1yUP&#10;oOHQJYIb9HskOncYnCIQWQtAJ1wsspYWVfuf1q2ixdhJK8CfAleYZnkvSh/quZzZM4/Vxeyo45sV&#10;WczOI3GSJHRrSKsgBhGQkrmRsCNhD7OMrsbBcCUYWOvY0q3o5HGsX8u+oJFMbHF+6Xr9dsH7M17q&#10;pZjtGEM+w2Uefil+zc4KyeA/Yu4j7eKMMtwI+9Fp2AU3Cr2kE1R+LRd18Vy7xa7eUEMzERWTJXm6&#10;Eemd0/JavWj+2FdyhiDwMCCu4lWHbOGfZ/eTnDhZTEdCFFqGlLs5QMfpc8qklkP1/+XMWXjGbdSB&#10;unfa7AvdunJVT85c7UH5oVREThB/OLxJ7CyQB4/z1/KC/H7hLGL9RohBnRhX3Pzp01CzorhlVzPA&#10;+dZy2hID/FLXZVpdPK3z1d3MCVfN1Q6mvJfdldsPaUT94tFgGtbBv+3XzzZwHhKiGa3oR7csOheO&#10;lre3bOwMYSdbIlspwI46jtVa/L32s8mebVR16V1ScmS0WsohP1GB7GlwAHZKRPRTsuN5AkIkI5Pl&#10;4AbRg+FRuWvz/GU31r8tXl21FE5dnm1jkVF7y8rPdldRTAHJf8lCte9jXoq8lZrgxdg2SZwfhb2e&#10;v54QznBnTbtp6UsRP8nmvhUV+9A9nTkVYFVu66KK8cIBy2eyz8kkE57clbRLl1aZcPALlb5q+f7l&#10;0pmqa74HhcHVPHw/d5iS7WJm+gOnxKm9m4EBRmmHDMir7GkJB3YU+lj2AcsAMiDN37Im6vKBZYkj&#10;WjPwTXSb8g8gImhYGgyAvniBGLiBv8bdSHVymUABaqmIeykSTkfG2m9BZZXezTS6qsDawAKfZGUb&#10;r4PRiVlaB9qj6AxlIo0chErMtJ2+Dvz5mjd4O+dijdp1FeNZTYHwSY+e/Qz5rp3AOkEWNE2iHwq2&#10;mX9j1GW+N+5G+AnzmgpYEr1aMQqZg45KcPRh4jv+BfAt/jZ7GlznSmRE044K9/asEBJhoE3BJ1VM&#10;N6XwwvO55ixObmaewci6ncBVzzCjDvQqQhg3g74RS5A44gPsLfQK/4KdTKe6nkcaQV8B1o3Jj0Pj&#10;bR6SyYqQxtei4nO/108JHDN+NmzjvU3AqXM4jw/kyPtYo4E/i9eg14kDWBoygp9jDULPXfuRVXRH&#10;/h/doRoE8rfZVbTylsZKOe3cmfpKCZaRr28XPv+xv/YP/v4DLvIIrimwQ6RkryW28d6gsOc6Vgiy&#10;CbcEptLt/IPdDnVNdIkN0LuVb2jcrpbkPa7fotyY/l5/SPrgx+RaSFQfNSZ7yq8KpIt8uIlEPa+c&#10;FeC5nTnGCMAFwF9CBZi06771LvjGFlI/dvG0dcJwPW+PaUjTkZ6hm1a+ip+sdZW5R1XJzosyA+OE&#10;NzA9kc9bx57xJDLz0MO4s5AZmuO97VLaPoLBNsemorK7Vp35p1yDiWz0O/Fap9Dciq9WDStLonbL&#10;Nkm3BHoICwWDRBq3j1vmGcjczPwXDoOS4ULewa6cHkdaT+vztjdl8daiJluujynIXHyiSpdkKIwn&#10;qKrVlMiP0ttyduASIV6kIZZxS3nXPSPQ+6yVuBboa/gOc2JoJzmUcuPyc3JZ8YOuW+TW02ts28gf&#10;j/GtlsqC2DQTqWpZOEl7v8oaEK68UJ3h0yxZTdnikYENUMacRaxCQM/MG9xKPUeJ6PtMdSyO61oI&#10;9OYYWxMB6jE/yyugNNaprgigh33WrgdaA5wV3cCMj0YcT93hUYItpqY4jzGtVB16dyASllXf6XOF&#10;WopmO73p4znRLXL6ytRJizd48YjdOAguDhvUnKFZ935SONGyfQQiC83FA+El1Yy4LEf/qUHR81eV&#10;7P7qwt4iVkSRrANEX2TPNf/J4KeqG3gI5QjX6AlDYUL1PUi/94m8gn7TBxZtBD94SLkDoLMLET1F&#10;S0VX9f9P0FS98NIYdrkI3z7FfZwtak7hrEiNMP8f/wcA+P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YEwQdYkwcCAFAriq219erH1WOo4BWCdX0q20Mr&#10;U8DBkK2IoCxBQNnk3/tPQgYBAiFA2CPIJjIqIcieKlLrqlhRa4sDF07uPYollqC/yI4LJtAsMR9q&#10;Az0gNh8+B93Hj9jNQDNYlLkWuoKenS2EvuSsm/wOUks+didBmaLPNSOQj5CTZwXtF0B4K7SbN3d+&#10;FWTLBp70gdzoyUNayJ+ys4uEQol8cyUUig3+MQ05F8WN+0Gr5KmdU+BVWVm1PViVq5MzCRZkZ2MZ&#10;oEy8M2EJrM26G4KC/fysQ9vAu+xuux/AF9SUeRH4lthyzwpsrKoZ7QDTy2Y7fgEPlhyoHAc3F96T&#10;EqB+fjUaCBrlZiR8D1pmh54YBANErh51YLLAxPYayDKfzdtAliTvXARdGqdHXEBdlYd6DpiqmqvI&#10;AlRl6uwIoLq4DTkJNMhb4/cBk3kjJ0yBxexZD3vQQPi3bSG4i69jPgTupHpuuwCfOj4NPQcutva0&#10;K4GEBkX5KeBwbYXEH3CvuAEnAl7K5ecygfOFDsclgCIPcb8D9EqabOOAPwSvzW8C9+mZWzrAeJ/p&#10;YAOQ8OvBthhgizqlzA5Y2dQlPsRdUhlDDLC8EojTABtL7h9fDTjLbd1JIDoHsnUEJMJp80dAETN6&#10;cx4oHQsfUAD2/bdaT3Jf9niV2nPHLk2KIrja5tNgL1dT9yRuE3emIiw4l7tYNOy+HzCUbbI1BjzF&#10;hPkCEMXKb34DpN1o7r8MrJuIbqG5fYP6ykRuYc+gsJ4rvgSCm7hsk1FsEVdeUxJsy+0s/d5dl3u3&#10;INl2BWAo+WD+Efgfz/WWgMVS6aG3jFWaq9qWNkhbqrCnPNJrsx3J5Iw0xJcozAyK/xl/xN19fB53&#10;AHTdR7BCYNpGg74GEY476gT53yxkTOHfBv9Dr4Sr2hKor+HMMiHpAPuKNQQCh8A6uAbmnluFm8D5&#10;wR8wMdzuvhZdgsdsPNFIeJRjh/TBv880Uy+Yyf5fyGf0aEsLuYa6pnxPBJFPRb64itwDDmBfCGHs&#10;IpaILwQboQu4n1sUGo+1Ws8jj7FlnG2IJ+o0/ZTaIaH7BKS1SNO8nggQ6pRk4EpBUNYn7APvCZCP&#10;BbLM2Q/ob4xlkCd6mvrz4DQyT1LWOUgSsYFjDD/FpNe3kLQ8qvcBIZfdaCTw3lyv4pX4yuxHgnos&#10;XKzmJqHDwvyzuqingA0UI3M87sGjSApzyvoookPt4/wMZ+BPr0qJxfKtmmOEQcnvDatwV4VMUYZR&#10;BQn8ePRxHp55EvWWVsWYIPfEtwL+RNKEa1xvI9/yd1kbwHnMMY4zrEvunfqJKFPNX36Dq6tn67ux&#10;2+WzhQmYfslbXjCaqXDJiEee5Cujg5GM3LUBhxB9Cdc1FW7IumP1D2zHc+KcgEqpqIkxIrqt6dcq&#10;PKbxlQrEENVe+RG0u0rE+qMbyzak8xF+UUOUEtlY4OmvgTU5z1wNYX8xZKWF5gRGnEToMJ00zhL7&#10;Lqd3h+HbO/TrnDCbFnXBLvTCRV8mCLlaY5zWiNiVPY2ch0eK2vzt4Jj8ZJcrsI7U1CofkmXNclBo&#10;JXNyLIT4YdC16wD2rtep1gL93GWRb49at62nYUTSoJ+6AL+uWRfpAyOln/wGYZPCaZcMqDNXYZUC&#10;+YnSOCJwhDUb9cMfThl1HsWGhqNqAtAxrUKWiup2qakpJKT1YWog3H1xWcQM7Fq55HcWmit+4rIP&#10;gmQTVkGQifgGRw7K2dFxgfhmSk73G+HD1FjVgaz/ptnLQ/hN6StYhOeW/iBdzTzMmIiqp4sz6/zF&#10;VAwXd8khrYAwy0ZiNWhnKsYmIYfRdhEMhXZtyeqHTtTSgm1QYP4gbxjyYfTYZCg1LZ35CWqILKGe&#10;Q7N+HeQAvM75PVEEO1uewAE4yVSBucHdwy+Fp6lHHYBgiNKvfsc/SHrLfNm3RC41xLQQuqkBdBLO&#10;RKiow/h3vm/IXZjYOY7Qw/5tqYctoXmmVeg1dMOQV5ZI5K1+J1iWNVTF57ECx7wV7F7eMFnArGDp&#10;FE/qGhN0ZoK8RG/3dSFqyCWnl7iMmLC4jglwpWkjGo2FD1wS/C3ra4/nn8mFKg3ZV1KHnGamTPIv&#10;IpZOFBkmu1GuWTanX5GWfP9jCmI7m+QE4ptpvoUCMyBVpgPIAl7fbyNIVuq1vuG9KTIsb2Jx+VZp&#10;NLNddgh3oT7mlCe5kdezV582IfpFST5fcI3gjtN6rJW3z+I8WkWrTB8jycRC3w2BcU1oSzkvv6K9&#10;LJXdXKqX7UH3FyGYKyWVb7oQS57LGwiPJcKlyT4peKh4s2MPdkwwYnEEdWYJs+XIN5SeluY/ampo&#10;PsPzrj9e6sZcrVkjsaITyq+gRyn7kurzUvLHQlFYF/GtDPB+ga+WRjhGoV9E7hbmyDzf2cwArqd/&#10;7D3K13Z+1bSDZ9SmrzRiRI0c8UZ6R9125Bj5ttI/sZMYVkJhX+PdhUrvaKwz75LjWvSiZMjiK6RY&#10;8NxsBxxKv9Ps5Mu1YY2G7D/dd0rWM0FqB9FWarFJCGeQ3XXvEz4RTGXgqVg8vaTS6xWWUjDroEVj&#10;cvT33ENChHFm+2Bjpr3Hkp8wMtVgyWqv5BY7MTsvHxBGUGPqcWiYFDTFJIQTvrWLoc9wh/IILym2&#10;X6F1wNHdeaZ7tMgWUauZBzTP+mjS892T/2p8n9uXMqY8Lo1MVYmzJJ5pNDIi8kz/P8P14dbkgQBg&#10;nKdS1LquUuejh0AqFoIR6gAHQ5QhYAgUHChgQCygMkR2Bt/eX5IvexEgQKKADAcyXb1a551FpZ6e&#10;q1dBq9VS1FPE8494n/f5HSryZFIq9olXU+WVcYkhxNGqFRsPYI8kHoEd6HLpIu8/4GyZsN+hD5KG&#10;HduouSz9ruY8h0pzFPOV1dJquZTlpH2FLrRTNm1PJHlbJhKBxCyZPvwFFisbDqxArPKNvFnQbXlv&#10;n4duLZLcckn9G3zUmq46AU9lrin6oUOyZOY+NDl/gv4cbMnIJ0PAhIR7uBwYDZeg5wFLYAyyCEjg&#10;8aHtwN96WrRpTFpzkXou7WbxVL4iO2mnYhKRLRUygbgofyG1DxOmtxMtaHRCDPYeCQlfgMbAwYGL&#10;YSe0kRcJDoPR3WGaDm3G0S+5cnWaaVC5W5VGVbEHFVmSjXQdYz+4gvwP9SbtJcEnI4QnMTlOhnUj&#10;N9DbAW/gAGQlbx+YC4FdI5oIa5DzFDfbxBphxWv9M1LITGiFVWvoFdxvB2LIA0oybSXex/oJfbHZ&#10;1MUwMbKHyA4YgrqwBTwW+BXuOkWq3zTOcZSqBurOGjIV5ppDxBbGbF5eKaKuGubuB8hpWrfdSnyX&#10;amxrO9rOPgybA09Q1wP6oQR8iNcGFCKXT8aqL7S8a4pRSZ0f9dEKUeMUPIqJq5tfkUNVWIV5p4kT&#10;RnzXc9xNe3brKjRV9Vfoj3AT6xtgA8dICe8KMAsdOLFKbT9xv9FXFd+epPNTfPWJbMHMTId3eQm1&#10;pt6Z+4TIq+HvCsdOG+3xnehM7ZehhfAOpSygCmygp/N+re7DuOP+arDvYsM3Kq+uJu237OPOIjSe&#10;vtvKK6ujXByvcgWEf/2pVCdWbt0bH4ZcNbiGLoXncY6A3WAmc5D3trocj+oMU+/5ocMuUo4PDGvy&#10;2O7uSQhDd3aOl74mB1vdcoz4e4drqgDbXPso7jFiMLWHjEAPNWxABLictXw9pToCv3N8pu3V4dYG&#10;hUVT0q790ygvtWMeultlsvI0TXR5Xu4Z1UCFOHVYIaxMiP+C/r0qPCSdVErCBYN4qjTRaz/qLjN3&#10;6GpuSXR2ntkmGdToDU3Sqchj3QypoCxSzUjLcq6r3KX/Sl3CHpX5xBXR8TJgwzjxWvZE0I6dk6d6&#10;aZES+Vh7kPXf8Oq6IdMZ6KparL8H7YT/oU0AfymN5u6DwPejyiJw/c797FfAWOwI1Qd0bLATeUCZ&#10;QIkFA7FevfAz4NtjV6wLqDO1WpMr2ctt0vsQTuiCxopXl4i5IIz43k8xhDbsuMggSE9sPhUM/3ND&#10;Cv4CeiEoQQcgD6+7cCG4rVVqwdVJth3GUlWb6u86g+I92K2ZyS4/XKJq/kTQdEUiNWOHF/M5Idvy&#10;F9mHPd8wDS9GMwUZaDj8ynsyNAJVtmy3eJrO1vgb3Q2A4n+6lboVQJvapj5fTKrWqfBsLftAkbZd&#10;TmsY/hYJGUe+WX8B+4j/JBAi59BO7yAoFTY0e5gv16+0uhv6bCL2vfauZUf1ZXWYMerQWeUvuuy9&#10;w6xErdw2Sgcqu7bMJUaYu+sRzEBNFoQjyXiCtxh8hGiOjJtVR1otnxkqmnw+FaWsJ+WPuZc1g0Wj&#10;Stgcu3cNu1R/eVsWdUezKaaZUCq710diIcwagQAeIwa9YbASLXZ+MBd3+JjeGqJbZ9JjWpHzjuw5&#10;d6wBKJqnDKkVZVUyQxbvlEsUrn8SE0yEquvWTaC/KzIFc+FaKsK7HuRhq5xzzImnzabphkXHn9Mz&#10;tIvbFsvmcOVHlxSmKF0bwzNvMtratJQIarN5b/RN/J0ufV0/2qgSC1zgnTTq3Qvcw247Ysx+Zz8z&#10;RutHe9ookWb05BppNre1jS3oUQweeZMpZDIatiffombUWKIh/Jzh1joSPaD2XP4C9mRM3teBenxX&#10;02NHzeEeY6i9v8RJEbXzSlnpKcvFstyCj0ZD+Y7MIl1BRXJyu3p7pTBq9JMYEtYWMlslYv95JCjF&#10;PV0xh2y4sb0Jl/gbFtRfkmSRxbYNErPktHlC8nOBh+Gu1Ffcqe2XKpPncMek76LkCocsZ60f3Sx7&#10;4j+FuC8v8VyDfqjmNwCNJihPN1H3CnIjCmoOg7aqa+aN4Op8ocEfGBO7aBcCP3wHc+6ALmquYjZQ&#10;EPycXggk8d8T8UC0Zxa6D0ixhzQ8Jau1D+oiCBovtv6Eqyv/MGkw7iChx9HePckaEHmd9EGFIH6R&#10;J1kKFgefovSQnf8SvwJOeFLII3Bv/aKGPapGzbXank/HLbGGsnTlFyY3+uWBM7oPlDzDoR4nlyQd&#10;Uk3CuyKT2OmYMFhOzUde8Z/ikfAxzwFEBB2u+8Y+amhR36hN1H0aluWWJq/Cx6jlBPvf6nDl0vSP&#10;aoT1T3ymZGi/zX8yOtIneAtpxf35w9gZVOT5Du6FK2sX222249xj23vLBNJkqTStLhcbV+m37Y/V&#10;fa1pSz+gXsItSCxRLlOUb7YyAfRQ8CJyFRnOf4LFY1e8+PB6JNPmYc9q6lWN2k7Yc+CLFv9a1zKd&#10;4aEFzdNprxrD0wa587qponHFZe7HzZH0zwogaIS4SUfzH6BPiBVeKdB11L9mvX1D64DKxSY98gAa&#10;NI80Pi09bTDVDeUOaquto2nLuXzTXFGpoljnu+m/dBW3OugYIWFj+TdQmqz2qoCK0XvWVLv7iU7l&#10;EltceyQ4bu5o7i95bchwzMldpg2rp3abuGU1riIXha8x+/8M1IdbUwcCAPAWTlsPD5FaPUWToAIx&#10;VYEoCAoVQSXIUoagyFYIKqDIhgxekpf3XvbeexESQpgyjeCqo/3wq5+gtXBaq54n1lEV66l3vz/i&#10;t5vLwUs8Ua0IXrBu40VmPNu+VkbfAFVrENOTUSG/SI85C9HS1PSekvpcRXhnQIVGutj2e/564ZzR&#10;ud/Ae67J253Efiv3isqA3wjHNg4zF3LMa120Oeixeqv7WN1rXqZzWf0Q0Gh72ADVaU1PGkuIT/W+&#10;TVlHKtTbmg+mj8irW/ISVondrSciRwVeJA6OzRGTL6E9yEpqmGp718HWP7jVDhTJr81m8ybF1c6a&#10;lpNAYryOQHqa94uqhVyYvk82TL4Tf1X8JaUgUsjPprzECdi/U6XoD3BJW5EyzlVHm+IwOwi0Yuot&#10;axTwvjbYeBAwl+u1IqAx74ByEihIm5GtAAjxFFEpsCOykjcCbMdJ2QQgGRMGnQcaFJGdVxCALbHr&#10;YJDy0cKDZGeqDO3M4bLPmjnml4evKCPBnLQzUpDhiI8STjG8IlN44fQynJJ1jvYQUwDhabXyxM4o&#10;wU5Wt92fN0jZYPHibq9xG75lXy07pMljUQ9vV9iRvWkLJB9h713PhQeY45EbuB0gB2dihTLqMQqm&#10;nF4tYzg9sgfIo3ad5Ca50MwXjZ9+pdcK+o71qu/z7h5yK77j+qUqJBR2zC6z4GeEGLmAi4X0uC7E&#10;AM5jfgU/MIqlDudxbSsS1J6gmia5zZsUYafT9duktGPr1fXibw5Fy88JBlJjJP689F2lgnL2o4jH&#10;nEGEjRtGQqCswBVgHRghue3EWvzgXNtbw53WF6YpreqUQXdP9f+e1SvkGbnD8sOSwpRpsUtYtAsl&#10;8OYVRFzgZLCP4zzwCKwMTAS9wTmJn+OlQwqRbf22X1uXmbjmVdUzOo4+ufQ31YS6O3ej7JNiXQpR&#10;nC6hx/3ENwtmI+Ts19xE3Cich/wUeIphYrLFYQ5PzyKm3UbuvN6Sbjpgp1bjdcmWkNJUVZP+VU6n&#10;rEt9IeVvok9yShzEzxJvjahhm3jzuEHYh3UvUMjIhpaK0hyiwTLwmS29l9vsNqFdriqr7lv7pZKf&#10;VTvNL3ISZVX6gORe0ZgKH7ef7y/dE5HJLhZU4fqha2xPoJOxHCLx7w/G1hvpN3s3N1Q0XnXtbww/&#10;edXuaXxX9MmS2jSbfVo/0/xL0jV1a8vM93FydOuzLYtE18gLsd/wdJTvUBLWKWodH302nBROX9+z&#10;g1TauLnzNElxMqb9GelWUZuZRt6SvUgfQLYmNanGKEHf+8hKKV34P0W+1AQslnufeg91F3G2CXnZ&#10;A8m0URqxu5iW18B0GmlfnOhuxwIdRT6mHwBKlkVXDlQkbVQtAQpi70iHgHz8A2EZcBS7gxsF1KCX&#10;I18AUq6oH0K+BrrcZnhT/azjKZR5AmurYZIKZaaV4PWseK0HxBEeKKsZ7NgOKYb+Bn9TMEknYpM5&#10;Rtp/0PtgIg3g/KvvFb+k7bN7Mc+rPsqRxtEfF1tvsWMLVxhbWd6Zd7Tr4WmCUDEFOWKbJCwmgJ8Q&#10;xIBHsaWcrxn5aA50mX6cs6evSapuK+gSivvqZB03hZcq/rKm8ScLBIZXPN/MkxoZJ58Qr0hm2WIJ&#10;4s/wa3wf3wklY6nsKnAMfQcKZBDY8j5f9RAAJCDb3/VSV4gyqW5xx1HZjxV1lruShII1hmbhm8wl&#10;mtX8kcSP8pvcltg1YpAdg7fzwxAfrIL1lDmPWcWUgH9nPekdMF6gBrpu6CZrazu81TeITyw1ir58&#10;k8FXei/Dqe4UL0/slZcICDEvxMu5zXglz8MawTpZ9TAKs5+JAntYsb2n2kcoVS6y5eCZi3anYZqY&#10;Ylmmjc1H6R3K6Yyd6j0yILFE9l6MiTkncvFH8UxeDqcMO8RagoRjyOAQMwEBeje5BsjjruiOK2ew&#10;9qPW8fIJ80Wj8Ui7/qDWdWBWNae8mBgg00mvxwhE2cJJfB33M/cxdgIZYmEwZpDIHIF/7Jnrc5Jx&#10;nZ/cPjV2+wZHWXmGmWYdP0LQ+xu3HxCoLJrRvfdlOYrNMZWif4iNeCJ3kB+GvYrUsp5gJsBgaDXj&#10;z/OxDYJm/TDYuLu6sH9B49uj4V1TTdZDyR0XmoE0t6WzpWG3n97YWh+tUclJ5FBEyiKzg64JhBTJ&#10;GhbbQh1gnPbgSWPNm4ZEpMdV7/vWkpeW3nb9l7wj94P9D7IordI8S/FOmNHdptCj25Q3qEtDEckY&#10;1RD0nH+pLWTNFGuqbZw+c24X7VGTcbCTxqii9BJowaWtrk3A9dxeewigTQs3rwaghG7dSgCMJir9&#10;AV4oLFkAKIN9+b6AFrWShQH66IVjxfB0U+DZW/BXVT49DdCWUmwnkZmfW91OBF2pf5mKQP8EWHuM&#10;0Radoaigz4fC4lJ6bTCOV0mbR2UhVBqP9mh0kDfZaD0bwqVUirsvc3AlHucgazL3n7ZBRJ/ab3TD&#10;bQmHNMNQefQO+QQzI5QrOgfuDd7PvczYh9LAt+lltKbRSImmceuATvRDJap7m+BZSZITxffJ6bEF&#10;cI+klhv92J6EIE0AKyh6nXw9zAuVilCQVzCJiwZh1EsYx8AD70YGVLENFwfWyf99csg9LEWKf3Mo&#10;xZicw1ah4EXqOgPIuxU/rxZwhqKXyFQsQ6hWKIalwWaOgGlFR0FyxkOgaiRRf75hX3+f5t3Jfe4k&#10;1ZriJgdaHprzhXWZhJwya1govB9/Xe3Pj4/6IPsfAAMI/PcejaYvpJIXixomxY0UiKwfdIgchn2B&#10;5rrtpip2xbVTov1rzK/en7VhB6qrnElWoaWemRZMlqCPlfZCnJubks8455aoj6kvqpGjjJUm4Yyl&#10;iaAfp4ezhwCBXLqTq6d2SLT6p+9rW6+DpB9goqpIoDZWTaU5nH9MVqAqmNpCc5s2lSs41pZEkX4v&#10;r5FCjegm94xJinQf0Ideh22A3Lo8sSd13bStrK9rAa86qD1gUan4o9VWCaTnn5tMI5/Xm3JCUprk&#10;lz84x5XzkxMvspD0jwUnCYwAiyIf8Ycah8V7AchyeSZwNsKCeWtloLyVedBbUbaxemVRX7DbezVH&#10;x6r9fCM+QKUnfRw0959Kfh0sF5lkfxsjlJOEgAMckI3LgPV61MdxfvpwC8GJfrllebuifptbMLXC&#10;frFRQ6/zfwBHr6ocf2w+MaRHf+80955pgH4sLZiCgQcjyJKmgXUc5Izxge96i8ZvhK5vu8CRg/Jl&#10;M7qzg1pbDrTegvdRLq8VgsdHn6lCgrE+KaNzgrc0+Z2cgsksP5e4gtUj9ZHhgswdLYwxgtF6N8V5&#10;ikdvb7+WiSNk+bm9iB5a9bP9h0ZRIq47hplHmahphgE+JqKmhXw0/ZzehQAsUJcGhIYkHZEzhAcd&#10;bYuJg5x57cSxj9BvKL7HjjlkuLjsjLxav7Mwi2lQ+K1wikFHfaediS0+GqHiiCU1ApwihyYsaZZQ&#10;hiskUpB/hTgdvYrXhGN5xsQNlRpu8b4ikwpkc7hBkRRacLJ8j0VQtqy4jahHUKbljCE+BKEriqI1&#10;B5tuiSssipWch7skkI/LhlceGIokhR55bcODmj1urL2Ul7JkOLeulUFaLbHgkvdQfawakOVHKqZF&#10;juk98qCNjPQ1C5rSiwUspZUCiSIkxI8xh1UeZomLhcB5E8MDn0FuZL0PnEVj+LcimV9Z67FMlpxQ&#10;R6uElBVHBqWxkaQ95J/6jzY1EppDjNAswpR2inkk846qiD0ep4kKhkt4ycKIpCBuG7yNoMpjsbaZ&#10;nX1Zp7C7mkJQEqrzl0RG5aUklF092Z9wkXU1Hpm8jpQs4ZP1i8UlHo4yiRQe3oiehsJ4fMITqPpt&#10;1bwapSpjcrYjoWRZbLA+nbJP5Kp3mj1GyaSrluE90Z76k4E1KZlJkCks/ZOIjOolQo3PicwfC4hG&#10;hyR4MsGrrbttmbu5qUpjP7XEpPZZPK/ZoM9Pv6oTnOdGsqRKmRo9yp6blUg1MpjskYItEpMxjd4l&#10;X42AimMfLogAh3PqAnl6dQHW4Xn/dgrDsnp8dwGwa3rud9mdI3tieNiJ33vYeex2eHxbeuZjBXzk&#10;e9FPnn1pfLY8Q33hfXgpN35eflrn43emfyvU4XhbfybBy3kGfx+ulnmgfxWbeno2fz6IbnrMf311&#10;Nntqf6hh8XwMf8lOwnyqf+Q7tH08f+8pC33Qf/7ltHYoiRDSv3cEiAy/yXfNhxas0Xh3hjiZ6nkn&#10;hY+HEXnahPl0CXqQhFlg9HtHg7FN/Xv8gwU7NHymglMo431RgYvjsHTlkojQz3XYkKK99Xa1jtOr&#10;IndwjSiYaHg4i7OFwHkGik5y63nQiOpgDHqXh4JNTXtdhhI6wnwfhKEowXzggv7hwHQDnAnO/XT2&#10;mVO8QnXYlrSpj3aelDmW/Xd2kfaEg3hUj8Fx4HktjZNfNnoCi2FMsnrWiSc6aXumhvEovHxyhHTg&#10;HHNkpXnNZHRUofm6uHU2no6oHnYCm0aVsXbhmDiDYXfGlTRw7Xipkjded3mKjzdMLXpnjC06J3s/&#10;iTIo0XwMheHenXLOrvnL+nPBqqq5Y3Sopm6m33V5olGUknZennCCZndJmpZwG3g2lsNd03kgku1L&#10;u3oHjw857nrli00o4nu0hyndNHJkuHTKnXNVs1y4F3Q6rlOlpnULqWeTd3XypLSBcHbgoARvUnfP&#10;m1ldPHi9lqdLWHmokew5vXqSjVEo8XtqiE7b3HIvwdvJRXMVvA22xXPwtkmkZ3S6sJiSVnWdqxqA&#10;dHaJpZduiXdzoA5cr3hdmnZLBHlJlNE5k3pCj0Qo/nsriU/aqXIByz3IFnLixLy1n3O2vj2jUXR5&#10;t8aRWnVZsXZ/mHZAqxlt3XclpKZcOHgKnh1Kv3j2l4Y5cXn/kQYpCHr3iivZpXHU1JzHHXK1zWC0&#10;sXOIxh6icHREvtiQjnUht6p+53YFsGdtUXblqPxb2HfGoXdKh3izme85VXnIkoopEXrOiuHdc3/U&#10;c9fLon+edQC5qX94dhancX9rdw+VNX9leCWDAH9jeUxwkH95el5eDX+be2VLon+6fGc5Un/OfUgn&#10;hX/nfk/bNX43fW3JgX4wfZm3rX4vfcWlp344ffOTn35NfkGBoH5nfp5vYX6Wfu9dEH7PfzlK4H8F&#10;f3443H8wf60ncX9bf+nZSXzGhtvHknzhhhy10X0AhWmj/30jhMmSKH1RhE6AWn2Eg+JuS33Jg3Jc&#10;K34Xgv5KMn5hgoU4c36hgf0nX37egWrXiXvFj/DF4XvwjmK0NHwXjOGie3w3i3iQynx0ijp/Kny8&#10;iQttSX0Th95bWn1xhq9Jl33MhXc4Fn4ghDYnT35vgtHVmnrhmRTEJXsflrqyn3tTlG+g/3t3kj+P&#10;dHu+kD19/3wUjkhsT3x4jFpalXziimlJDH1IiG43y32ohm8nVn3+hDrUBHogohHClnpynvexHnq1&#10;m+2flXrhmPuOLnsxljh85HuNk39rZXv6kM1Z4XxsjhZIkwTBCSCU+QIA8PcoleyRtte1j60MtlZy&#10;RW8T5SrVUFhSJF3IUXLM983M933/7/7mHuO+wtDIGHeUHAkdQhT10to2PaVju1Ovc38/0W1piKta&#10;vJ7Ns0kSq6j86zKoXP9jlxP0VOdeOwSv0sYX74EjTzTKf4CbCm2Fz4QLc7Vx+UJpFm+Xj2imWrt5&#10;pUigWOgaJborKbQhxQ70zWF7yL9pRecEhNfSNUrobNXbInvo5UlYZgL7l9kKjeHaotHYMaF1HhvW&#10;LCzPcvQbEC1VXXd1FnEy1iZbdI95ce0ZZNy+oKMQsm+5buBDUQ2ZhSZQvmG/5AP0upIPL4FDtPax&#10;FvCV4jlhq4U+uSN+AmGHJsN1rmidYp/NSVEROzXYKbh08Z/t6YIn5xdWu0GLWlcXzICCm3wl5pC+&#10;5jC0A55TmRIjhqGy+NBW+HXhdj8HYWL2srWPhW9Vc20aRAe51oF6QebgkzYgaLzM14cKxruq852h&#10;JedMuFAoqSlIUAP1GdDDH+F1J7nQCLj+BOz7XmiXG7N2UNihhmzaRG6SmKEHdFlyz3lXqivFtDaY&#10;/Ji6rngZGZnmJ5smhtKThHeILYJTccn4BDQc9hyXwq/8VLiTaN7aMDAi/oE3ClIR78Euiid80GFP&#10;JorWG5KJPpGsMJHwEo1IU/EBsQeswCPEbbFh+DeIQ5gZ6EfKfB8DBv3O5TP4FT3MG8MeoTcGZhPj&#10;5HhbOuFJ7tJfxpuIW/lTuBexS7IY3CdmQdGAwy/FhINtOB3qASxwb98Q7An45FKN1QEt7y4WD7Zc&#10;DcCvyenWW/gmmWeVD7go+ZrHgoNcL3sPLGDPCXZi/Uz34VSshB74jcUANeIzjEWSN1wOYE7ERd4E&#10;+gXXXhGBJ9lbz64CqZm/VnYA04y1ucuxOpUnU4odUYjT3TE7Wd8hJWYmXRpyE33PxfiEon8wehdb&#10;9Bw1xXuDcsTXS8/A5uJHLUXYvcIluvUYkheW3YXxsvX0IXQy0yFtFWpQdx+sRTXK8BA7lJQ99X6M&#10;JkhSnN+jW5kP1uaoORV0MQG7rYObXbA47XTFc2xGiTBLgeqLvqeC0aS8W6kbUPds3YG/UFsNElyA&#10;WqgCvKXoXPm/nK8hj7iH1qsQA030mmJ03ZymR5iZ/vfys2ixri4zCd2kZckgdNYJZcpe5FZB4QFX&#10;pDdHHzwf6dDUezshNcoa50pELW213oj8xmR092F+ZzSNTWh34w2tBt1Wa6LZjTytsiXCEUPF0eMM&#10;Apec2c8ghwumg5RIdI6V1x9ISIafM0A2yiHrIOQbFrtwGpvXZdtQjTLnrpbloqbNIRmJSHldJ04h&#10;0Xqv5EFkVUV79AtkYclPQZaIeX6CVxYyK7Peea/4k9LUep94mNvSNYTev9JTP4qGdDeWDiAj7aS6&#10;FoltsQP/Razq7iW7iR9XkdFp4tFy45094uGiI17h4ivZI84+4l5VtHWCuJR73pMmbz72vqlZ5n48&#10;oHxIcjclI1PPGVIbSTWblfYoRc6wgl8OuNIaaHdQH6WHSS+W7BE2OiUQ/xONW63FPyHrLsCyYPhE&#10;wx3pXOFi7UJuSMhqFrMG4WPiF+aUKOF4OF0rNtrvSg2IZUFG5DRivukraYkUOK0mtqEWVsF4Atpx&#10;vlM6n7Cst+fu432lFNuNp6rrmQ7cAjyjr4GXyb7UFBiN3kktAqd3BpI7QMYmkuBAouNbvAf4WSWB&#10;58C2c4lkgTSl1sC+khwosWH+5EJUafRD1h8bpecwScd2Uk50xT6aPE6N7qgn2qh/bFpEGJErHbtx&#10;fyLYigYYntZOcXzNQM3PrGuGUfE5ZrVqvdKO/o8CQeupQ7LXR0PIAqkgqpmY5N7tMCdc2aSNdThJ&#10;TzrmgGEqykoLTIjeNlO2reBLdR1Tn4cWBdI1ObPkE1RLZhEiJScz9ieFkpYql71TRILCOBDCL0iv&#10;buTj8ziF4zGwm9lj1Yux1Let5ax/ubU+ktlY8r5wAe1eNCTrprzzG8RyMjXnQqKIaMgc2+tCzFS/&#10;CniDRyiNPT+Catk8x0DsLedoNYEtpZ3OhjHT1fyq5fSDSjj/KTVerpM2kPdKboryyHlF9glVRGCe&#10;PFKCl2c9DEgBXzPcPHUgUME42mH5kr+sPqKdjNsZG6azKb1ymi6t+zavn5LrCyUnSZnOQlhFtJZ1&#10;x4/hb4sPRtzF/fPe8V+Ck1mw5w7s/6oPjrOxzTIN7zv0GLu0+StDtml0U3R0S27uCLW1geE6SR/D&#10;bvgOcbTSO94Gr9SuiNgKPhdN8jEQnqv2NMHqNBscHmIzFGa8n1AH9vfTLxifnmKdEb2y0yTXjFpw&#10;ls/NIOc2xsFOhJNBeSQHj9WV7RkB7aUyPg/8WBDl0YelZG1w6Ef7lXzeauQzJ2y5kjXrWPQp24w3&#10;yT35YaovKfOl7kqHVG+Ro5xLoxK8pU/Tr0caSaIhU341ex/28OCYWCG6Rk0bifqXnyJVyPbmmZoh&#10;KF+HqSfglbmDKhO4jruh8BX+DL+QGYTd8fZSS1FihCVXITbjG7HO4kqPf9O9yLY18VQM8m75HeID&#10;2tsUkFEKCiqmVJdBck64cibwZuXy/eB76Lr0LphxxE0SDUz3hLDvwOztcUwmMN7QTjsA4zX+5Dgw&#10;XWFCpIFlDWPqSk5arlD+yTZmWyhWMreZVJmG/iAYk1rQW+KiuEaqareWDSO/bJtkjMntG2KovwmC&#10;D7CmDgQAwFLFhVqrwtVNgnpqjHEwKiBVEFGGLJElYtkUEAkzIYGXvL2Tlz1IQhgyxYmK0gpuLXXg&#10;Z496VKvnnR5urVKt2P/vAB1rVkEZys9eQtBFufdwkeqhuqRhNStgX2kHaQVThESST6lHlYMEQNL5&#10;cnwxEZoygv6EvYxMRWpQbdAsWIgErJkJPoJeeyUoFaDjkIdqlymgfpDpNEzXQPQU7X14IVnMHau4&#10;RExQdecZsCbmfMo6NIG6FDGITCHOb/wR6sbOid6CechtL7niAzR0sId943jl0DJhtsVcBuWwREAe&#10;pIuxvPwebtBdy72JBWhWJHPIM1VtxB7YSd/YWAlFk16iYeUnTOVlVyDwi06IbW1psxfSb5u+UUdQ&#10;ofV94NeE0xZSNob7mkdyZ6K/GoxJbxFGGxD+GA5V3dm4CnxNl4n6lXZirdcZxRLkvx0gW3wo35ZM&#10;d3VkqXzJ0ZZ45VwiunFt2QLsd8fqnChUYV2RFIf4GmeEF0DPNY8Ch8A69qyoXhlBnva6DdxEe9vF&#10;bMDJf9Ql0eVHlWwYeeLgL4pAYmrbzNJEzNiUmt2A+jpsiRfhEUvv9jGoSX8lUAUmqIdFoHIiPc/r&#10;MUBj4rYc1u3HE9ZKOqRHycAkeHwdQOC3unrFJ7G0th3Z85DRxpuJO+FO+9LtzVC+KTswAZynOSUq&#10;UAwwW7xGgV345PZea36Jh22uySiuV23Rj5ZNUfK09eUBZbO5wgogZ6UquPJW4nNmhWT29hZqvjQh&#10;wE7MqW4S/oytlk/irUeCahxtQRZ/yTjrISMpOcq81rtKE4AnmlPSYfGYWlMNZW9kK2WBiWvoAtmT&#10;7YvIPLkhIBovqIkR9qJ4rQdvH2wGxrecNC8HaEuoAQccdKtuDmCvHeB+A2rFk1RXACwrjzkDOHfB&#10;1A/A8W0NxEXgUsAk7BbwQNiJvFO48ZzwZEX4gXRTKOZqnqLvQmsoWhuM3K8Z5OYgniUrVTNgKrOV&#10;+QqenPCU8oSqtvkQ3uB//C9j4WCK0I6UKR/wrkO4srzpvZFlZcZ+/XgmmczV2OiF8gF1Cdm7fwsr&#10;JsiMh7Qcz0nYQWox77Bz+EHkL38EvQQPCDn4BXScPw4cA+2N14zj9ZcNGh2scyM2a5ZpfGTnVH+o&#10;NxSnMO/Y/IyF9Bd0084ucj45GBaD++Cf/EPQSEwohOFCpIK/FiyGzjZYDHW2hXqZbpGlBw/hek1B&#10;1cMqXF+/T8XgWtF3JZRBfWHnMuIwG7v1OfYT9Yv/VOR3IkcohT5is/ipyrdwnxMwRDcV60q015yF&#10;WDiXZY+VflSttM4uusKsMH7ae5ny1T2LryNiuetbMayIbdswgAAUI8yHjLiGX6OkEGc9ZHDv6NLu&#10;12Kty9Ed3NymGukcdqi+ufAv+nbd071zyWHz+vjp+Kg+Y+t8zJ2DNiDIcqZLGAdtIsb4VqU3muNw&#10;6B8cfaWhtTFdvyKl6n+3myURrO7AksJwmnL2pQOk2pYcx+Ltpp9De9ArunUbwuDfVA3CQPA99S3/&#10;mOIp5mb/l777tIi7oeV3F8L96rbDUFULu6fj+4IeOvZAYrorGe/0j1uJF1lfhxailMG0wR2u55KE&#10;AvAMHc2/rDiCcfb/Nbwt8dQscljFGmRdXWHpM8k0c1U5v9DF0FSxL52vvVt5OfYN5ynx2NLHFktz&#10;/e5Q16qvClYR8fLgxXfQ2zUvbQecA1Ua9Ru7WhIML7BWSJ5UTTUxUrBgof5Ktf+evdppMpfYVHWa&#10;7OyWZOaEXOnnpObWxAlEeEOtj+d8lAcE1aXV36i9oDptc9Teg8ZZ1LUjlfOM3bUPvo/SfQZc0g5q&#10;YoD1MTdVnUBayEdmJoD7lZISoE+wFp+omO6ZiIAKsVXkeIfcZpvqBpB0cKL5AjxUscnwEg7IZ3Wh&#10;0MU0N64RSo+JU00Hn4U001JQ6hdOjICzBd5YtfKiJwn/qcTNLxzh9P8ZtG4pNaycZOaRZ8vTDVEE&#10;mXdV24IDuzO5GZgi+jorR8tCIqkXSKbfAiID3ivwQZ9DUs/zcDZoN72x92uv0oi1WbNKMd3UpJaV&#10;yfUD7NE8V+1yZk7qD2qGAqIjmc/EcPBLqgT38R3B76MmgS+aiSzwHIMGoFbjY/tOSwuls/qbigEf&#10;0zeGpaWn9Gna/twUzUmOSBWpF6vSdtxl1IxncD01gbzn24fvx9sFfshT1MgTQRGwzjBid3EqyTbL&#10;Q/ux2t3GYeug+A/dJ9NQzkHNLsPkFJvqtDZoRy6zWp0RHEk6GMBXjU8j2wVrERD7wEsGh5FMg6vt&#10;cmss0W+pb3atkRo1zjrxP3Xt9pnZf3KfLY0pE1TpRv+oJ/Qt7fHNz8lQ9TLfROwQ3ShYgiwjtvFk&#10;IIC6671t6kOL8DeW/I5t8mPGXS2xJWJdTqMoO5k77uAny1SzrLOiqmnQcH+zmXivsft6Yd+xJQIP&#10;eIgs4hlBb7RdV2vb3X0X32bxO5Ihdzcu6by2/75O1Ppl1hAnadyd/CU7aG+I4tEh5r7NicQJ3aDP&#10;KMZXjxO4wWYqk9elfI8t1crbm0viMdmBQbFJVtDoXjq0f6NDUv5V1jrrWEVWUpIJq7wU6a3nS/ib&#10;ZnMXpKB3CFtZ/X55D5UuVyyy4qG1ARp5G1QVhnLN56seVesavpZgxeV2XLo+E7DOl35I7Dceqb4Z&#10;cU6XKHN+O8B9Ia/yXsn0/M1wfXg1kSAAGEd3z86hT9w9FQKrQAgaNwpERQREVIJLpCkoAi5VFhAD&#10;UgKECcmUZCbJpPcOCQmhNxWV9WE73Ds7KrKWU0FkbXfnKWvj/B++93vvq88MvI5Zgf2E5zyIXSWt&#10;dOJAECy1jQEba5zWTUDMkW5jB5CUfU/3E4CkUlVvgKu7D8hN7CWRAkkyOzXE82vbrsCn6IcGTx8y&#10;MtagkjAdfdAoZLfNh7KYNy3F4NOST4ZnYEF2uBYHPfZ1qqK4F+Leyf7kMiITxP1crxA3IZNzN/Ad&#10;ms/p8jmM7OIYxOWOOQIFeKIpA4OqZ8xDaFVJlCGSX/yzVvOCB+8LVFqRtjhclg2fj/yreDU0Gjwh&#10;mARnSHP4V8FdPg7YyTXhzmaWbCl3ovGOpLKaYg7Hx4phfb8o+tCfmlzBjb2NyhVYSVygdIz/PmIY&#10;N/BYwZcEWchS0jJ+OPSbzxQ8H1SIzjXP0VRwvRqzVfFV9aZLCr+icX2U9OOhI+qX4o971yua8Hm0&#10;a9J84ewIEU5Cp4NbsUneDGkV7wxC8l0FsaES4bjdZRrhJDV+a/CvvGjK1zKKInX3VCey7qtBBSnl&#10;pGKztInGkHwWz4/YLTorPByMYix0lETk0XmlvkmQO0wSetuP2jc3wNazjR6Vbqa/mUZ/wXQcvTIr&#10;Sh2oKU8JlY8qU2lzJXoZYetnURb+e3Am5iVwkVYjL/hm3xrQBf9DsM8e0oqzL1tBx+OKRONdW0Dh&#10;C12YZW9mn2rMoE8+K+dpnsQ6JTTlvK0nRO7SVcGh6GVRIomAaNEWXy2YjiRjRtu77gvsICu9nXPs&#10;vNHWsqGwWDtju565Q6W31CVny3caAmIzJHPVLVvZwsty/2BPFMHPkFYgaRjq2wuuRIb4tJ5CxoN6&#10;z/Yb5evK7rTkHSspQOybKhQHc62kykeJLCOhOmpnttaXqd+SriTWfKF0SUPqjgQcEOWwnnmzUB3A&#10;5TV1x1RzWdVtf2eSy7Y7S5k38z/a6DXH0ictcbWbEpcZaHWLd36nSaib3LJekca6SGmV5NV3BrCF&#10;KsDifYN/hd2GPOmKBWbVnWwdBVYz5A4BEJFf2lQG0NPLzVUAktCjB4CRHVfVQvbqLQvkOnYVxfHV&#10;7ZEAi+BfDREEb/7yhlOIR2cetKdulusTOH30f809oDJvstEErk53M7m4IwkpugGuagemusVNCpuQ&#10;veYuptjECzhjAb8KtnHOEDK/it0JJ3bYsJba3a5o9PxRuv0L/3ZeinWKd/8Ax/iBN2/Pa507sm1H&#10;tIoMHwk7I6NDeooRLwJHAx5gJjCYYENucU1QX8cCyUCNtaVdvKfUai8W/Z47YN0nzNg/Y8wXzNkD&#10;aZno6Zh3Si0/L0wiPcVbRFGIRuChgE+YG6QkvEbWghzwS7tY1cX83LJe8Wuph+2lbCg31DIiGdgv&#10;NIzjD/as0UyLPGJ6lSsFG8KKpOFoEkUkSuFxid+j1fAtn3WwAYoFae0/GrTMNOdlHfEI08ZWO3La&#10;LDnK5fuXGxiyfvo/NaAkK6ZU0Sx6FxYlGRZgFLbwEbqeGITOQj745MB+0FuutW28say621llVpaM&#10;2vwMlhwv8xetKE1vmK+y0As0K+WDMT8oIiRDYe6SLNEQpUhYgd0ihvLV/EU+ODQI8zhv27ROevV3&#10;znW2VyXxTXetFdl6s8P4IG2dvkuXS3dXD6nebL8vfyo/tPmR5C/i3yipQi9hPHErfxv/g08P9Avy&#10;DSe+LaHDp0rkeOXyLB5r0jW7ZYeac6xPUm/rC41j8RfUNdo72+1yvbJv82nxaamEsktwACEg3t9T&#10;hBO38z6gZ32uQUSkoL781IGypvJ/968oHy+s6ppXsSxrdmtE5ZqUi814VUncNevj6uGos8YtNf7U&#10;2xppLUxOkj+re+1HFNPrE71qsWvAxfqgAXL1dLmtbxFTXbimc0lNSOZxV1LNpRSuva0WidNY59Zl&#10;RukMh1jh1GF1T/0P5J/lc4CFfgdxBvDS6y76nv2Q1X6SACwuJ/cuAoIPD3b4APTMvJZiICMl2nYF&#10;0MTlWtYBf0RV60XsGOpp1QTbRi6VbW1Y4IeJ2htKvIPQTQ33WUtPrIW+LevuWQEOHM5o/xHMyfR0&#10;gtz3yTNNf3A749ab6VxmVKruNHc7tVNF5C4h10oFnOd+vaLZnCveDL6YM1RnOJ6Gfirb2P0TurZg&#10;vC2fn5DR4jjDy092NAUgJtorEwZPRK3VucGBVLPyGFRC5kkegoN+j4TJoL/3IO8x11wX1N8iNjF6&#10;u2x4YkFm6znhdAbFsVyAJ0c3cjA6zWJ8hnpFftRm8B5ThYobiJOskITBLH8PgRM6TPDgbQAZtcZ+&#10;gpLECOlaLk/Lf95KldYevNiMiSVJU9a3ohFa1teHC4y8rrmGMagsxQ7+ANkibuUt9d8o+B7mEVIQ&#10;A0SsXdbn0umP9nVaNEn5la6Tyj8PZjbPk+NJMmuZdB/N23BXvCbSpkkQ/pdaJL+AnSI7xGv5Cv9U&#10;TIWICSKEAF2oUfftNr85GtYZZtyV7+ai6bjp/7HjakPSZsu04nHsHUO2LDSySn1PXEXdK6cLj5Nd&#10;eD/m7s/AiDyIMAj3wrtrFva+sceXnut42LgqT9MyZXqQrrAT9XWJUxaxJjJWq/+s9Iikqyulw9Ro&#10;2RQOktvwZMEBfwgd5qcRJuAM+BSzrlfnspemdUiaL+XtbDE2TqbTbDfNCxNdlnB9fGyhvlWtiySr&#10;/eW3qBtkaskScjv+jbDcX4nWo3N9/s9AfXg1fSAAAFbROhBR3E+CFc5Eg/U0CmGpTyMBJeV6Cigq&#10;RFuFMExC1m9mkT0gE0IgjDBCZI8SNkZU1FKPszw9qQMVXGBpHYc4ufv+iO8b+VrFanb1ZZiDSTP0&#10;eXHGqO0dZm5/wnet3ryrlJf1JeAc0nsnHkoMX1j+M9xOiC3eja7b+tXSxAf8FxmDBX0b1Np3okVs&#10;Z/8p6L9pBT0zcBj1YrsKtiZ817ICwVBe1NUiI6SZ6n1oS7iX/RrfQjht2y+Q4gPyu4SZ/t8bokUR&#10;G6a03mJvduYlgrAiLb17RMihlrlAITVhY7OPkE4Zq20T1pPeO2JF88NXlj0QpROYRadFd/GkvFEx&#10;yV+l54mLfckasvgre6/bTxaTRu66JG2lytp+lO5IWNK0WPIr5U5No0RLelcVLUkKX1v6ShJM4Beq&#10;JWvwp/P8sj/69+p6sx/5mtT52cPsBRej1XfSvul8qLpCPfgzrLwef6sRp/iDUnthSBFEGqlMk2vC&#10;vUvXyJ4QVNZLsn14sZkqrfSf0c2VrvN9rhqV2FmOPpPeg1bVic3lJ4+3unM84+GGTE0nJeXCarWe&#10;VFvRpALCPpVQlacIRqun4iDeYXLKiQHBuYdlEZi9qi3SM6yI3nt5i2jRHajJK9nY6mfAxu+oH9Sd&#10;oAQ6uTlukrRiuTYkbLL4krqGYC2gqzbiB0xLFRUBGTkN8r0YpTJHtihrrDfC+iV1un3cYkyOalHl&#10;BcdN1u80vo15V/1Q/4xELRfkvgq7X7xD+4JQbnmofoEfMwqUHwOsOZsVWzHXlItllqzKnu6S8dSm&#10;9mTbyqTZ5s/Ww3EX6oryTTHuaorZm7TH/s5QEjZkc+r8CbWWBK0zcI7hozoyoF9bq5yH+aQokvtk&#10;UXq+r6hJpblelZ1NutwsKd4Sx6rbYJ2NMTuGLPNJ39qFZt+wK7YgwxZCa/5YbljgWoNWkxYwpiUr&#10;u/2wiv1ygPms+7UzNNXflVtJSzI2+5c1xEXWthSvjmE60q1O0iL7pvzYsO6iu8YJQme+QqcPxBsI&#10;2lMBXzXTqji/Q/IP8hujVO49xpWbXryLWbFdLkDHuuqMB/dxMHmvwTdcocQCVfMmszbBNPBAcjmy&#10;E8qlbEc+wrdDG1A38gFXxTfzSQ/Wswch9+B8zhhM6bjPfQr/22HkDSBR5iSgHLmbvQcUoDzGNHSa&#10;vyCpCibztTE0JFCwLDQYXSpAcQZ0WvD+91nWconp+l/sRAnG9ZQjzm6pHOWC2ceNYzxWNkY0AzDE&#10;U/RRkC52neqFGGLocDtMFxNDBhGaaAInRGki491JZqP267UFrIUaR1sA+4D6TEUU54gq3ABxU5Sh&#10;QjePrzhwfgQwy2NOvgTrZD8cXg9dllJCMuHbkv04BjKR7XNnmmHLT7m6m/nVHN4KsKKMWHsfO01P&#10;0Pty9Lk0gYHboXVm3uM9Vk+e/BZcogo8pIZ2Ks6E+MFHZWYcF+FI9LcP0/tLKy7nMUNszc2TWQbr&#10;7bIfWL2W9bnD7Cmzis/h+hvnZEzxEnToCRrw/w8OeYFd6jPEJ9BTxTBOiyyRzRmuoq9yDvdvYOir&#10;cE1m5l92RakPa3PxlxwX+3RhKYpySizkjE3c+6a3iTeA9XpbtB08mhNBbIDkqgmcHW6Sx/xGPK9r&#10;Wey+xPCsL2v8BzPjwt7isayKyhfaKtZ4WR+i4+BseelUbkYBMzGE12COjD4A/Kn3Joqgv2smcC3w&#10;jwrWLa/zO7v3XFTQHS5Mgw9zXtOsrT2LWPtSY2GBjvdwBbunfG6anTu3+JvjTTyy5UvUFJBjfEo8&#10;Bj7IuYNzw5uUvKGZzOdXUvqY9IS+nPq5jLqO1qI25v2We+o6FqZ+I/Qf9pnqeNosx2GHj0dwXxWp&#10;o5wAMU9FDAYtOgPuV2hSFfevz5k1N2W9MvqqgWd1f2OkuCMLx5mmzirVn1nDrSshAnttXSYN4Zys&#10;qj42yi0v+SWKwXtjGSNuAKmGZbjbkFvtOUxAQ+m1/WQ0lvlT8zaUzZpX+gtaz0Zzz6GTnLd8L34g&#10;j5Eh5GcDvyc+5o9DEdEnBYfgwuBHgjpkBLtUiOGTbu2G94Bh7iOwFXzbGAu/gypKfJBYOFI7itTD&#10;00gf6o00p/+EytCzx2f4C/grohr4Mn5XsEgwRxCNXSaQCCaGloMlYmPfUchPnFyPQjbxdhsIrxbP&#10;14CwUfQGViPLRa/SqIhdNH58MxouGolaiQ6Lrgfj+WdFdqw3/6MIvLkGSFQbe0TAtEpbOwyqlabC&#10;L9AyRZ06ECqRP4Qy4V3ydTQGPCKLP5aCyKU6shrdKXEHPURHsh9hV/DF4peDZN4Rk77rBuBh6K8J&#10;BRz6BVY1GJRLVY6Bw9rfwH9CkIaSKoW3qwYTGuFJJZnsiVTJXUElaKLMF7uJv1iSeMPOVdvYnbt5&#10;ZOt9ZxfvreVEAR5Qm98rLoC7jI3AfnBMn55SAVXk4hM84AzN88gCZLvKEpSOvFCQsBFogbT3egDn&#10;j6rI9iGuw/66ms6LK2nM/8B7W6SSFwBVBQJePJicxzr3GNpqpMfToU+6lMggeEB7JGgPIlcdxMah&#10;RNnngQEOs8HbJeL61yx07OLedCzNu8NjluNkZmBLSSKXDTwvlJ/bCnbkd8aNQwbj+MF78FmdR9Aq&#10;ZJtmGzYVGVesuyrjeLpute3nuFo2V37hJtcLzC6eh/OJ1MjrqYzjmACktPssB4wtwsRRIXx+1kEF&#10;7GFo2z0Fj2hnsSBS+j8G6/0fynwB4Hi7aqXOttVKmzZljJzdnEmoFFpChUJYoUIIlchlxnhu3+f+&#10;PDPzDMNMw+RuXGJdItcKqY5aXVfi7Om23a2WTp28uml3+/XzB7xfH37hhZiM9j6mzS5zz6n1xlfS&#10;z9qeaHultc0a6qQspt4tYyhredVI3H+yXpVFhUzKfzEMeXtkN+vWOV+FtDmVK1l4P//sfFxG8iW7&#10;k+6Z88/ZGy0z28+szJ+S7ulYSP4pW9T8ImOt7GZda1xk1nFjeIhWzhc/8zbNPqhPcW6FIjVmK/Pg&#10;9Qr9xVnkr4fvd/qQwanNtVuJ+2nR+jFCSL/DqgifzBiZJ2Eindhfhz/IOhQ6jV+TP/TOxHuhcOc5&#10;+Am4XSzF61DPf4uIL2Uv2w/iHVmD1TieKtce3Ypvzt7CLMGXQgukJuANNB5fAV7BfaGrwAckz+sh&#10;PhONcrqAm2HzxTn4QuzueUeAg59P5oIIcNZ4CbiATu0AEIEW6mfwNRjIeATMwFhcC1iKzwtJBW64&#10;k1cMiMSDnBiQiYeIq4CA7+0PwLby8S33MFfOWLkFc2Qf5B/CJKwVacCcGDT9U6fHY3/FYujI4ItY&#10;PnVx8x/YOcreaQc2SSLiTmBBnO1ToZF5n51wQ3flsuUDaHiOWd4CNEYQiAQ0XbU2bRRVKMZjZ6Bn&#10;eGOwNTrNhW9GsQ2sidNSLJUuFw9hxZSo1xJRGaRNnw69wLUsFGk4+kVuP9KdP4K7IcOaq0dGkKmc&#10;q/skqJPwy04SRZU3Nlug/fwFx/+h79kT4peYmIbO/AS/rHjceAAxKZ0sNUfMi/7MKUVsDRZgI7JN&#10;H5r6BknXFsbIkVOaB0Hv0Hk5tp49aIQq2vEyquMNtv9AzzCNp0Nheb1/gy3M1NQUP4F1RhM1D9eU&#10;7ce84GtFY6kieLowJXoQ8dO9CZIh1XlyzyTkjXrCsRbdoEyyFaHxbN+p5bBFa3n9a3hFU2JRH2xf&#10;LxayYLfqETQAjquoSAmENSWJ0cvgB4aVgVOIh27U0xwp0ECOJPJYENmuQy25pq630PCpZ3WPoKEO&#10;y2PnoJEWF5UKetywAYFhs1qfw4Xw2kqfKB7mShwDGfj3wjkeVxCf/FHHWKRE3Wjrg9zloc5JqO78&#10;8uMfoIKeFsMUpOkSK69ARa3J8A2or6Hl8ExovOZB1HzYvXwq0B6uPPZ/j3zERDfhuA2Jz51hG4w0&#10;KESnzRXGw54NHrw2dWGJC6c/clF9n+1OD8EUzGTGo1Q/5jspGt1Jg6xZQfOph3LeQ0/5Ql+t8SJP&#10;wTmiF+Qq1KPbh5uW3qrnuWWyG0UlrH9Wu5DEKOUw6kbfyd6dsopeC/lGXaYqYYfAPdRSxMLDmtQj&#10;H9csJr9BR2yWE0ex650EK2DOx0eYm1jMsbmMNcao5tAQVorMpR5jNw/bUiFg0d4pchSEBXSTCaDg&#10;hy7iNRh2eEGw+EwbX2IBvvkTDrtZWa0n3ctMFJbTYiZKcYkS6AvQS+oLOiDZmWSoJ3vXkMsoeYAd&#10;cZYy/WE3EUtqHa4SM8nFNil4CVHYZkWn5zRXd1OP1JkFLlSo4MQz5IByPHuY9FcMHPIgRvnmPQcJ&#10;lNPu0BISNn3TR/w2s92hHmdoG5t8fAU50dpFdeg7q4IoF92Vo7fJtvx7nD/5veYPeS/RkWt1cCfh&#10;p47YfRx/q9Ls+BxvUfRvqsBjuUkHDp/LfmvTDsppl5Ywyqq03WhK1hRb6RpJOwPJbiTK9L9lXSWc&#10;dLEHSPx63u+7Z+B0bsp2GvcSJjYFg7fKAw4HQSX3wmYYODL7TpiRjTV1FTfINcY0rUC0lEsYZ+L7&#10;4t9kT/F+Q3PSaTxGT0TuxS21AdvNwF3N15tMgF645eAPvBQ1NhPYLTapaZSMacopryFu1w/mpxEh&#10;NS9pB3yw8qP0Lzy67NvEKfCxaH1EN+gq8PYXAKL1cm8GG3LdHeywSdU2sQnGcgGNzaR1R3KZgdC1&#10;WuQhhGmjkQrEoTpT6Xr8y6q0RF9QV3Y9wh7EFZn7W4Hv9FvcE7CxPJnDbKxGOCM2x7bwCxoqifFe&#10;79J2IqLbR9OBX2pbSRrwDU13Mo+CwTpFQi+Ir7IO7wbLS4v8BrCnhhnuq7Ba7aHVL7BD6vdiEbaQ&#10;b21equlPvlaxMXdJSqnWXs0fCadHBcu0SRmnPJ+hSgpWZEhXRwzwG2Xn/O24efKdbv3MWPZziYIe&#10;hhXWMqoH3dO4I9c582NZhbpPNivvrLBL9p4SlH9lDUv3Kc7JLyaG8erswfB33AHogl8eGwD3uCUy&#10;65AeiZR2QE9bd1Ei7N5PLep7yO3SxQKHOmjCVK6onAxRTKPNmTv5W9jnCclcO7Yv3J2txnr8zJgS&#10;sMTtG1oPsiRxVAkYsn5FFuKe9ebCdbqruFLF0NG5s5U+1DTxL4U5pcoI4t5Tbvvz2Kfkh10a5jl5&#10;wjeHfkfGug7RpqSFJJSyJC6LbMkVBHecU70WiCInZbuKUZ9WACWKz+J/VOxP38558xnxbawrJ4Td&#10;Y7azRb7z6CSmypWlAN0k8SALqF5RCFFCXqldq/LVLTY8UlrkI4KcH9Pcwp5wZ3OXpQWyHWo+7r9M&#10;m2o6bDV9WZmwTU2N84OuLpQJJ5H8k1zMlIoQYhE9u/q1sq3oZGG7QmVIVe3j4wqs0eecm+78kQzW&#10;JZ+Ns2LcNYE/FtCROV9ts6IQ1eWNr0m9gpeYE3XcLlEpXsGIqgaU3sa/Gabzv5gTBgDAFivZetFr&#10;c201k6NmR6+3j046FEqhUkkHupyVaTqmY+7vfc/Md86mppqaTAdlhX1JXjYs68UqhC3kzXrZPtol&#10;qVi8+w88vz2RJj3hZs0mk7Hx2mLpJHqruqiwDrlhonIOwnf1zTtmQGPs2egOaJHq0tp2cA112+cD&#10;EI2Pe3Yrw9CltjbiY9v3Rgl+szmRiMbqbP3SmWiJNUjwI1JoOZp9Ai4zL07Og/SG0uhAsIv9Ye0u&#10;4L7KxWdQ+Tsp9bynGEHHG9VEd6eXQYwTHf74bmxn23LJP1HvIy8ETohnw/FsF3hl7aGk59BGs0PU&#10;LTBPr1v7NYBrVvhcVNqp+54vFc1YewNJyM+a9HV43KkprAFz+y5cDCMjRzMPi+Bhe3EWC/3aUJwk&#10;gaZbEqLEoLfJLXgQ2MxO+LQp8+lPnlMKIb7RlmsaLWgxgga9QE8IdTnCPVIntqBoTNCpZkq02WLm&#10;tCgkaYQaK7sXtZ0MqygM+oCzYlf+EDZNcp3jhAhkJxsGjPLSXMNyfazIgAdog8paxaOatHLt4dMq&#10;tkKb1UjfrmxIWk9xxK2bfiEqJZ1B3dhD6RX+EJogG+LshHsUHGuqIUzys+6CboV0HzrO8qWDlYPq&#10;PbIVBdeYFhmV+YCalE9LbCTT5cJNh/Er8v8GwdgaRQZ/CDml+IVTDa9SCuvG9IGQv1ak5UM+yHVN&#10;KDSr4p5KAnbmP6N7QUXmQsoHzEh0JhpAn01zcA7wKSgJrQfu/iXwgNOcu1Az0Fhr0mWRetaXzSL+&#10;gBvVEsKn/DZzEQ/Nn0a7Y4V7UkgI7dguIqYjTzdaMRqZH7QUdYGj+ANwHURw50BLwD7LYW0n+5Nm&#10;tqZHQ0Go6n/q1WV9jA9jz/OkWDp8t5n4kxxKeIIriPKNfthX+JzAx4gGbeT3wq5ILHcdSEATNVu0&#10;AVWTqg+aSNNSUKPaZ/AQTdDHtO8P5VALNGO73hGI6k3CbtyZfrnhAVpDPgpsRTh4P/8nqBF9xt0L&#10;OsPvq4PYO1Yu8079sLYFqGOmalxE7nRoVeLBJrLFcHRXCrFU5xA/gB3RpG0oR/2YpkAB3EVO8Lug&#10;dXguFwdsyBNzIAs2h9Lj6r/iKu2MtWFhaTg1VNtz4CkZUy3L+A4/Z/KLT8SidPc3OCP9msJAb3gX&#10;8zd+EzhEXOceAWJRe1UwG9gRRTuqQ9vOKH5mUpunl0gpnW3RgUBiqn51BhfPqwmNG0DfmlZFHkcQ&#10;nVPAb7CTapKvBnXUbO6/genYNlO85s1pPypC9fmEg4LDuB07VfyESm75x/524qytNv0Y7l33Z5wE&#10;7awOiNyLbDDkBpyB/qOx8eXgDnoBt1d5Fes3Pa5PLDhDPbIUCzSKk+ZOYVxJtIlb9Ov+3/QtJVT6&#10;KW2AKCTOW/2wbCiiisErMP9kaoM4nJdKLJM6undhX8odjDW1Y6UzyO6a1SIf+fEqsmxjcbpxXnnY&#10;/kW6YxXx6TPYrZWCbQ2qz2I0IoLultj8fUlAeoNXgB+Qz/SYi8Yqsg1xlkuSrwm8erGkXVZjwqQ+&#10;RULDEim9L0F7WeaYlqEplhm2ear85W7rX9NfyFv8/07cUYTx5NgFxVOPdMSurNV/U3MFdMQPmpeD&#10;c6UGowX4KKT1wcD1vRT7CvhX6vdqO9C5tZmpBJrW26lUwOg3QQQBWh6D8YF6jxpkIXBeO1b9ipiO&#10;ba9Kw4slesMAdqOwTSfHZuVeY4PR7FQX1Xvk6tZv6fvIsvXJ5AVY6teHH4Ee80yoCdrh8QBWgA/Y&#10;N9Uh6l50u+ms6rjYatjEVAj6tC9oz1wnTSs5srNUJSTOb2mnE3A4/BMZjMX42fFvUFdeDeoAT3Dm&#10;Q8+g55pR80Uji+w3BesfVt7U9+icBQu1+9hlOYc0fHVKyggzwai3RFID1MXwk8RlYtQPwOz4Cl4d&#10;QqGlnEgoG76nfmvOrI2CZcbb1Z8rJvVJVY2H09i3xpXZl9XndD0pWQzJ5sTeoYSqd+G5RDqN+iVi&#10;ISSHZ0Y8sHucfPA1Ylc7mufaRiGtUdzwbcVC3WRdTIGG1dVEZLuqU6uid9xivAxbYjMoZ+3a8Fn4&#10;lNrDbxE6QM/j0fAFwoPDgFo0Q+VZ1dVGgueMPs1h5Ym6dltf/hM20hqSJVN/aWnZEUf3mZ1jXpNd&#10;hu1hp3A7S6wZRgmmjyeHhWQEpxXchI4x8VUHT8wBZxpetnPLTuoKW93yE9hpTeNZX6h+sPYkP6cZ&#10;CxxjIUVVHmFFeK6uY80ZNFq9k1cCr6b8ORdBB6yQvmIfLhgGaBssMJaFWP2F6/MuWT4VPczMNA+V&#10;oMk84zVR5OY63Y9lb0JdNb0Vzb7DzEtx4crP1CrpVjcKL5enUFeOECU9ytbGiNK7ImG9o+hZ3uya&#10;kbI/9pyrGqpwSbIa7ldGbl6nHRYXhDxRT0ksvgPMEumg10oyR77K7QXWoaglzzdlizFFe4OvZE4p&#10;VfeVBDsUW/1W8mHPYtNbqSppiX5CtiZ6UDtfdifkqDpAXul7l85W8L1iiA7FK/e16EflNeKc7RDg&#10;Iu+yhgLOJe217sD0g0S1i/L33SLTUuWHRJ3eC3CNlrLxgFdIpQoG1vnepM4DGV4HiHmA2h1Ec4F+&#10;/GojhbXJeusF2ILifksaKj1w05yIDO26Y8xBchKddSL4dfQSjR0uCQljhqFx326KC0FeCrwY8na/&#10;ivSAj7DRhj7VfOn7uqv/BwEI/veM9HILm72L1WcamLWKsFw5lcuJqVGNkuSIq0a4kBiHoTv+jVWG&#10;lzGiipCFmCeQh9mErh8HhR+D14cJoUyUYHwxnkCSu3FbmzWREWaAmC2PYVu0lUeNy1EfkmWMPkZk&#10;j52KqDvHjNqJEDGLihOHgyefh1aGDx8+hJSEs4YpoOaaoHtmndGYeHClmsCWSmXel7aUEFsplNGR&#10;7lCskfOP0UYJjy2NpzuHjGuLejFqiaOJWSekhuOHVB9shB6Fc4VWoJWgzXqUnXieOW/cml+blGUt&#10;l06Y1lqRlGiWJlAtkYqTdkWijsaQsDs6jAaN4TE8iT+LIieghn6Igh+Tg7qGGISGoDmm+nnSnSWj&#10;5W8smg6gvGSQlvadeFoKlA6aOE++kTCW80VHjm6TjDr0i7GQGzERiOqMvieahiuJih+zg2mGooPH&#10;n9itGHktnNmpYG6dmcyloGQRlq+h01mdk8ad/09kkOiaI0T+jieWHjq8i2uSEDDviKaOISeVheiK&#10;Zx/MgyiHE4H/roJtcHd1ql5vImzjpmFwxGJBop5yTlfBnvBz9k14m0Z1r0L0l7F3YziClCR5HS5x&#10;kJt65SS2jSp8tRx1ic1+ooE7rSZz6nbNqSV1CWxQpUV2HmG6oZN3I1dLnfR4RE0ZmlZ5d0Kzlsh6&#10;rDhnkz975y59j7p9LSTtjE9+dxzbiPZ/14B0rAB6V3YOqBR662ukpEN7dGEsoJ177FbWnQh8hky7&#10;mXJ9M0J0le594jhMkm9+mS6HjvJ/WCUdi42AGx00iDqA8H+kqwaAjXVQpx2ApWr5o1KAsGCan7WA&#10;qVZbnCWAwUxZmJOA50I0lR2BCjgwka+BMC6RjkGBYSVHiuOBoB2Bh5aB7X7mqiOGwHSYpkiGU2pP&#10;ooaF22AGnu2FU1Xem2KE50v1l9WEiEHvlGeEITgOkQGDvC6TjZiDYiVtijqDGh3NhuuC4345qWKM&#10;rnPrpZmLymmqoeKK1l91nkmJzVVjmsKI30uSlzqH/UGok86HFDfokGiGKy6OjPyFTCWNiZaEgB4U&#10;hj+Dyn1zqNKShnNEpQmRJGkcoVKPsF73nbmOIlT5mjaMsUs9lrOLSkFrk0mJ3DfHj+SIby6LjHWH&#10;DiWpiQqFwR5Rha2ElHy3qFyYUXKdpI6WdWiIoNSUg151nTiSc1SKmbeQfkrjljiOkUEpktGMmjee&#10;j2yKoy5+i/2IuSW8iJCG6B6EhTGFQ3wQp/WeC3H1pCObxmfnoGOZYV3mnMGW1VQRmUGUWkqBlcaR&#10;5EDekmGPXDdrjv2M0S5ni4+KViXGiCSH+R6vhMmF2ntpp4yjxXFZo8Og/GdZoAWeFl1pnFubDFOm&#10;mNyYC0orlWSVCkCbkgKR7zc8jqCO0C5QizOLxyXMh8uI5R7ShHSGWHrMpympbHDTo2+l+2bmn7ii&#10;f10DnAme9VNQmIubbUnllRWX40BlkbSUOTcXjlSQjS4+iumNAiXRh4OJqR7uhDCGvneEtk1uJ22W&#10;sYJvwmO3rORxUFnoqIlyy1BKpD10bUbxn/J2JT12m7d33jQgl355niswk0J7ZCKZjw19Hxt8iwF+&#10;6HcCtPF0QW0usE91V2Nhq852Y1mYp393X1AHo0B4gEa+nv55tj1amsV69TQflol8PStPkk19iCLf&#10;jiJ+xRvqih6ADHZ+s8N6UmyxrzF65WLyqsB7b1lBpoJ76k/Cokt8ikaJnhB9Pj08md19/DQdlal+&#10;wytrkXR/jSMcjVKATRxJiVeBFXXrsryAO2wuri2AXGKBqcGAcVjhpYuAdU91oVeAlkZRnRuAxz0c&#10;mPeA+jQZlNiBMiuEkLSBcSNRjJqBtRydiKmCBHVisdCGDWurrUuFtmIHqOeFUVh3pLaE2k8eoIWE&#10;fkYQnEyELzz2mDCD3TQQlAAvINDfGoOPK5mP/YNKI4WL5YMRHO6H9YLodOCxB4uHayiskIrEYYmo&#10;NInuWAikBIj8TsKf14gnRcubo4dfPMyXiYaUNASTc4XLK6uPVIULI7SLN4RYHTyHQoO+dEewZ5Dv&#10;aqir84+1YR2nmY5kV6ijaoz1TnSfQIumRZCbEIpkPKiW+IkeM/qS4ofbK7uOwoajI92KooV8HX6G&#10;qoR3c7av2ZZJaiqrZZSZYK+nC5LQV0ei2pDnTiOetI8dRVGaiY1fPICWc4ubM+mSXonZK8OOP4gl&#10;I/2KH4aGHbaGKYUZczqvWJuRaa6q45l6YDmmhZdDVt+iTpTkTcyeLJKdRQ6aCZBgPFKV944XM9KR&#10;44vPK8ONxomYJBWJrId7HeWFvIWicriu4KDRaTmqcZ44X9GmE5uEVoSh1ZivTYCduJXsRNKZnJMw&#10;PCiVjZBiM72Re42VK8KNYIrhJCeJTIhNHguFY4YVcjiud6XzaNKqEaK1X32lt59yVjqhdJwoTUKd&#10;WpjqRKKZRJWyPAeVN5JlM6uRJ48dK8GNDov2JDaI/4j8HimFHIZybNS+XW9fY2C5W3CMWia0UXHU&#10;UTqvQHNBSJOqNHTfQDylInaaN+GgGXhdL7ubDnolJ/uV/HvnIJCQ7X2MGpOMJX8sbKi9E3UbY0a4&#10;K3XRWhizM3agUSyuKneTSIqpKHi2QDykIXnyN+2fF3tAL9iaBHyXKDCU8n3mIOWP738VGwiLNYBA&#10;bGu70Xq9YxO28XsCWfGyCXtfUROtF3vgSHuoIXyHQDejH31FN/WeG34XL/GZEH7xKF6UBX/FIS+P&#10;EICAG26KZIE6bC26poBdYty1zoA5WQADCPz3wbDugCpQ7awHgDpIYqcRgGdALaIMgKM3+p0agOkw&#10;BpgpgTUohpM0gYMhcI5Lgcsbx4mtghlr3rm2hdRik7TbhT1Zf6/7hLxQs6sbhFhIN6YnhA5AFKEk&#10;g9E39pw8g5cwGJdYg2IosJJtgzMhsY2JgwocHojxgu5rgLjwiuhiO7QSieZZLq8xiPVQa6pViB1H&#10;/6Vmh2M/8KBnhrg365uBhg4wKZaehWgo2pG0hMkh8IzPhDIccog2g7JrN7grj+th87Najm1Y6a6D&#10;jQJQLampi7VHz6S+iow/0Z/DiXI34prgiFgwNpX+h0Mo/ZEVhjgiJYwwhTgcuYeXhF1q57d8lNNh&#10;qLKxkuFYpa3ckQNP8akCj0NHn6Qdjak/sZ8rjB431ppLipIwQZVriQspG5CFh5AiU4ulhiYc9YcR&#10;hPBqiLbnmZxhV7ITl0pYX604lQVPtKhaktZHb6N+kMk/j56Yjss3x5m9jMcwR5TgiskpNI/+iNsi&#10;eYsphwAdKIaghW5qFbZmnkBhBLGLm4FYI6yqmM9Pf6fHljNHRKL0k7Q/cZ4bkUM3uplEjsowTJRp&#10;jFgpSY+NifwimIrCh7sdUYZDhdZpoLX4oqpguLEbn2lX8qw3nEBPVadRmTtHIqKFlk4/WJ22k3A3&#10;r5jjkIgwUJQJjaspWY8yiu8isIpviFUdcoX6hirUjnJYaoXDG3NpbIyxpnRuboGgLHVhcFeOrnZZ&#10;ch59P3dUc+ZruHhbdZ5aLXlqd05IrXp9ePc3EnuVenomFXzCfCjSYm/ndHrBIXFAdXuv13KJdnie&#10;enO3d26NL3TgeGl7+nYJeWpqo3c3el9ZRXhpe01H/HmdfDY2r3rRfQYmFXwUferQLW3yfiC/CW+A&#10;fiyt7XD0fkOc2nI/fmyLyXOLfqF6zHTafttpo3Yrfw5Ycnd9fz1HXnjRf2U2Vnoff3wmFXt5f5HO&#10;M2w+h2u9Mm3xhp2sPG+IheCbV3D2hT6Kd3JghLF5rHPJhCtosnU3g6JXsXaogxVG0XgXgn42CHl/&#10;gdkmFnrvgRzMPmr4kLG7Zmy9jxKqmW5pjYeZ22/wjBuJKHFwist4jXLviYFnxHRyiDhW9nX2hupG&#10;UHd5hZI1x3j0hC4mJnpygqLKjGoQmca5xGvfl12pDm2XlQuYcm8tkt2H5nC8kMx3d3JLjr9m33Pa&#10;jLVWSHVriqZF3Hb5iIs1knh/hmsmQ3oFhBbI8GlJotW4TGscn6inuGzdnJCXOG6AmZiGz3Adlr92&#10;hnG5k+hmGXNVkRdVsXTwjkBFeHaJi141ZXgaiIAmW3mnhWXHgWioq9i292p5p/CmfGw8pBiWFG3m&#10;oFqFym+NnLl1pHEzmRhlYXLYlXtVJ3R8kddFHnYfjiY1PXe+insmcHlXhpDGR2gttLu1xGn2sC2l&#10;VGu0q6aU/W1fpyuEzW8Kosl0yXC1nl9ksHJgmfNUpnQLlXlEznW4kO01GXdqjGAmgnkTh5fFPGe6&#10;vZe0vmmFuFmkV2tCsx2UDWzsreaD9W6aqL10DXBIo4dkGXH4nkNUOXOqmOxEinVgk4I0+ncijhQm&#10;kXjciHfEYGdOxmmz6WkiwGWjimrlumSTTGyOtGyDRm4+rnZzdW/uqGtjn3GjoklT4XNanBFEVHUY&#10;lcw04Xboj4omnHiviTDJJHhjabu473jKa9eomnk9beaYEHnCb92HhXpJcbZ3C3rTc4xmXntxdVNV&#10;o3wcdxNFBHzMeM40Z32CemgklH5MfDLHDnYzczC3BHbZdFam1neDdXaWangydo2GD3jhd6R1znmT&#10;eMBlVHpXedZUz3smeuhEa3v3e/M0G3zHfOAkqH2lfebE8nRVfGS1DnUofKSlDXX8fOqU3nbRfTaE&#10;uHejfY90q3h1ffBkYnlaflFUDnpIfrBD43s2fwYz13wefz8kun0Qf3/C7XLbhUOzL3PLhLejXnS6&#10;hDmTbnWog9KDe3aTg3Vzn3d/gxtjhHh8gsNTYXmCgmdDa3qHggEzm3uHgYQkynyNgPrBEnGhjiGx&#10;cHKqjM2hxXOwi46SBnSvim+CQnWviVhyk3aviEJiqHfAhy9St3jYhhlC+HnvhPYzZnr+g8Ek5HwP&#10;gnG/b3Czltiv3XHMlL2gS3LgkryQsXPqkOWBFXT3jxhxkHYGjUhh03cmi31SFXhMia1Cjnlvh9Az&#10;OnqHheclBHubg9m96W/tn3OudnENnKCfA3InmeePinM7l1GAEHRVlMZwsHVxkjZhHHaej6xRiXfR&#10;jR5CM3j/ioMzFHofh+QlH3s4hRu8iW9PqAKtK3BspISd0HGIoRiOcXKincZ/F3PDmnxv2XTplytg&#10;bXYgk95RB3dekIpB3niWjSky8HnCicglN3rjhju7UW7XsIir92/qrG+cpnEAqFyNXnIcpFR+IXNB&#10;oE5vBXRqnDxfwXWomCZQiHbulAJBjngwj80yzXlsi5UlSnqbhzi6OW5ouQyq6m95tE2bp3COr42M&#10;cnGrqs19TXLSpgduTnP+oS5fLnVAnEdQHHaNl0xBS3fYkkAyr3kjjTIlW3phiA+5Rm4CwYeqCm8Y&#10;vA2a2XAxtpCLsnFOsRF8oXJ4q4JtuXOlpdtetnTroB1PxXY+mklBFHeRlGoymHjojpQlZ3oyiMC9&#10;bH7zaS6uYn64a16fJ36TbXSPnn6Ob2CAEX6UcUNwmH6gcyhg0n7IdP5Q+X8Bds9BSX8/eJ8xtn+E&#10;elQjFn/YfDu7fnzLcgqsk3zNc1Sdd3zidI4EwQdAU2cCAGClpbgV8ZzVslQOYwQV2UMEkSnKkI0K&#10;CkGmkOTlvf9/+71MViBhBwIEEVBB1jl6d7aCWNRTW1oXeuL2rioq9noV7feVzINW4lP4CbhdcjdP&#10;BPMRq9Q78LxsV6QHvgwFfqN4EdbhTOPXwYCdL+ECJ85IsLlod0cbth2zqRvESKxco8WugJlQBJYB&#10;PDcWpEPzlN/BVVi+uxQG4qv9EuB5vMk5Ghfin+3S8TbiyGCvzMiEHzeT/cHMqN2GxtN9al/0LJ0J&#10;/LGv6c05SRhJW6QIsU/U/YgPQE2d9v0NLqOg8wZooAR2LL6e/KX/LUKprx07hPyqGq3+pyxROaKc&#10;lF1VDGGr0e3y8ew0dJCfTk7DdvHWEcnYM87HtxIw7B7nL+EyJtLuGGynfftSpXzlLNNzZI42qioF&#10;UZcZFadlFiWTqLlMWZxwpBCdr/4hqRE9qfIOv4wlKjp8XYCZfK7Tv0E9l2I3CoVM3ek3kiv1/q16&#10;aUTNLb2j9GZVvtyAxOvmyxYjT7XfZ7XKpGUg8QO6rsQ9PBh9qJ70mcAqlAanC2CzPNDuBRhib/Y0&#10;SNxbC1riJX3GJJ25dJshiK+Ufle3BVmP7KveKrqDvNG5JO6VHde6hV1Dc0u3+FRgjhpbp2bspnKR&#10;/RfgCPesO118sUvV7CBxbX9cMSHpN23llNIdRqnUQ3qnYUi0EBHXzk84IduiDw+LQmdoCZ8AdKik&#10;xYnCUNWQ/XJgzd8+FSRO7jMYV4mvdadqn0tCuhayLZJbx9okOdL8Fq/MVGSe4WLCGuRarWfoc5lR&#10;1+AzA80pe+eUjjlpQu0dsQn5sZN7xF+cb2vyEksG/6ZdLX53epB5LqFOGMSXpCvaizJuSAdaXOI7&#10;EaxhPFQri6rO976MrtNOO4Wj74tr7N2wbsWenuucMrO2ZZgdzfpRp2Ltsyf5T0xT7jMkl1mfPyaa&#10;ok8fHUlcT+8r6gjbSc+VKLyrqSFEtMmKUqPeNu1UHAjoXsI0FSxqXstYHSUqLejawp+4BtpPbCbd&#10;Rr2S+GW+pAxSdUI4dRC5EWqinNCl3tsoMyxB+Dt5D6htnpJn4PjJQOoPWVxTDtUgm9JKqFBUxQZT&#10;c7AlEkvyJtaVMUk2gt3xPImDt6FWZAbUed0n9+JbhQ9JP/zvtmvIjURcVx1ZTjGGcTKJyi+3IB2p&#10;GMaCmKY2Ff2f+Jn6JuMropdaEXeF6KQsQ0qIbsrcq5zoJd8LrxJ95I+2EUQP2d85gxArqxoSiVjF&#10;3dJWwlWxlLpKLJf7Fz4nZvLKw6vx/3K34yzxD5x9iDmxkBV5+RC2zHFhL7GRfmCLEs70wuMA15UX&#10;1r3GubIFJTF4YUkTacRTix2OPsSj1ZcPeePhqrx9iXi60jIYx3n5Cc+XuJEPEFbhp9ifbZvwbia1&#10;fTF8UhNe2wHHqtyLt8BLOmvCAM9rPxZMw/Nlk+kovFDyIvZb+EhzP3g2vkB1xdOIOykGhQS+nW+z&#10;vYBvZ9VtIzDR+JcaGQwy7Neshm51zbgJbq7+pcAWeuit0/4BAysyY9fCnLKOXXrYWPzIcx+8pF4p&#10;PAQfKBJsx+EjTmcygsn2s9Vx4LaJVs8GI80usBN8bxjNDwKjdZlp5uBW1acYNZxZKd/1DdxWbuY5&#10;G6YVS4U7Ia/8n+0UrOTxViWo6U6uigFEV6VqFchp7wY/gYzW1jwVyGvSHkwHWH1+jAUwVXsEnQF3&#10;K956XITzSk1CR+ihzrSbBaPkO1qKQcTgtB4FLr2sMhHYnXwH1oKvO/xz3wB7E3JgAmxqqo2uBwl1&#10;zUGHgVZf7VEMhsvLhEvAtMZotxyukT9t89QUZXrXbFDbZ4nVL5Wvs3V4ouJRbnn+iHwiX5UWyT89&#10;qoxBebMiSZCOE0oOuL9iU5FoAWCa0QDrQPoFELUaVaZ8UVWfUllwW6VX0IUu0FFeVXQ07yx/Tvzd&#10;wQzusdQ6+gK3EpEELWbjZVfdjzEN2F8FMvotANaVdCB81zJD6YBs1m9UbEReKbfK/WWN2Ec+F/XP&#10;HeA60fcHVOyvWE/0EtYbZO+sZXTQwT2Tfg2fCCR0NF5lfYfqJ1KM+fJHxPvKAf4z+ZV8nHcgF6HX&#10;ucPkgpxe9hRpt7+X+Uj6R+Uyh8mEnRvocTLP3ZmOIllBETVCVtgso1zJzsZ7/JhcX7GT/1K+gNdy&#10;PjwqO8EqubHsAeY+F5I6zriyI3uH6V7WK7Cf9mY63N5QF5jlAhHlQ3M2oWQPNWU4xM8smSx/xfkW&#10;3+OSWE7Tj9Qyt9VFR4YZD1VI6kK6SblurzVtL/890Jvq54fd2ilvTivYR55l02wkpAPj0rCZC9MX&#10;lI2yFZXd7G5mQvtQ2sX4lH3KmqI7Sp1SUuhVxYf3aKl2dUXAGOWjPOeWRf4gfywIInfxK23qiD52&#10;b70le7bhXukAO6sOMGFMcs18yTD9rV6dJaA3Va5M7qXaytv3WFCupY4B2eQNTZubA7lfZS/YQkzI&#10;+23OEZFcRO07NsRkWdLMNDa70cH0b42B4gd0bP1GUTp1uWZF8hzKTzcdiZI3tP/aMU0eKdW5jhMf&#10;NcmC5QSvdLcZwz/yG2qeMVNdYcVdTFj7E0pEm0z7xUtpM2NP5gBV1PAhCSFf1goiZ5KoPnhHPWml&#10;jXWtI9pKMjZ8JtxVZTb/wQf5J9XTTF+vRnOfmXMqj+yjD3b6Fv3JcH0wNHUgAAB2HegVB9UqQ0m4&#10;AwJpIYDGioIiIC6GogUCSgFBkRkDhMyXvL0zXgZ7gyDWhfTUDoG6qmJFFBUVehav1HJcVbTganvf&#10;v/hKwG8Pv8zxAwOa6D2z9C11C+Pr9Csr5ZFxuj7rjU+zdRkm0cf/Bd7SXZ7vAD0OVL226HNWGx6a&#10;gVwQooxH8jtKxwzLCpsPRjAWaf2e8/QSWVP8MHm8xBbxgkiU46t34g4KzG8SvaFiPMaRas3lSo35&#10;QtEDljU+O1QK7jNEy56VDDN3S9blSGhZaUXqFOVcNis+kuhVZEcwuEZ5bbUXFqpeI5yNOmvaeVHw&#10;GBBa4WBKKRMzQYbDikC9kP1IOb/4Dn1G2XuglDqgwlLXkO7q5LhT+E8aQUQAdlrzWvwOxbX9Qmfk&#10;IHCYZ4a36iz2VqMfoKdGWRgYAaaYmTq+7HuqS7d2v5Es0uWlqAh/XXucF+6kG954F32jdxbfR37W&#10;bxN6wHf0CG8Q6tbfsMUa/oFeJBsZA0pob9HL0aBDl8mHSGf2SaIRiZF047nwb7FWLBkmN8rRRJgn&#10;7kDioXNCTzgCkvAXQQHQTKsDm8T0EDK6n/5Dc57Kod2kd0h/yjFrBP+T/LvECbtNLI51RK/iSzZ+&#10;iFzHFomL4UvoIuFy6F+IKz8SrIGF3DjTbrmO59NCrkDdT14zPZPOJmzGqCxfXMoeTZZh8cxHMSwa&#10;QynDv0ESiAfiKDgW3yBcBoWhnfxCkIcEm4cZflUfVki1VNxTjZHR9u+KxMRiK7ivFHvJxSQ9QodM&#10;LjGLkQfsUHgmPErbxfOhx6RE6AQO4IF8i74LdTMN0j2NZ9Eian19mHKKeFjTUJiBt1X2Z3ZjZPms&#10;pEhUavXfbkOKzZs2/AlrDLtW9UEaOsfvNVhM2Pin9KnoE+NdOr3djODkk1ZSKSCQpr0F7Xhs3R+Z&#10;fCywmkvsRl0qXLcLEDcrsqEN9jY9XsVBPuwWvzHQi7zJv6Z3xljDc3rWiRj4Amk72qQAiLC2oYLF&#10;+JzmnzPq0bH6ocTdyM3qs9t+gG+Xl23IgIYtglWZ4L8Nv/rd149SQ/wfdXdxV+Nw1fmcBKSiYnUu&#10;qfSz3clvK1BYOgobMq6ZzdKmxHCjVnZ8WzILlhxZ//8PyA8H3yY7FV0CCp9QDazowIK1PENDpUsR&#10;CkP204eWKlZZS2VcfhVXVPwsw9F0qDTts1pDifz+1h8ZVrFtvTfVqewN7iVG1JsEx3AvzYDHB2gR&#10;ALFp5d1yGEq0yct0ZT6WOEV23hnzZ0r/9GjjAdW83e9ZtWpyax59RP0g7CdyVHMp+CThqf1K0IdJ&#10;gS6PdOSi7gojsNu1EjDQmqy9KHflwgD33D7TbmD354BBCrTuTmFY3ewtU1S/ThLWSHrpTgY34gr9&#10;AsEYOqCXe3QgAfoJ6r2tHFmjd7HkIAtKXc0S+PbBCaMa1qadZ5vg8F1f01fh+Vv0lBvUH5ZMaCBz&#10;MIYNQSmCafRTyN9jArZAC8hx6xXqkW4p104FlHxiaiXzDvIMfQSd5sS8x8/v8qJF2PQWJxLH/MLm&#10;4eOoJDgd24IYfWcgTfAtng80BXsS41ZPswoQcQ6msOJ001zDeE6+YSWr2itjChi3hGbqCPXt5jbS&#10;gUwNvYQX4NPB4eh1rNrXEfFE43hJkAxZgr+01FTM1W4z6+0RMpMRtGYdOMse43L23KMnTCUJnlSQ&#10;Ady8geAYLFSFvaXw4KVoCmH2/Rt8CjvBA6EZyFN8jkVcp9NkmJfURB760uhc+cv+KXZtefaelbTG&#10;+nhnFXmBS4ruJwTGc6H/xCzs4qAR5CWlELyB4/DfeS1gI9qILeP6WibUpOl0k1D6ytBVv3V/PDNU&#10;sz61mV5e6bPTi9xvnx1diN/gutcNYmuN0qCjSC0TJPgf9JZcyusBd2GhaBiXdTRKNWBKaxuRSgw5&#10;LVnZlxmq4WaqiPqhlr/jEulWmR7Nw2Gbap0dfWHGgyAkiT0ueAKdoxx598Al2FeoV5MgR6FqqvfI&#10;NUvn1gTk12VvqswsrEoh7e3Slvgpy6Ts603zzCklvWvdDf3y6yKS2aF46h1PPle7LSfxZm0xEtxg&#10;KtquvFrbKO0tiq7ql4mzLBW+xa2S32xYqXe8khuVn4w6ZUpViENesI+VPSITXahO8UZIV+2M5ZPY&#10;AHARFtaHlb5S3KrJlQ8X7q88Vtazb6h8kaJWkmBVKbm4N+YnKltUqrFQbQu5xjpqqkV2qlX7hfdp&#10;IgW4siIec9P9DrnXuWj2lg1Wx2p6CsCKKi1vn7N9vlaR3GEBtb/GFZsmgdyomQYz8DikkdmoSxFV&#10;k5O6Ye9H+Cl9wYp6VAU6ge61PGhIPla1FzqRf6S8C0Iyk2yBUFLyB9xxKDL2uUkIhUS2sHcg75BC&#10;2gw5izhyO+Tg/RZ3guau+AUZhFz14TUbST/5h5V2Qp03an+H38j4wqrBPZKU3GwMjFUYaXQ8ciu7&#10;Fo0LEVPTyEkRQHQibj4LsQLY7OGLBMIuuj3VDca00piKV4ZP8kLsqcx0hqtlhP4u8a25iKqKXWic&#10;Qcoj3jBfErEhc6gS3EtUQPhjc3w80f8gkx5pcDM8DWir3WyKEqgiz9KXi9n6Ofd0nSXBlJGoMD01&#10;HI9pNkDM+4jDTCgdueZ78g+SEO3Az+D3fPzQImyNBwN/jHyjPVrVVC0t7ix/WZl9sNeWVL7580Fu&#10;8C8A/wcA+JUOVeiQb5LTTC6ODpCUQkaLzI5AOH+JkovlLyOHTomYJiWFB4dlHrOCx4VlfNSaLqFw&#10;cu6Xip7oaROU8pxLXz6SbJmTVWmQCJbOS8eNq5P/QfGLbpEOOD2JN44TLvmG9YssJiCEsYhrHtOC&#10;dIXyfAqZxKdvckaXMKQ8aIaUoKEGXsSSFp3NVQOPtJp7S3SNW5ccQa2LIZOROAeI7Y/8LtiGrYyH&#10;JhyEbIlGHuyCM4ZlesapkWjycNylzmsMZvGiN20UXP2e428DUyCbnHEJSXmYV3MfP42VL3UtNbOS&#10;EXdALD2O9XlhIyOL53uGG4KI+H3DefeoBW9kcDCkZHDnZl+g7XJhXHmds3PNUrCaf3VOSSCXSXbf&#10;P1aUK3hxNaSRFXoLLFeOAXuuI2eK/n1QG/OIGX8CeTWmrnW0b3SjKnaxZbOfyXejW+ucnXiHUjuZ&#10;dHmESMWWSHqRPx6TN3ujNZOQL3y8LG6NKH3cI6OKMX76HFWHVYAkeFKlkHvKbqiiEXxPZP+euHzH&#10;W0+bmX0uUbqYdn2uSGKVTn46PuGSTX7FNYCPXH9SLIKMaH/oI9eJfICEHKuGq4Epd4SkmIHwbeqh&#10;IYHsZFSd0YHgWryauYHKUUCXnYHJSAGUfYHTPqGRh4HXNWWOoIHcLI2LtYHqJAKIy4IBHPqF/IIl&#10;dteju4fXbUGgWIdXY7edFIbPWjSaAIY7UM2W7YW6R6aT1oVCPmKQ5ITFNUaN/oRKLI6LEYPVJCaI&#10;I4NqHUCFT4MRdg+jD42SbJ2fsIycYy+cb4uZWb+ZXoqGUGuWU4mDR1eTRYiGPiuQV4eINSqNcoaM&#10;LI+KhIWXJESHk4SuHXuEu4PfdVWifJM4a/ifHJHRYp+b25BZWUSYyo7JUASVxY1FRwSSv4vEPe+P&#10;1oo/NQaM84i7LIWKBodAJFiHFYXWHa6EPYSTdLWh95jKa1OelpcBYgGbU5UeWLyYPpMWT5KVP5ES&#10;RqmSQY8NPaiPXoz5NNWMforhLG+JlIjYJGKGp4bnHdiD1IUudAWhdZ5ZarWeHpwUYXWa35m1WESX&#10;x5c2Ty6UzJSwRlmR1pImPWqO94+CNKmMGozYLFiJNIpEJGmGS4fTHfuDfYWvc1Sg/KPWaiidt6Ds&#10;YQOagZ38V+OXZpsETt2Ub5f+RhiRf5TxPTeOpJHBNIWLyo6NLEaI5ot6JG6GAYiXHhaDOIYXcKCx&#10;KWmLZ0OsyGuQXf+omG2IVNaksW9rS9mgznFuQx6c6XOFOjuZHXWeMXqVV3e8KSKRjHneISKNwXvz&#10;GpaKKn4McAKvqm+gZsurbnEbXaGnW3KOVIOjhHP1S5afr3V6Qu6b2HcROiWYEHizMYWUS3peKU6Q&#10;hXwJIXSMyH2hGw6JPn87b4OuSXWWZk2qKHaUXS2mLHeLVCWiaHh1S0yen3l7Qrqa0HqTOg2XEXu4&#10;MYyTVnzmKXaPmn4TIbyL638wG3eIcIBNbtStJXtkZbipCnv1XK6lFnx7U7qhXHzwSvedln18Qn6Z&#10;xn4VOe+WF36zMY6Sc39VKZiOy3/7IfqLKoCeG9KHvYFEbjysLIEyZS2oFYFEXDSkJoFOU1Ggc4FL&#10;SqOcsoFcQkCY54F5Oc6VQoGUMY2RqIGyKbWOCoHWIjOKboH/HCaHBYIvbbyrTIauZLGnQ4ZMW8Gj&#10;XoXgUu2fsIVmSlKb94UAQgSYNYSkOayUk4RIMYiQ+oPuKcyNW4OaImWJvINKHHGGUIMKbSCqj4v4&#10;ZDWmj4soW12isYpJUpifB4lXSgybVIh4QdCXmoejOY6T+4bOMYOQY4X+KeCMxIUzIo+JI4RwHLKF&#10;tYPJbJKp6JEyY7ul6o/1WvWiDo6lUj6eZY09ScKauovmQZiXCYqXOWuTb4lHMXeP2Yf5KeuMPIa1&#10;IrCInYV9HOiFMoRubCKpUJZgY0SlT5S+WoGhcJMEUdydxZEqSXGaI49bQViWfo2ROUCS6ou+MWCP&#10;V4nrKeuLv4gmIseIJ4ZzHRaExIT8a5youpt7Ys6kw5leWhqg6JctUYWdOpTkSSqZoJKdQQAlINrf&#10;IJYGkFk5GJJ4jgMxS47pi60p6YtViWwi2YfFh0cdO4RqhXJrDqgxoHBiYqRLnblZyKB5mwJRP5zJ&#10;mElI8Jk2lY5A85WmktM4+ZIckAAxOo6QjTAp54r/ioAi54d1h/YdWIQihdFmDrkbapRdPbSAbDFU&#10;pq/kbedMWatMb8FET6aoccU8laH9c+Q00p1ldg0tQJjPeDsmE5Q0emAfNY+VfGEZuYtKflRl37eu&#10;cE1dFbMwcWtUhK6ncqdMP6oVdAxEQKV+dZc8lKDhdzs04pxIePItZpeuerImU5MWfGYflY6KffMa&#10;OIpTf3NllLZGdeFc1rHUdpFUUq1fd11MGajoeFFEKKRfeWU8jJ/Ieow07Zs3e8oth5amfRAmjJIZ&#10;fksf6Y2ef2Yapol6gHZlMLUHe29chbCie7lUEaw3fBxL5afJfKJEBaM/fT48fJ6nfek08Zonfp0t&#10;opWvf1cmvpE5gA8gMozQgLkbB4i+gV5kz7QMgNBcNK+fgLBTzqszgKZLrabNgLtD3KJIgOM8Zp2z&#10;gRU08pk+gUwtu5TTgYcm75BogcMgd4wIgf0bYIf+gjlkfbMphdpb6a6+hVBTjKpWhNhLcqX4hHxD&#10;saF7hDU8TJzug/o08Jh9g8Mt0pQTg5AnHY+qg14guItKgyobsYdBgwRkPLJLis9bq63yicpTUqmX&#10;iNxLQKU/iAzKZ1SThwIAUK3FgaP2HbVFAoIEoSoyWxUQGXECylAfEnARIPPL/HYWkB0SMkgiewdk&#10;SBBHRRBBZUiHAxGt1tNTragIWEVFan3v/r7LYrSVN5Qp4T+UkhSOkEnbiGKJ319mtpzhQypYKPvV&#10;Y0JzShbi+k5Rmdee8bYtt8BOprYE6f2TVzU8yr8Zu7RWpTXHZFS6aTjhhJIa9eGQZ7ZQFcnvjWlE&#10;GexD0fMV6z1dNavl6wgBim9lsRlljuFCMnl1M2ZSJt1u8DBc33u3ZqjALeaHCkCnCZstccr/IuS+&#10;tVYD+82YSKopH1z3XAl6RqpLFfMIx+R22c8ZJMd3JydSbzXdsTYnWevxQsne2hofEzvmq/IRAzvs&#10;92KRHgkZshLzUb9PxgGNxEev46tsnunqIEUPQSXfLd964u9WddnOVFMTqTg3Kcs+bXu8V1hdZaFH&#10;T5aTzXPD+oqXG6pDrlg69d/7fTZStLd8ynQr1WpPUPVImUZokH2SGwbHAUEmfDGc/T77U4OFS6Yz&#10;bTM8HbNdmcofBB5Av4DOnNksX+i//OUH8+AWkEB6jS6EPUISMQbyjojgT7D3/QZGP3vbhUCWkdNv&#10;v8EO5e20HuI4+Gfk4zwv8GuwmG+FuJne4Ndw34FmyIiuJCUiK7C04H9QK55HzMV9hT3XM2gYcuOc&#10;L0OLHq19ywLQD4X9bGfMJjvJqcdDBCLeDvw25Xv+mJCW/BzUC2djeuEQkSLYgQyLZogaTCrmXKVm&#10;m3PG2g/ThnKaapIYd3Mg8yFWSU5c3mE2OcePz+W65izPOMR7LJ1K3iyokw7GxEB0aVEwC1knPUg0&#10;oePSL3qEWcs0n9tOUjPU76su0zWqD8ZxJlu1KJcAxCo38CicdYqEExhvnlyQpOP/ITNF3wS78uqC&#10;t8KG3FPEFpSaU9B9nzJsnnF8mR1nIlRG0oyGZIOZodbbpeMsVLeEe4xN1QqO13MPqR8mTvJJqoho&#10;BuivsASvgFfInhDvIR/yFl8OzRgrHTxtyqIUB5W/o7bbGguo9C7LVskT5hXTQ44E6DFIjk1xLuu9&#10;E7N4Hdq+6JWCs+ojQW+hBsU08SNSJDvW2ZexsU7bQsqsrY4uG8ierpirP0B3LvlVPMl0OelgtwA+&#10;Ft2xXZxAE5DwkhdasCdqQBCd7xJ0D9qlGvd2QXbLjZe0JwpPRzevzlzQGF/aln3ITtbto7GreeL5&#10;DFm5BXjKKipuPdrAbrEOJKDcXtNwlJw/qr8V1AVOaYa8g5B5itKOnOOfzz9oWkMRndlSci3rTosl&#10;n00db5gWRTDm16YAoSyPiuajnuzw4ukEF26qdVNUHF9oPBjUANbnI9674CGl5GL9cV43qTGZ4nRx&#10;osQpK/tsofYSNac1VFhGLz81wnIwu2rTj5wFHpff2f8Td37R5qg1/GCzPsgGMnVj3ilwuSrs8piA&#10;S7nWmgPGZlMq/oEItFeG3dAfzH1SI9wCKDiTiJRz7vgqlMobSQzG0gVTUSCeAjsF3hCSkddeS0U8&#10;fHFnN/c54NJi4S9h95XHCDy4mXoHuIb3UrIBIggo7F7YFXx0zA3xhxMS2Og+pDtyAmNjPoH5uB6n&#10;eW0Qdgr7Oxr/v75rsnM94dlSGY+OXNMF8o2oVPSn4BwWAZwGf8PnHA2DV+A9+7uRFKEkEkSLRSGB&#10;B7G7okGvHcLV4uwfm4GvJH+fusPWS94XP+W8k3zS3uKFS+cJz/Ol0qWsNkGfdPURJuQm9d7vAQul&#10;fpHOyAPp+kAiFiBd6pWG50vGzo8yraqWhrXAVuVEURr7ijJEg3HdFXm4jofLR5nn+b/J/dIrwT2y&#10;3H1yqDvv9nY7Epz3TcAntDR3t5cEX5iTdW4bI9Poby9jrS9w2N4AQ/pw9WbOlvxRjMs9pcUY1/kE&#10;jWvaQ0GZqjP+DeSlTNm+F66XjwX8jrrJmF5NmCn3bnsfHS4qryMxd9io1g7Wa0uYyp3NMruhOGfC&#10;uID+lsfXv0oLFjjl340HwRLNjxGz8EaVMeAq0qrI8rqJ+cnczwC0juq5tU4MZQXBYmFtLo1QrgI6&#10;i6iImbPHWkTfxH1gvkou5COGifg5IEH/n4h26JJ2Q0ATEq/a4TWF3pPHtAXTvBvJ1ffpr+zDhUJm&#10;aU28YhXgXdEPt7EvlEbRAO6+k47Uj7xpi0ucUVBrBCM4UIKuN8AEv9UsIy5G9QqSw5dae8ZeNUpn&#10;nhaYtUzXxkh5KMtuXwRNssOqBqkDnJEyOBXmyYq+jQsWRBTaI7aA04Z1AWK4UVtH9ESTle6tCdSg&#10;jptVi2j/nvvLNMBoc8zIVKyI5sVQEjBS70yN4fCr3qQu5fmWDsQ+47+wqSOcwSZTZAALZunmEoNQ&#10;ovJ2+xnsPiW2DsBXZs+zzuIHaIWqSLyIMYaK8ReAD/22MJqTSb4jvMArjLsmihB0bnsuugH96b9d&#10;nI4897RL5uBr2n5CjrA8axqRp8ALSwrK4BQrOtAp3jrEB+Pw22kO7DW4K/UFrodG4lYJwxDKNpHw&#10;BfrS30Vkw+M8R8X7hT+3dkFk8FJVN+wGNZgr4WFYJ49DcIQKTaHu6C5qI9qL+aV+g+XiK2NxPBH/&#10;dxtBuEb4cNMH4VORZe2XojZx+mknQZd4c6U3WC2mmjZCqLhQtgAOE18AR+CP4mfZl5EOifthMmqV&#10;HNw7hUklmvB+nCo5u+mBcKekZ+16kY/kl+YYforCWG4UpCuWG66CCXJ17gDkK5sR9P6PIPiAa+pO&#10;AABsXa1acbT2ql4lBFF/aaRFyhIBQaYioEytIBI2hOzkrf/b72UTQlhhD0EBORWUqtjqz1VrbUGw&#10;aj0njqqFO/TcVXrfp51kkdzfdFfZqWlN0AXGsDEXvsDMXqdAztKU5wn0MHVfmIK1UkFde5XLSxsb&#10;FqvirXKbTJ1hCaacmgjzdNVRrafxRs4L3WLDkdQn0DK9I+YO/BWfv84VCeC8Pfeg3syEkMVW0E2d&#10;kQrvqva6EWVhxfnSaBVf/pB0qNGyd8rLGo3NI8dbq7QmpMbpDGY0phjaY2wKvAaf0A94OpBT3Iiw&#10;Gx1gbuydIScad9d2KHrrl1nXKIecdsKpGqz6S/FWPVKhyUY1/7aPpxzTvrdJoichkWUosBKOM/l4&#10;4kiGvk74C7qLfdlxUz6lw+nUKzzaYIu7MrA5Dm9TBTcsVAjVUc5bkrOaxKrWlJVa4EiPdugOlc0K&#10;TITuW7o885BpxljhY3QRN9Y+KOP+pawxyzu7jpjXKk52jINB5bm2j+UFqktNHpJV6tt1a5K7tPOr&#10;v4z208U7FgQugYyl455J8HemX92nIFf473c/kLn0L6s+Jg86eNKEK77tSQDLlZK9p2XDKvluj6xO&#10;NdWkTg7X9Nd2RY1p31VeXDsGhZQ99gyHEctn7guRdn3B3hoqQfK2Loyal9tuPUUOF3gSk2R9Eaf0&#10;IhXSX7NRMla+OKWQDFVuid5IhqvZtfnkZu0x8SkyC7oliCNpdE3HKDG1ONnZSbiU+FiiiE9kr/A2&#10;Yr7CKv+bWKgSSXTE5+qh5AbCUyuLOkrEQ3PXfk6o4U5xP9GCrhZUEiPYcPtMsFjNVz8FOzRO0w+g&#10;TNsItoMenU32EAxB+iwzeAXzSfdwT4SP8sNLUC5gCD+AEeJu/DnIFAwTAXhiWzZqwexVcnQMe2XM&#10;xgJBAibGlKCyZBTbBx7t6sMe4RuSAkEw7ow8BZrxsQA7PoVYK27BtxMat4/wg8ThljNIEAtXvET6&#10;2SDDfPQL5in6AZrPWKV30H4mMPM6NpOeSLRhKrohMhoboyMCYkEm9UjsAOcp0m0dLqI+aw6Bl1gE&#10;Dhvcbw7nf0b8TWnwXcRhTCx+gDwz7MyciSbqZVsfooM8FHERS+awgGnYCIuIabCB0bgVg710UeN1&#10;KMhxsXwrdLc8guuFpWX7ocfwVdv04rlIhLVgZxxy2Dy4NRENNn0dkYUOGcz+Z7Bt/H2xGhvkwtwq&#10;gT/T0NCoK68rsn8F+ThD2S7oTPVHuknYr+JoUSi8v1yX0YaIyry3/IQctz4Mf4emmMv9efSRMUgs&#10;wQr4/7kdwa6z3fVW3bzWP8qEuv3N/kw3FNwg0y2BDtWyhSjsVV2f/h4+ULFvSxgSad8XXok8KG32&#10;D0dxs10ch801lLr9hpm4mjqztqkrxeatW79nET2kG2zr16ZAUc2eBZegH+vr0+VwdM1fCYPw3cqI&#10;8CCEtQP/Oai79ZA4ED1hfOs2jkXzmbXN2pCDvaX52ns9p2hXnabzmOaI7r/t9oJoSN6SsOM99Lz+&#10;XYISttWUbniJ+FS4+N1EfreVi8UoZf5aOAX7VD+jIckglHxvn6XfnJvFmnkm/7FugLtQFFo4yv1T&#10;WpGxnFXJ/twynRlVrt5whclQF/k+pUe1vaIkWgc9c51Bf4Jm1Z3knhadtlVxxdJ2JoC9J5NqzWyS&#10;wqXgCjOkHEhfzySoVQmJ9A2t+4ZdtFw37DtAz4Y5UQbVh37pup3aiT2r/Qf7jYopXcBcVXdTtxmF&#10;5pwmj/5b+0v+DbpWd2tHCe0PvY7vo+4hLmGvKQe6wtdCRWFBojxqBoh0bSdP4Vk1zfQxdKWll1ah&#10;XWQzvRwTqrdSP2GGvAlKi01+202tAFi8gJwAz8Kc5Dk8xzeLdOLXRCVkIRHq+gfpTxyqdqVU9G5z&#10;IhVJ24kcah4tUwWTP9K+eVNJjp6//QEZSU3E8eQK6lyYF7mQqvJdTbyhckRS4grlLRAS+6jplUfI&#10;VOMV00wywRiA+5E+Bl7pQ7zT9+cuJS7wL7YLiVref/MYwXOK0DMExu72mSAKmWuiHGITM0+QTAjp&#10;jRUKgrW7G+4QnO0O8CLUpRZFPBFjXZaTRHiYf9gGE9NMOzfn4W8Mr0Nz8dd6s89xfJx3E+3EL7Nn&#10;BBTewxQ7NuHXa9L1l/DbVSQWiF+usMu1eG+5IduJV5cZ027ieKkh9gmOWdDQWThpyvdhccywTZSI&#10;F/Lpgg48hpWWR+AbmyT8ML69YQG6GU+pbZG14z41MyUPcdfKgrQYfE75mVg5Pqfs4/Vd+AJrjE8k&#10;vsBkFIXhc/S3BOfAC26zPRTc7djF/QmetRkRCvyn2VryFAw2ZEhiwUCtIPUC6K66HPsh2OcoWZ8K&#10;+mxvfOaD7ywmkRc4bvQW3AYH+NllcaCqJ41bDlo6R+AboLbDuyQToK3SrCFQ2GhKzQY7ais29YGM&#10;Kmr9IpBbvvObe0BaGiNaDjBTkuA5gPj28k7bB5Kzej8rkYuiVZalBbNlXaa7RRmSI8ZD0r7UBwaL&#10;3GXTAT2mTAlR86i6ztvC0drxlW/ZBjj8i5+Z0+h5+yrLo6Jo7om5R7oVUZk4mW9Jq1ErH826ZJAq&#10;61Ld9fnqzE2uvEq7NGQpp9f97i1lW+GmVZ8yg+iuZSuZqSDc1mKOVdayJpOXahIOMXpoQqXNBrE2&#10;bdcL/f8ZpBO2JtIDAMCUwi5WV7ZIPQmgQEQQgygg4VRAQEAO5Ua5rwSQOyQhycx8881MMpM7gRBA&#10;FLx3Rd2l8lhFrQIeiFXWFUEtWt164aNdiovLA7bvb3iDBeLUciK58eQuE2wUPgi5hR8XW25JBuNN&#10;W909wQpJrmMjli49rNorfykcBwnUhKi9kUU+E4eXHyHmxdfznAjnppSUyzCy6eOuVTgpASFSMCa1&#10;38IFbOlJ91CsXhbieBkdkE0qrajTyDy2kuxDPQRWxH00kH+WsEDX58ZDH9Q15Vu8BN0Q0wz6UZcQ&#10;D7AOXb1lOYai9u6x6Dhq57iAbkJX0/1kN3kP+UAMk6L6OThHWvFuQj8iN4fABfD23jJwAQbE2IM1&#10;+MHg+xgFvvi8Rd+DIvcENAobdfJHzFiMoo24ozope0dYKq/W28MQ5jzPAoe0ZP84GFUk7nkE1snd&#10;orsxJflrMMQsiUs+19FyyLgnI7dwvlMpwgKpchXhbKyXzsBs/ULdNrxTV1gWBqY05v2+IFw1ticR&#10;a1f+OdofW0pvD/ZHKXm5jwmZJTvdE5BM+MpJK/sBD6eM0NzuJrXBH5n9a/fhDiZWKQp4xpv79NiQ&#10;/kDyHYyttY0aRttVbUEv0JUMy6cAYeQn3CNls2SsU68sHdqRndCja0DCwfmHEmsOg3MdPSVPsQXz&#10;yD4bbH/L0+RM9LrhWVQlGqgdDDIjF1QdPlsRbxp158qOUrjTPZktvEL048MndzY14N8e21xjAzK6&#10;PpWkY8c6iWwTtqhtLukLWmPKiXJBpgyHg3IQvuaBz1LZL8o17j6yArnS6ZX0ARFPfdP8x4I3kjKD&#10;dTFT06VbU2ZbckiTyC/IblPpKq4kXWTGq1x2CmhuTW0gR/5d3YB3FOUqcHO7SpwXGhxOwLQmT6Lf&#10;sJJv0ZSgi6qwqD6rUVS+LB5Qva06lPVEGVfDS3Kgz9SF7rRWuDcs5k5TPYIJ7zCSK/yr21v4WNzM&#10;WoxTEj08oGOq34udNY9rU6qOqv3ruov+rTxeP5K1lnEU2CQCRUtjQmSrfINQx/0bOSQa9w4gSpvc&#10;2bZwlaSRlQd+kj7BY7XejVdFi9S0UHOgWzkriiuyZiSid5n5tLW4PeGNXNmUEcmhtkmWcAExLbni&#10;vQX2SEVsDl4p47K+B1sRG7BGYykjG2dUlbKByh7mnexj4WYaQawyTitWIB4JqVQPkhZxnSxHRNwI&#10;IgAxe6+Flsjf2VHgFjLN+g9m/P/rL6o5wlIwowTwWsUw8xdYXlCh6MU/Z3wlT8d1u4fJeXxzRCYx&#10;CAa5FtAM0r2t8VLsV3Ya4GAtjhx0FotBFlTrmVrBMuYifariKzpdcSd/QPEH+Uh6A3WWGtu9l8wj&#10;X0RYEFuI1wFD0BZOcd6Df+Gz7CLsO9zesRCtBTsQW6VUN9rAZZZrqfJIxXmNWz5LXqDqSHtDOShX&#10;xT8nHtGG8GPwnMIqgMR1VDVnBPCI12we5g/rHbWoJc6S+TCzrcvrC2hVSy5fqthkJPNqqQm9JC2T&#10;NGvL4yuIfeqU8GgYqHQPCMWdFdOcLmyOGmaXoPeIy459SDc+IU1hGjsT6g7SKztW8+7L+81Xciep&#10;EtPm1EnS06iLXwQ/6V7v+IQ/0jhs+wIuKyM5IqxDIWPnoyLyqeNDJAUKJRRjcbSidkbxQ5eJt1Oe&#10;23kyt4Ra1G5MFROjrSVxF2BX84YdvTipu7btDjigTuBkYsn0b+z9qC911/EDshzOSa50bCy0q500&#10;9xWbyt6aossW54wYn/HzU3r1sGIodkDrXeW3vUr1uUbv78Tcr/votVXxoyDf5Rx1RvjLmiPEtSay&#10;6UxbBe92zULrn8rPlXk291WqcpwM4qqsFJYuuMY/Nka9UOe03Un5uH7eb4G+KXjuFS6/JBx1eUve&#10;EI84LIGvJE/EXa3PqzNqrFq6a3pLY43ldVb7i/WB9RF7gXZpg2nXXdVzwWzYXeZnYYrfU8WYqM8r&#10;kZpscnFlEb9LDA4lcL3MXnTKRAuuVy9rTm/UlfAMHGHmvm6dnWjVnkn1jGhqV5xyTHwrTEQ/bzro&#10;d1E+L6nzyqYcpHtcY4hIWaDDeRxBNgmbWwqlm6rWGYOlVcVm/VrpmeyP2mXSqT3RaisZN+Yn5r8y&#10;bRibtpU98dPKgxC2VxZZighdK6AJGWdZgDF0R+PR5nQ89UCcIR5nFU3qIsGz7CRNGOhIvqYKAcUx&#10;xUwQ8A0dU+Rhv/sVUM1Yv1ciMYQpXCl8BitgRQAfLEYwaCQVRZWMHspPFwVrIfUh64aaojySE5Ra&#10;kh9jQ7cRZ0L18ttwyi+QsoYeXjsJLl7l2onzwBBLgh0D3g2zhqearIpR3RO1V6FJ80/lp6wg1Uvm&#10;bNIE84nmR5+iFyvYobHyHdRDv8UkIKGXD7xEhLqeBh/hUtZpjAM+N4QYdjdvrlihizccLXitiddb&#10;ZR5XJWnDk3IYvloUHa2gld+HzFM36Ru+98lv5I+97OAucsH1HMCJINZDdBg/US/TX2y3Ki/RDpst&#10;CuLUD1peZroqfzYeT5ymZ/SZUdMKR61lSB+VqyJ824kTjMXGafyNXO36I/AkI1i/oULIrbul33h4&#10;gH9Pm97pnP8PdXV7bcZFZVXrhcQO2tj8KqpHPmj4OgShlmg++1YTqcpnGyfwNsUr117sBeXsaIf6&#10;w7O13UfKCjEe/3BYyaI8z4PeZcK0sbZw/uDuFlN25fr/MVzfb00fCADGtT7qU7Rn6wQChIQRkiCp&#10;UQFZQZREFIIVCKLMylRAZsge35W99yCEEYgEwao9F57V69VZKUqLVvF8kLaUtp6jglWk5//wfn54&#10;0xUmVoM1KU5/qmmBPKt501pNCFXtaHuEOSE3c/ID/yn9mDfRdLXrwuF7NcMdntrbpXbnUP2p/Bzb&#10;Tw0iOs6yoakkfauR2kJPWqrTMhPJf6inWJ8SUpWJnGjMrMzNC0OFS/ACTOPLzo2Nq6pfuShNQMmv&#10;jormJ4yvrd7W6KzTpl+Zsp0Thqi22cRRLcCuJE+qpjkThELFXl4Bdov0G/4ICkJKhLsaSR0P29DV&#10;W51vWOtK4uwxrLcMggVg38iKNY5wBnby9P5ca6JFg/BA8l3VEn4joVUuElRgD0uXCw+gxuEh0b4G&#10;umuYH1PV4njCdxfrbVjBsjyXGRAcyLxieCC4uDNM96kQn1iqHhBqyJeVccI5AiL7SlSJtUmyRT8G&#10;RUIL4tyjgvbzwOvKr+2zwJ9FC9Z0YDIPYxoAhjMPGj4BuneMaZsAbWK0ag5oI/sUEqCUoJGtBfZi&#10;LyPdAC2oDtoHZNT/2/lfqbMSbydIsUVCCyix5H5pfIG8yvxAX4YU7dBovoVvJPytKoA3k63y/0Ht&#10;BItUCK3CTiGrQFVQP3gJRNcHOcPV+AqDjamiFL41f69MzaUaaYrIPV7dJfnHOzI0cdJ3CbeVNyST&#10;ZL68HLlKMEn+gs9g38Fq6FzQIzANvF8ndcAGd/m8dVzPKKw1b9U+zRkx9GpK9tB0ONXttHdqnzIx&#10;waRMl5vIBbIp6QxBIhFI9oathFHwt8EfAvchTu3P9t9sfuVHrBkW2sGnpkFTTU6VIchQufu51qMr&#10;SDuv3qKhJRxSjKnWkeNkTPkEgS1ZL70QtgEaRoaDNwIQ9HctzV7kyjn0m2XEMXtQaqLYNDmr9QMW&#10;/90D2iSjLg1WjemXJCQoWJo9ZJQsRKki1CNXZM/DQqEGCRCcAVDg2pozvicVS8pCvP5V7P3Knrqa&#10;h9kL7ue1GJq1/Wg9SGmxzTS8jos0A81HYt4awlqncEmay6wS9I/KEs71gElZAn9jTUh/wuGF0t5e&#10;ae2z/dFdc/V3s70dxoYOWo4zsgmmpFtPtfDi1pjymDySn26BBeFq1X0ceShRcYDHCcyTZgjKqiVe&#10;T8NUqb8noGl//lCnp/lSNs2V07qa9qH9TyaXstqibnsVu2BMZnNJ67QvuX44i+o4zxTaLG8RrAg8&#10;J2EKWVUv+jKZnSWK7jtt3nySu47lpj9ox7FF1C9t33EaU8bNzdy62EnDFt5REkq7iM/EDStHBPzQ&#10;L2THhFzUx8i/RM1VtN6NvNzi+a5zvCnG2Y5CfgW9zRnK/45aaR0TZKS4TWLBjdhrerowk4TW4ISj&#10;uEfKD0QFob9LfxE9Rh1ClokrKr2eTeKvijmd18WPGHQXU/w7PcSxQzxJDbUuEf+cctR4Xvwi9oRO&#10;JV4ghamPACtx84rdQDAGI90EkFBD8PuqK0N6dkkWFfu5XyIDeS/bBxFa1qgdhK+lT1kyYUbKTuM/&#10;oD9iHdpfIIAUqboOBUStk/vAMxi6xAQeRD2DzoGrKjq72UpckcNNUlTnGZwv5YYsse2WrCu9x+yW&#10;XkxZb6iTTMSKtXTkNQmj2oysjYqQo+AETJNkJVT73mYcOFxB6vqPjlKE7+BqQ/LwTop6Moto81eB&#10;6SWmOSUheVJ/Vz4WW6q5IKsnrVH2SpdFRctMyCBGhejhqqBc8Aa0t3ygC2NOLjznmjD25d5y9Oj/&#10;ynxk5eti0rGmSs3nyaf12SpL7HZNiuIL0lJljOx6FEkWLpnDdCEbEUoQG2yEbpbjOnUOv8I8137r&#10;VK7IEWk+m9lpWTCKdz43PtNTkzW6Ka1fLF59X+WLeaO4pciMIkuvyVZiTsIPkRdBFpAAk0oOnxqp&#10;uJdfM3Sy6lW2zKc+jKGN9pXXfp56oBtbf3PbZtd44x7yYnt38xhxsbmNWRZeqd/DmgxZr0ZzEwOC&#10;5Pv4nJL0k/5HZPmpgyF1Ydll/evrx2gnPPMNnlRq560my7ZN7foWF3mNrZJ5hkgwpbDuhXt1wZyZ&#10;kBbVCt5ogFGWL3AVvz3BbkQzZgfam7Znh3qHmgU0qMfX8jg12q1gHtwW5SxumyajrclsOTHLiOVu&#10;DZ/UfsIbDflGuUFAC5iX8oS9xfyhAB4g4d+VTCPD6qO27aM/6Kth4WlZ3UfZ6NTlHQxOxLb1DhI3&#10;lhxuCeXlEmsMwXx2xFpNuMCM/kixXegMzJcMi/TFK47PcO8z0vqxvDi6vTeD10cL6CrgkyhPXBn8&#10;K9uW2YmCIjLBjBcuJkr0m4XeiF3qXaIsdI68RfRT4CAyL24tGht4LJpmLD+GEf1AL/V8JvqBOt1Z&#10;K3pKudJeLV4XP2djiKnkTaYCMY/o0VWJT0dwVWLxDNooOwUEBC4gaUBGkc33BL6ZN+JNgKn0mB4O&#10;dJd6yd0B8SgepweKj5+xtr9/zDhjL3iVeEl7FtRH9CnHwWL0LdkqEI/aDneDi4vovkVyZZ66r0zW&#10;njXX3S+9TNV3fC9ZoMCOaUl2/LjlKeIjxxneIUuId7Rr4aKI68pE6CL6rVQAYVBcOBjsLHzRn6iJ&#10;yUvtNaims8503VcOUks7lisgSrEDLz8Sf9GyXVZAjjEckCYRH2raJOiIKYUX+SgUI5mHl6J80ACE&#10;L9QcgwyDua88E/rFWcKuMG0pdYsrR32HkmQHVdnxHvNxxV3y/xmsD7YmDwQAwHUedZyiVlEckKgn&#10;GiGAFZAtggooIgKyR8jeX76ZfIlJyE4IEAgbkRBWQWWIVVFx1aKIKFgR60CxtcKdFVy1LXr9Ee/z&#10;vBss/YawLS/Mk7qODX8aSdptLiHaAnWv86AqRlWR6tX0rPTtoc76MGvvvtja/KLTEYurrxReD3Yt&#10;n84f9S0s2Zb3xWutJdU0a8u4WW34euN8ww3dFpfD2h0ahvOUao7qQ08wS5UJn0zjRFBoNSbuBC0s&#10;f4BPY3yWLxZMsnUCOqDiOWTWgUQBfmAM6gNehYYgYijKswbzRDDCuGQmduf8EB1hOR6PYho5C6uv&#10;spW8r8y+3H38X2Qd/OXC4/xwwTORIKMd6II2HVgDFsAPQ9phHprrmYhGiv9FmBb7SmznGnIGRPKW&#10;GLoPaKyawYSgSlM3Wwh3SvlcNtLN8+Mz0Mvpg0I21hPDFgHiMyGeECZp8nRCUBwnLsRU0sNnmrKP&#10;4WCzluqDd1bw6Hb8T2Mac1AajYexP0mruUE8F+nr9NmCvTLf/b0AIJME94BVsi7yKNwtGyY6oy9k&#10;b073Zf6kTmv8iVKoGi77jbZelWSYy8ByxyWrWNdyFZwI7sLclWk7+HHK1v0ewnKlX3Cq6IniHPkc&#10;vFLhRgxFU+Tqri0ZSeatDZHZO01DpeKcP41mXQ+dYaBh08x+fQQ7nkPWrU8V8/K0M/bZBL+ph4Md&#10;RGGqOrIdsuZSiCjySvl1Z3G6e8kP9udZG4vPlARQ3ljOaetocMEQNpfx1vyepWFz85al3OM+NW7b&#10;5ybYp48J6gG6tVnkQoioBoiNiD6X2rE1zb8mus6WuaOq2LqWsqj8haaGWl8aihIYXsX1zOusi5bZ&#10;KYHc0Hxq9AX+ZdOlIAUQanAkK8CLWipxAPFRVbbPSoUbr9sMGbidUeyUnVi7UN2a8676eySabqyg&#10;MJewXEpnJ7dx2ovqolP5oQXbg6KFQ6bzZBCk6kOIk/CUuqVtZsqNtrW1Vek/ty4v8s+61LRI9Tgn&#10;0+4AW2nTNZ8YKLOiciTZj7O9tD16Pu9eERbkIoTyvcgM0PmfGy+Az2ksJ91SvM6EHnuQfqhTa9Fl&#10;hZ24pdpOefndEngmTV8fRv+bSTqWlvSQfbeSHXWTJylhBE4LNxemkDNET02x6wlwnjb2VI+AmzHR&#10;sEaYlz1VSgXqqWM6vaiD0YY1gQPsvayn0Hvu/ZQRxEsQH92P4kB/4BR2Gwr0CJRsROSuVtyK/d5R&#10;yMWYTnZv3hu2t/WUIIW7U/NZ2MUPQGNFC4SrmJdBGvAueRK6B/4Y7YwcgEsCcbQfTfVYIN6NfXLt&#10;ltyRdLZh7BnAAttuzhVRbNFnHgc0q038KegC4iSE4THGBeAzOi95HViObY2SwMHi/YFLkTEJ1f0Z&#10;JsWTXB9JCNKkEzrGZ/HZYxrWhMTHAnAuSjpUgTwm7gb9JfgGr6YPCK9JlyZliHKl6sgJKEo6FXAa&#10;cZTFu3ejvbJK109inWy09TJ9Z27s0V+ZybmLCqbZccrbyj+4a5R54BjvlTKG9qvgrHLpYTtgVQxG&#10;ZoKYwhSQCScp/N1r0c3y+4SN2LSc2vIt9bbRVg0wlhma8htYZH2H4jrHUXdFNML9oB2mzeWPasYT&#10;J4VD6r/2PhH1qWcHLIN6VHPcC5A65R+EdEyjeNR8Ledk0fOqjfQZlm1mnLm1QC+/wCaYXwBvuevy&#10;wqnhfFdjXWKicJP+y16eyEuX4D8I+Wrs7krEQzVJMGMuuVuahJQfqxwrpmhry8/k0RlxpZlHrrMS&#10;rA7AGg7F0pVj4UEFaQk3BHnmmXsdgCZjjX8p2KP/1h2CezX9hO/Rm6r4xkDKPPvm8kEqvdbHlEG3&#10;HQ2U/cxsrQwQxrIvlflSXnIfWjcn7OJ/sSzd0wK4mX/3p4AHjJfcmTBPV0gYQRXq5Ab/bKDVu+xx&#10;zt2mciNOX2T/KHNkrquNEtjYvtVFlARuYnlf/BBfbX23J1V43jLf30c0ZV7hng4TDETCezRc41PP&#10;zvp4amWZU07CyWuGH2ilLRwpj9HS6Cj4htVrq80e5UwcdY5H+IRy5Z7Vwpzi+/7LRI0F690ToF+M&#10;YuJ8dLnm9T8CbBmFVVqEnH3cPIxcpdrlE2gqIwv4gM1kf0VdgbVzKxNGxTLBhj0VkjSgeUcJHgq5&#10;kYalJETtEi7bJP53k4foFiOm4hbYycLzQqAyTskRISzlWYQtSLJAmTML9QWghLmYN5i9+7M4CI7e&#10;4S+JRD1IPfhBbNxFJqVJrjasF6KC+2UvARtAMhaKrohw2SLwLnhNIIdGYAfKPPg5ciB+JzoXLdsN&#10;YH7YU79xMUuymtQsyce9XdrwbmmSncs3YqTSRMEo1mfYDPxHTMcfiJLEf/NhUCWxZrtD7bjnISv8&#10;Ce+L+Ijul2b71WHHpK9JpeJnsjSXR/gG2R3bd9wxRYr1Jj9TEaMbENxUBEqaAScFkQeIshWOWYfA&#10;44pZca9gR/mbCAmilA/7paL/k3eRdOJd8iOuiyUV8vDaFRyxfmdxGo+gM2n1/BPau2KDcIl2MRcD&#10;QE1Spko0orbHhUFxqvGI2fCwapPfCjQuN4MkxbqVBtdIyWrFiZoedmzhqiIi1zH/rIbH6zAfwgoF&#10;bqaXHJvQZtRk3BGtNWw4eAps1fWEV8Mh2oO+j5F+9VMSiO1ScVzF4nbl5NF8Fq/spWUOx7tkTM3g&#10;Pil+gDbzcyyX2Q8F/y04neEGIOamg2Rwmcnyfwbrxa/mQwEA+J3CyEUW0yqn3Gmno9VR66GUkujh&#10;UVQqJ6XnOadO5/l7vx/n1Tk9Tqenbq8JtWa4PoYwV002EZ9qq61d3MKHO8ZEyrJdf8T38/nGRgLn&#10;ynShR6EUU5KvHB43bPDqQNP4Zc207EZb1zvX5pZlvEoR2CSFrpdeaThZ/JEqqfaPAxb1hD0q+bS2&#10;rArYeh8IL28K1YAPyi74ZsOU8a5XP7pYv/iftGxjZ2yVi3zmiAvXVHK0fQhyKg1rQeSgcrDJ9YCD&#10;Oq++Ozle61LzydYG3e2qqtBtoNH6wjcV3mCWeE0iA/o7Tc3Skye6KnfJse6f2OclAcdegWrFwOHX&#10;st+Vea0Ps+pUc03fJk1pTtcbt2bqEHtw6FowvGLSdyc0VdbuNYs0GqytCvyvbEn1NWJ1rsLwHhFU&#10;IEHmE2nSVcVzBC+/lL2EOK/ITz5PLlBOb80gD2qYkFjyW2CZiKYC3qXKgfoS9W2+gO4u6rJtQL+T&#10;PeTNWEiJE3QcqytdIh/EZlROB5biWZplSa/xIZ1TzBiRBDqGLCSGoTkRQ0qQMUES+QQbaroPOyt7&#10;K2n4pjqUW4ToNB1gKfJW+6fsCmoCMrL8sFVgT1Iidgp2jSnEUxAw+BY+i94SsUQz7iSwk1uJjEMJ&#10;4Gboy4oVkBuMMf3QBBIJ7IOtyHPpCBKEfiEpRu5hst1n0c9xrxgHTIH/ENyKBxO8iMOnyDWCQeIk&#10;+e+GE7ozlNJ6GDhOtdIcWEX16iKhNOp20QT8EfVo/2H4Lu242w25RH+4pQE9Qn8cXIQZaF8Rg++j&#10;fTwXEWtp73qxVmL41RKrIw00FQdwhgVaEZijhwpfQmH8i8xxeCVfuotE5nP/3eKDzHG7gtejT9iz&#10;Ihy7znp4xuCtDFs7qtlWUVTmrMXK08gQXY01RBMO6C0LCr1BnflOpj+UZzq78zWcZzREX0dkht1B&#10;r9FCvasIxpK5R54A7s+er+lSF9eOmuY0nTVCIlI7UC1X5+gGqhoL5MD3Fbcy7GB/+bydGDRk8YlW&#10;w/fN8UFXkadGuUiNPtTXe7Zit7kb9k7V1WYfk4PG4dArPFUravhCZdcF1EXlXwRC7T9kzAcjbAd3&#10;LoKSK8aj3WG5NS7IhpDmM6Ii1GT09+zFaP5i9deq0I4C4ydqtL0dq9IcbelTPtCebrqcL9RdbjiZ&#10;bgUGau07usD71ZKoEdixcmVQPuJpGRRloRtNjZ53sUi90fYf5TfdlEGhXti5An2u2dhRqczQJrY9&#10;yzulkzRvTF8PlDaqduwHrbWWqEbopK0mKBoeKT8sSkVmzQOe09hig19NI/dVdpRpltuUG0f4s0MF&#10;YvVaVlv0qGA+u1Zen+HAjCoSdjQw7crJqH8wkAb6bB6TBrgINzGxUKfHMBOJFlb/yfgUrTXyjItM&#10;it2hp4vrlM/oG4rWvBm6W3k83YuuUPclPqcR7a3Nl+gSYCzwDl0APRDuoRXIxBo/GsXmbHuoVaVD&#10;hveoIFUOaqa2qe+VDlMx2l1571Nxuiv7MqlkMDwxi8qBTm3OowDEO/AbqhxtEhZSx7G3awhqkNBU&#10;PiPSQAl/iaiE4hApcRH2UfxEjMGzuZ8Rr5GRtK9IV/RMwh0yCbNuXklW4tmB7eQNYoMQohyImTW9&#10;VCj5XYURGyJ6OC0uIp3hzbiOzCwZw7tJ28F0fIIcSp0l3CjXhFSihNobeZG4RhkCEdKd6hEyZD71&#10;WOBIHqU9yj9FMX6Q9ccc+HpoNabhk4p/xC5zUzkY7sS1pEbhadyO+H78LPs0MpPwZM2BcQTDegs5&#10;Ypi5Kogi3Rm5ZRIBLY8ZJ/Tvlg/A1WhFmVg+gz4zh2VfxHaaElPasS6jJD4BX204GLkAL9fnBq7B&#10;3/BSoYFI42CBljjK2squwEeqp+j5SIzNDIiRm1XOcj80ooLPXo52Wd+kuGAfWErjxjGreTjia3yx&#10;KTDgBU4bGoQ8/ki/XNBCbOHqzDehN423KXe4rf6VLgMJqP1LpkOO2ScO6FAP2+W9daitsiYOwJzL&#10;90ZIMbvl/YAr+HJTrxDHjYYqQR/+lEdN45CqrYWMh91aorWH4X819UpHkfWNLlm/I111aXt9UW+7&#10;JU6AdlV9HrEO8yvvDqjHTpVdEAJ4kHFScA/v1IcZp6G/HdtHVEMnOlK0y+D49hBpBtzf/CrLiCQc&#10;atwzigzW+27/GU2xt256ho5XzQsAsHyrWqjEXprnCWZwtX6sDCjLzk6i2s1xuQpdlymhIFsGGtXS&#10;FQdCDUfkfXtd9XcV6Hab3k/lusmRt2pOi0e5KUDivYKTwwvde9jf0DHTE+PLwj5yj1Es89UaDEix&#10;WqrQjyjYrGR9oLJpTwZfo760fSHvoB0JP8thwBPxNfYNvMQ7mDWh6zxWswI83ZhrWFTqiE/pVcp+&#10;TRp/V11SpObTNY8kBDemUyR3cxnAH9ss7GNIH65haWS5+BzrhrZ6pzKX8Y89ihkZ0WP4kM8H1mPX&#10;uF/AZHUilwNlF5ax03D8/h62EolMXsqK0PBt7swv2KfhQUwj7iHuZlIIZ28Vs5Sc53Ga/p6c439m&#10;n+NBaBvL4v2qaNaTiCroYAaJxszXDEG8TVIyfmRR7DF6luwL+42+RbmJq+k2CvLmaSn1o8cM7UdH&#10;cCeYY+z/3v04l51RRjFe7K/5/fQkey5zI93Blu8epgvZ/FgxHc36h7XT65hp8f8Jgg+oJg8EAMBq&#10;OdDqaR9YlRFkRERihAcIYQnBgIAEEFGWrDBkJKyQkPnv/WeSEJYgiAufPaq2CPrqqdTVZxGfUPRw&#10;UG3VU59eT7En1ud9XxO0BB4PaAMn4Q5vAdgNyxEW6qN7VQRUT7vXl0EJlKbCGVpNns13gE+JD5li&#10;8CwRI/oJHMDl0cWgFTsekgOq0CcBvWAGusW7HuQgBAyC1y1xrd3goDlEZgMh09LyPWCp4Wz+YjCe&#10;rcqYAr0ZN5EMdKVOR3PAFaQ4JAz4iP8RMAjMYie8DwCnURVkAdc7RpUXwEXtQukt4LFtQDIMXLFe&#10;z2sFvjU/zagEeoyfRKuBdvZT1CzQRr8LWQFQ5HzAIUBBrPIeB/KwNPAkYO3lKhYAVU+wNBAo6Voh&#10;8QWSHCfylgACe2TGUoBvPbv9BsAzr4kaAHiGmuAXwEb6RkA/4EumeD8GVmEfgYeAx6BckQMs7X9U&#10;N6B/17ehbFg/2yPIPaz/pTNU/IN+qt1zu1E/bX0YJdfPmOzBE/oZtiigT3+fyvT+Sz+FG6Cd1tAS&#10;UplsPiQxSbkmbmVz2R3DxWpuroatqp0VJzFusp7EI9S9xkSBEznc/Jz/M2FQHOS64DqVxHMEA7Ui&#10;YN70vypWwTP2V7+s22rIqwsu/ZMNlIn3nqfnGxTpQ9TlpqHEaPKIfDLyNmFXLPAncUYVzBVgFk2l&#10;1zr0sO6UfsAYICuXL7DvG3i1POZW4/1SDv19c91eZ6q3ZWn6GpJSDAt/IajWrMhDuE31jn8HO6Tp&#10;50rQC7oUr3rkN/1nnY41tmxofslIFfk1EXS+UluSShW0Int2k/tUHTspokT9nVCJ6zVXIxXYkHaG&#10;P41O695wSdQJ+NJrDIkDt2gLGD/NVNNv9DqtqlpMeelWFkNkmM6Yc4JI06/buQiX6IeEa7FOYHOk&#10;EJ0FTvJvop5gOPcokgv+yFkMd0EFmmzqERzW+Af5ES7Y30J6wQ1F1wgRXJuzCpfCsjQEs8PyhHPo&#10;LCyNXIZuhiX880grXMq9AI/CNZwk6BOsU+eQ90i4cQ3pQvpVjRLRxHDRRryZ4O6msSG8J20NOoe7&#10;JdShWzEo4h5iR1/xT8Iv0DLuHTgEecYBIBWiVdWSfzOONaQQsYYHVc64in25z4qNMbO7V6Cf6Oup&#10;p9Ht1OmE9cggaY44hiwnqvkdcA0u5s5Bo1gqZxhyQQtbu4h9tlv1GN7RZq3MxaatIYWfsXXm/mw7&#10;Wm1ySs1Bzhsk8dOIH3M0ohE2UU/4aui/JJ/7OyTGbZwZ8DjmrZzEL3Xdk03hLp3+FRcxsSO5EEEt&#10;9vDsLciLtq9SnZA081x8OzxiNEQkwFyWxy+GjNRD7nNwnjjD+QAWYheV7nj4wSuybZixV16RjD7s&#10;cS7koH6dzbvuI1j7lZRx+LVtWXwZXGzxjXCHJoyb+SlQLJPNfQl+Qx7xdgO98CRlSWdQyWVZgGOD&#10;5Gj5XTu3UllQ0RZUzct6Y4mqfbVjwJQuG4t7YQAbpeERzLh8fdBbeqXimV8AKVVd8JjAn2qHFJkO&#10;n6oi6Q57ePWxcq+2vNrf80csbTLXrHzTjw3iHUGGt032uD5WKJ8I59C9yhW8ZdQiVa6fhGjRHPUM&#10;xxfrl7QI7PnSO3U72jrrbZJoy/3GlLzPZm7T68xxo1Q+mHyGHVFUxO1mOK3rw7+gbKpHPA65UnPM&#10;rxPv1DV4GrEoYJtc2HZZHl5bYF3dUlNWYpYpOvOExgnlPzP9DcGt75IjGIs6LM6JdtVUhT0jB7Vd&#10;vC2EQDftdxWbAdZ6/gulwX3NW61FarKmyTyuCS/tNIVo5nI7DEe1ZIaD9dRFJ12lLbq3seepTfq+&#10;sGvEJLCDtxVXAh/83mC+4IjXBuQBpGxKs3BAe/Vh0yB4o+S5MQhcyHVih6ENGV7MVig3aT91DmJj&#10;VWQ5dCbsMOEB3eWFYTdhF39XVAsnekmRaBhrbDS74+j+18ZhPKYkyyDC3uzFmBmsR/wdXYelJn1N&#10;fkb/jI0nRtHuMALXoXG8UCwKeeEfjLxCjnkdh/+BNDcMm0Rs3n6h4Vemr/gcq6dn9y5j1tLLxZnU&#10;GBUhukruI0tinQkfQh1Wjr3GrbxN6BlsxF+E1KP/8ZqFBWhig4vRYV1Z1WMINy8U+zK3TZN7DLTM&#10;SKa/pDwMoSI1McHMxPyEd9GlYVFYHfmY9zUaSbT4Z8GfcT+OMzSFztcXG547xqoWs93toUU9TKKt&#10;bY8P9cA6md5Otps/iiKIXJNnjAMPNLiFuaGfmMW8JcgE5eSfBx8ieJxNEIqxsh8MiQeSKnXs6u6A&#10;omD6546/cm5Q+9svpWeSm2wy0SL8vXV5jBS7aVKFvkMH2XtBbxE1ne9fAueSyzgiKBF3ltoPbivl&#10;Vyw/wJS7Fsq7Xlf+mn2po6XalLbe/r4uQ3iqTVvPEcxbfBvvh2QYp+W9ge4so6zzyaaT1QL3BZKv&#10;c6kb7xVV1ZaXdA9VXy540rml7svs2PY5WVTqtzakQS0stvo0XRNcM822uIbsNAwqJYHbGJlq1KeL&#10;EmqdPSqIeH1m7VyPTspITF1f1ZcVbHaMNG7c9Y1d0XQ3dVvbZnmncKl5TlEl6DCeao0ISWJN6r8H&#10;FtMNmqc+M2Sh7ozHRbwe0NT6dL1qNpXd7miX/ztf156liNi1xsZVNqRctrxp/T7hhGlM/YVAYujX&#10;ZIbEMA5tX6D2/wzUiV9ThwEA4HkgHejKKooQDASQEo0GfyGiBBuOKklECB7h0nCVAIYrXIGEXO/K&#10;e7lvSALhEqHCEDzxAKGzlk5wapkrHnhVcCIgdbZjW3X7/ogP1dW/JaxDDFI6zgsalCmL6I3mWjDH&#10;23awLjdt2uIrimAbjR9E7xmp+ofi6zHp2kv1ut0U9YAkNTwcG5QSwkzKUelbQgx8V/YNjgu5yQ2F&#10;pQ050p3ZJ6wUaWvaUfN66Ud2gNFdxkz4r+6fMnuMj2ZaNr/bUzUjjwoPQZflyrAOpad8ilAKExQ7&#10;cd1ghkJTMGRLB0eypixfgJdTp01ksDV5yEAGKxL6dFvBBPpjTRAYEPlKtQtYCPdDjwDDYWeRMqCB&#10;YIXUgBg3A4wBRQXBViEWmZVsLkRHUguMueiu5GP6IqUxIUcrQObpJ9V1CDPyz1gD3BjuoRyCXoYN&#10;wk8hOuEctAb82h8HHAS38posl3Um7pipVzvCeW3o1txN+peuX30l4TPNTZWLXqSaxmSRDswN3Ud+&#10;pwxXuoddgI/BPxLGQAM06s9QvATv8Dwtq80PuQmmNSYbR2LwMFKT2nTr9X37JzQROj86VZWpkUdW&#10;o6hqhPwYGUR/DeuH5pT7CFPgdvi8f7HCAGXmS83cxuXjfzcKG4I5IXrM+kVShtZkTthvUw8ZY+hr&#10;sbd6cmQaGqKZJ99CUlUnw3ohAyoizADTiMQfUyRC47nLp6zZTZnrO2Lyqg5va/XkRR3Y07y68Hl8&#10;iX2O30l7ZvtrqSgizHxPwCJZDM+r8FtKtEs1P+NPqT7UDfjSUXY9N7f0ZBMPymhpyy98cGjMlcIP&#10;Yj1xlpYcjQ9trChrpp2zFgt+jfA1Kao4pFP6tpprW1o1N+rw+F+wBfFXvj3KDIk159v2iWJOxsqW&#10;m6XkQzFNk2UfWCL7R8HVuIcNGytVNIUltLogws2YJGSTzuvkdfQtE+pBcVjAXvS3+l/8fo8A0v6c&#10;iLY9FavSq10HK8tTRpyCqjssr8beGnwcap0UVtMSTL/U/o3yxkARRZOGtGJx95b3qlsSrwARSpQW&#10;+h2Db8rOZAMts0Jn2myze609Jcmxuw5jnm0ARPlxMZar4n00H+NC/XbKlD5KspE0pjFJV4bisCXp&#10;fMBFZbbsjl8vvFbelfXUdb1+Ka3IuSCB2PP2HdI1zDwbIi2LczPflj6JWjJ6yY5QxnUFsjHSpPo7&#10;eXQoHSPLzwYsIqcUIX7LUKbCnJXV3AeEpK1wvAP2sR2N+4EjzEBrD8CKvWdeATCi7hrYwAHKiLYf&#10;YJGeqDcBjFAuigKJgQHIJ8ARXBR4A8jlvmm6pqSlNjm8kCX2lw2liIXxwPIIwcW6THS4O6pP74L3&#10;UPq17tAw6bmqBooPrVIugncD9/9//iKcAIwHN3DlzjnN7lSKPUZtTX5pa1PdZxgtf8R+juUZQcwr&#10;CtG9Q3dQHJp8JZU0jT1CIkMBZTbMCMyHPkIncC3Aj+AZrrtzm9GfM9GIGTySTda3umkG25yrNcZG&#10;GJ5pYqPydDmqRQqsfoTVkqawNOV/QtXIDGIJlEA2OAH3LSCHyMf1Drn1NqeyYdGyM5ltzTapGP6m&#10;ScP92LUGrt4/KkE7pz1OqVYXqwWkSXQBk4WaEVjZG2iE4uEPuBfAHqgxfUMfLyc5Zfj0xbz7LHnX&#10;al5xfHZHSpFPtLSllv8Tdc5pKf2OfKBhQjAQ9tjyWVVz0F3DcaFo8zpNj2jrJj2WXT+Q9rw3kzef&#10;ou2+V/iedbgznu8dv7vtTMmhaF7zYlkPddYRVOFD5tr4VWbiJ6brQu9gbz2+DtxcoNaJRzd9RPMk&#10;U2nK02CxMIXcFVq6mrWi41LZmXi31p0CRTSjCa7kUacbJ6rTyXzr58IcIsmorSsPTtKtEvM3X1CZ&#10;JHt8s5WQ9Ke0Vd3PBPfY453tlb9jXm5nVSXETbjuVPdHBzupwkDqeIOu1k4uN/8mCiIyDSJxf7BC&#10;6yEJ3/xv7ILU6HseGZVNpiJdJuFKdtVJjvA+U9zmVnslztVsr7sY7eb4g+giddRWK75KFpve148T&#10;+XqF5EnwJU2Q9B94OvpcNu3njqyUD6dyTuXUe7PpHeH1lUxmy5v62Thhk1FSQ1uwb5Suo16z6qWn&#10;yRrTBlki0ajrki0EL6jZchUeRPGKTX6pMEvhSPXtjJXPsj3bw+QPmHjXsvxpHMfZo1hJe9BIV+yk&#10;DlpuKgrIDuNhhZM4oJ1T3A7Bq5qBFfhrSiGw3c8B9QEZnL+cpMP65PE2ChzCeOP6FPo+LtwxDgG0&#10;0YYyiEnts6yBfMhthibwIfF7bTTYHPIltgzm4eeRF+A2vx8gIriCwwAhIN7f78hSbUiWtSZiOYyB&#10;5lD0bNxq+2t0Da3d1qzkUZ1mBnKL3KJ/jfgRpzRmOD8kD+NClwO8kSxoA24VeAU0cDza1TooeVeL&#10;RFvGqG86pjke+8i+Rc2mIdZXqkSqytSJschNejb6OfGlZiXyIUSMPoRnAiLgJWgatxXMgtyPnmu7&#10;Zfomadk1YdzOSHEO6ntihxphXQytzHpU84gqNgWqRWSHbhJ7Q1xUa9H0ED0qQJ4FJMF2GMQxwY1Q&#10;wflunigT6HQVsrj3bF0nfHM3Ksf4r/L31c6W3C6kniCUjfB9MvcKhkoWEnMqb5QP7/1T9Q+VANlD&#10;OF/jSRCKAmuHz7JzX3z1scOYH1iQaXlSkFZ0GdlbpCz2Edr5F0pZRZ+WzJRXZhwrD6owHuitKKj6&#10;eu+OqjM1/2Ogvh+aOhAAAFcrZ1H00IKjp02gLR5pjMqJsiqgjOBCNhFIyN55eclbmY/sQAYhYJiC&#10;IqBUEFyFE6kWF64KxSoWlXPUVexp62ihav0Hvh+/HsoQ8htWF1KhSlNXdwczbsqouxtYENBfuZIz&#10;Ba4zD/OFiiGELxyBUgRBkni4h+aWHUI/3eQPfonhcf3KPapRSgPyT01gSDtm12YfWFSUhi5uullM&#10;RM9WdLAeYEaTletVZcBbBRHqID5ZdFV9NX9YqtQ4NiLy+dqYOJrioHacAsDrdcKQfvS27reOzQUU&#10;fLQxmh6Bn/FEMsPw74yJnOn4CBTNG8Lv8FKFO/Gn+YslxfjztF+BEHwizg+8g49T8qAd+PGQp2g6&#10;7v66mWawgw2HC9ttO9zXGCetw4YA1gnrSuVKbpfFwRULGs1386Ri3Lw6DZIVmPDYATDKeJKSAc0y&#10;vAxdhdwyfNJOyHvnuVW/vSCtPN3VSje4fiz5gNnkVCs2crocSzid/OOlvbmjol57Vtpsaaf1Uaxd&#10;3mJBKJuVFebpoRJEa9TuvZrbV7uyjrI91Dfl9BXBVVfxucXt3gEQYw959nOm8V64nblZoplOKbVb&#10;+nFZWixNHmpfSklThlt+D92JkEy9bYM5fbvZtWRadGO1Y09hY/2QnsIYrw2Uf8Oe70tms3hJlbKc&#10;MaHQU0llShyuztjVQFdZP4WquGK7EHoOfmC+1Hoj+027viY939A2p+xawa/NjTo5Y21ThHweC6o/&#10;xBrjdtUQchDB/SozlShZ7BmLXQBsc4VRUhXmUmnoY7jT0tM6Mxs4CFX78p51JpetKihq/1R7nd7R&#10;6gc4mc93XWTJuJENmpzPBWgNIXVCfLzyaMxb4MPy9ZQUBbXsh89mwAYr9vUlSWrBmoZ7Uhvd4X4m&#10;G2FeL3kij+DOU4yD+wVzOU+VEaKp3D7oe+lPVAuilh+KcWIrlEbyRdVjhEhcq+nDHu5rEYxyoure&#10;ibS8DleqhCwk4BLp/8Uu0AcckI6wx0FQPi/nnpKqSEm9D1MgNGYZGow0kduxV1gdkaN+pD7UZuR9&#10;KA2uDeK/kfU46oQv5dv1H4knwLdyifSO0s16AozBS3KI4EOkJTVb+Q4Lj76MBKtayGXYv9R/Ep1q&#10;spbesou9A26u5nKHEEtZiGAaKtaeF32BZQMMySZVJCtAhqgXZMvlXepnKT8onmlOR+tgiracLEPz&#10;dLHEAyqr7pfmR0y3fuGOa+w/9Yn2b3l5epmmWtCsb5LRRM/1w8zV0hR8RtZZoAVfkZKvmIlnR6+F&#10;uDhAZiKdOEz8GXuNo7tBxqj1qyqYBVuO2NScN5ZVapQvMPdIWcIb5oRiviTDNJj1heyCiZr8EEw2&#10;fhc1qTxujCAzEIKhJiQc05e8bHpD17g3VkYwSa4gazH7vOOeSs/LKOuVOAV3Sr2MHjFqF2bWy2bZ&#10;YpKt8garX9Q5Jcl8gUyHW03uEDa2yLixsaNouy/e61+8sEpgKWQNej1YLZfj+a94UDDLfZ+xQPSN&#10;a1YmQUp3hCevkvuVJkTVKfbZMslFcKxFEFKFDphUO0sLBY1zPJOMmPoOM5c5VZuADnBafGfE8/k5&#10;VUl0kyig4lhGl+R0+WdJPwN6Jx4FKyJLR8hF0G1b+PsfVGZjg6ugu3XIE0gvbR42eZmZTafRAM6M&#10;hlYRxuuvRen/EGp80RkZkkTv46S9QEC5PSoP/NFJIBdCXntvyDi6zsKu7ykI69SWpxe9af/W+LB4&#10;sPUvBGMbmyOFU7zExpyi3UK/OmaGn/i6j5YEy7q98VHrQJub+F7ILpsdMonOtS7Z1aFIKphZeUE5&#10;gy60jijHmEdUR6ERzk2JEx7j32KokQnRaKY/tkR6Ismlost3rWWo9yp1JIfmBRLx6ZQuSzWv8RTg&#10;z673fixfzltqSQHZAh+WojginibeovxLmktXwinA/ox1yH7wddJ0jAjFrw1WVSMlpBLNTKyGEKc1&#10;qi81nJFkSj7yxEhPS/tMzUA8ACDP5YNgmGilIkkxVGRXDkDabaUwDQnbYEXeopfXXMV2qcQkVB2h&#10;vkOANBe0gvrZwj+gGHe3uA2OM1Kl+UgCPAjMQanC1fIebFPhMQVLtS39FyhMvXXDYvi1JnVNPTqg&#10;jSLJVJBuNqFVs0x3v3ajIEC7zkUW3tM2lEyJ+7STULvUp8sTJAB83eGC52C0PjA9XRmq564/AAfp&#10;D69hIW/1kyQJdglfTrir9uGM6vM8uXmG43sBaOrFT4lkJkBZJ+GZwvn5snzj/YJV8s3Gpq3HFFuN&#10;GetToDzD5JrlSJ6hkQRgcYYoYph6UckVH8qd6+gq28knl53QHxUml15RdIlp9v/xPFKB7dV2J6C2&#10;zd4aDVZZgxOfKrstCyPfwWfMC0kK9IRpEbFY1WFctCOLPVFJLS3nESr6dScEWzwU8IYIdtdyf5LU&#10;ufxpf8hOOpAt5+RPS68l7lQusX8ZeQ3eYMVJSjTLPEasUGWYYqoK2XPqLtsbuZtqerW3+VafD5wv&#10;PF7F5kaIJ7wraKBsafnvWxjyPNeexFxFtSMp8iA0ZL9LUiIvrDbiMZWfObpSwqI1U2znOE1Ndi2B&#10;d69hWC4Sfl43jdMiLqwOo30grayK3+IP3Kj4KvETxTL3vyO9EOAIfC+02acRx7CzlkCvg3m6vcg2&#10;lzO/LUhj5tGb+4C7gn1NmzgRogf15/JbpaE1/9l8ClBUGRKegBc9fZEqKMT56r3AL11PfPU3g+XZ&#10;FtWZANDV2AK6ISpmXZgBDM6OUWAEBESQjgICKiII0iEww/Q7t733vW0K00CQIlIULESjCVGxsKJZ&#10;iYU1ifAYsIGKDVuUINmoWVZd/sD5dp5ziDpT9w4FYcvosymJu9khTBYZm2fXLiEvFx4uGgFbi49t&#10;6QRvZJ2JntQBxf5wEyxSW/1X00sRjTiDfodFCPqYIXJl7WkUL3C2DGFBRXvhM+xdyefqfvxnWVVh&#10;F9EkH0/vJpWq9HUKsE5zLHw+5a+b5f8p9MCyxCX0PKJGuIhxBCPVb7TXSp3NK5CH8oeUWjeqbFe1&#10;oP9RIwWd2Gutf9pL/L/I24Q+chZ6KuwYcMVRv+fUctJLrIORoEcoozdBzfZidaP2gWlQM6ibDWKR&#10;+aifskUXjaXm30eVOJ4WhjUQzQmJ+HXyVFgO6QKu+PWADOqumKWscFB4CB6n71QOKa8AqxGql1LO&#10;5DyNidqlqNcOQmH+FJ0Y7tlsQVH6H/E/YNfo1rCPiBBmnt8uspHRi63gPvNI+AK6s3HbpIo1/COD&#10;WHmZH8AfqmP5bnmlpov/Os8NEfE1qb26Kp6J98Nm8Jmr9+Ec7+unIsb5meIqkMjddJNQzdzhCmHp&#10;S6uE/6CotPDYkOoLc1/pYfUZ899ys7SRZUWpXshF05G4TnS98bfV67E7RrHfGiLPkC+uJ3v1e91k&#10;1DL+if2drL9Kwb2V2yqXoK+UwRV3ZfdUD8vLc45paHvwpn3IfOtIXKLuiIVfPR1LMDv7eeDDpm/E&#10;jWSucb1bE7iif2+fJv1f/XbOqfRsXS/qrgA1E7JlKp/qeTmu6ptVnpuWaelt3mvHdJ+Xe4SeR3+0&#10;zfR9h5eax8RNxIfJN74AaMO4zV0at7uJXVPq3LxOp5bfbngmrVM21Zdmt6iTa++mXNZ8qI5euw9p&#10;r9wWakOzyi/53sEdbFMnCd+Zk9xGQIjxnDWt5EgbweyWWfaakAfyjBaj1EXp0azIDlYNN4SnAM3O&#10;HR+tLUKSqttCs9DplQG+F7Aue+8kQWVh3P8CZplk5Z6sU8Z1fgHzLDsAfcVcywOyNuZ2YU1ODPN7&#10;8Z6U9+ynsqNr49hwxf4QOwvUVct92O8RoyiMm4upXE9xKpKxARiR38g2QbQoSLcbHi2+IFXCP2UB&#10;2QH0WvmBFCHdpBKs+Zoe15SF+DPrkZfLXZgTWKoojxURhwWfsc3UQstV8rzMn3EFIXIhkgxOKaeU&#10;ZFL+qhtZSVSH5tuNedAPsa1ZBE+iuaue0SH4iuUO9EXyYxHLpIAegYx5AGvNNH5A8xUcm6zE79oE&#10;4oluZTFFlqPY1lrgg53c8DMYwCdiOykT6b/qGxgCpJIJOEY1ixrpRtgt6GDC6NEyb/Qe8YzqwlrJ&#10;vZoVeCFI+bKc8AJ/Zl4mxqj9G8RkB9wQGwbK4NiqPCqHtkjuQQnjPhnKMaZDMEEfYOOMt3Rb2BHA&#10;oDGcg3oBJuGWFNXiC7mwjDf4Gy59PUX8wmlizpD/5OCq2aCN4yVdlIUzi7pgOlcpDKMFXJNhN+JU&#10;dp0s1H1WlqMSoELTSOH32GJTSUYE7mJ8nvyYcDSWxiSQMwzDwefBVEOypBm81p8X9VDX9RFCEh7g&#10;/623aWdVHCPkiLC8XRmlC7C3FU5DN9pqt7RhW618cgmea5FG/0pIzZHBPKktmy+BADGOinqpQsPN&#10;Sbuj9Ff5Vk1EbSlep82ofqswIuR2XUGBrrXy+hYPtGubV/IUrK8cRjfiD2wdwTHEuGVYkkm+N88V&#10;XaWmmNKE/dRvhk7uR7WtyRkb1BxtcJM/0t6un5d/Rze79nH6cdS/+mDSt1h61dboNFxb8Sp4LmG2&#10;45JQssk6XdQP2ssOCf+gDhkpzlF1b89uLFTj3jJNXqDNas7M1yA1DS3pWbqeHZeTpOjrmofRHviC&#10;qsGVzwlJRbdERCbYjosGgNzc4+ZEISYXvcZUl/GC8DH+ki1V3DT65p0pyDZcKuxLHzAUFd9Nkhoc&#10;ZeNR2/QXFU+Djurt6iHvMH0mMugZow/EhlzO6j3ICW5Yfyt/C3Zbryhylp/QuxQfz0/hR2VL017w&#10;5+RtiYf5WpU4ypFHNM1Baj5T94l3CB+H2Tw1fCQx4SrkoymOLeRMUiNq4tJLd5VauVWK1rwsLlBl&#10;THPn/DTyxBncciQzspELRGOCArko3Md7JZdCunru5ErAhKuW4+Fj5mNmp9qsy2Ogdq6sliERc66N&#10;adQNbVYxp7EV6wBzG6+LDGZnE0+DZrFRIMg7gCUpu+dp9iC85XqGvcEsg0/hIE4jyXCY0Eob4Dty&#10;U04HHQ5cUrtoBjxOeE6fpU5E9DNzoC6wlymkfbyXMCfoUc8bzFumXTCDDWS11BMqjfHQxlMWxlay&#10;h7rCPMi+B71Yj1QHaGDzEjLgDXZvhIwOZQcCK+iD3FTv+YwDF+A5ymRwKsE6Zh/XDn4CTsaTmo0g&#10;x2gv/gn8y7gxewm10jh9k5pqM5yMH4Z/NRRHfALNBofAzfR0/SHvKTSu37B4Kt2vnymwMCL+EtlN&#10;zrT7qlVksU1f7Ejesv6QZQFFlucpv4JHljnxGJVrXhZ+jnpaFhK4CCKmWK8XcNyYudiJzjIYBKfp&#10;Lv1Z4iYRvJ1TtRGtVaovc8m/V67eOkF+V3E/hQTh5US8EPTaZ4RDKscKAl5RY+YRrwFIlGUuXgj/&#10;MD4VjND5hhpiDm6oP698i/+fofp+a/pAADCuVsWt9c6VBCEBUjBGtgYbEGQYZciUsIfMBBITQkLG&#10;d28ymVp5wFGLolRasYhVsZ6K4uLx9KzUgXUBLiyKcnXc+Qe8P36ed6JRVNhfZapnMgn9ktofktj6&#10;Lsfhjf8xJNsOhYYbXlqI1ReNSHWCsMe0kBZ4uJhaSO7yGcAyXKLL0w42P1WU6kqaegozdB++M2R6&#10;VDVtn5/Yr4+qN29s0o/VTIQuNjjs4tWtxm8sKmG7sYf51cPdJKU8l7uZBvE7VQct4RlrlaFmp+zm&#10;wrPMs7zBTB49UfA6sZKeXzJN8pwSyHkho2SughswTuxTOQuU+KhmJa8Ej9JFsG5hPxnUuizmx3x/&#10;xQr6aMFwwU1qoJjKiKT4shkJx0h5mUOSQPykdAsxE06q1oAruEwjEJiwm9oTvBZsg17CFqGXjA+1&#10;cyms5F3ZB/K0fNHWK+T8crd0JWFQLkuYjj9SLd1wHo+rcAnxxvoqXQNasVgdT0Cjt/QC3jW00LiS&#10;bUMnAQGa60SLslH+An+l8sl/iqepj6cdwIY0K+JzsYrKvRvWY5N13OA/0L1VtQE4Gm2YIqhFxo16&#10;3gTSYhplDyCbweKKq9iw1kc2gUl1wfkz0IdVYukL1K733HwWFRmWRV1AHhrnBVPIHuNYQAZSaroh&#10;qEdWAifclsNDYBvHHd4P7VCPoTITKuOgXwEz89YiHQAuDUG0wOvNAchqMDNqCzwOXgoWwZehbwJ8&#10;4DYIFVhhEHrsFgJHwPGccng2/Jvqb0SAHivdCN9Ff8ml4T1oW+oBGEJr4o7DSag28h3sgaaL38IL&#10;UJ+AWfAUdKqAhoaRP93SoW6kn3MQopDzqoWwO32thICe0Ek5T6Dj1KVUHrSf8omLgaykPXIvpCae&#10;iY9B5YS//xOoDNcLQCgHu+ymhMSYH+c+tBg9tG0DlGA7WXwDYluHcuLAd5b3Ww6Cz82DsS/BR9XH&#10;I9PAu4xZDIMP6DD/38An5CuBAnxAtLkBYD8OOM8CuzGVshZsqG8pFoHKutTsa2BKzastEWCsIy22&#10;GUyxHY50BnMtE+JEUG5m+e8C1Yy3IAespFLdaLCC2OUsBOX4UsV7YHRnTlE3cG8HnF0EXG+sThkD&#10;rtZrY7OAP2slES+Bj445YiE4x7rHnwAXmT0FyeBy+qKbA1xB1jhvAoX4buXSOlaGvYiq2Zp9Ieuh&#10;/WzeXylLbOsLp8ZEWc6VuIU3mWPksWshZkwh9ZXRbap8z2tUkQZy7SRX6Q6xZhL/NAwq3B378hcU&#10;/mLnFHRmeVqPFMcll1oUpXejfzZzyrThfOaCkrM2iLarjvhKqQJNtOdzcp32tesbgq9vYJXhfJO4&#10;fLKtqURdcNgaKjNnRponynYlHa3uUxyKXs40bvvX+k66QP046C0VrfnsG0mG6the04ggfShXgIuN&#10;OayzWDJglI9bflR0bz1l1mxLythWHasaSfzIrKvQb8LpVZVfrxdTLtqfg9pJflW4r8+X9qYXG483&#10;lnMzsXLAiT0fbQGb5TOq/6d5kz/EfDGWfoS+rXNPzKSGqtZsmkyO6TeH/U58NsiDygmeUefLwhNM&#10;kJcAgwEHtxrtAA+wM5FX0ElZCMMY3uULaavRkT6P2m1akXCT7DWd29hADAFZYSThBPw3SIRHgJjv&#10;V5gZmu3lj16Bmrid6DR4NbsViYGvl5bT8fClPJgqhkfSENKGOCXkEn2Ix8Y1+CdkXVgo7o1Ig2Zh&#10;KJLnM4oOIqVe36J+iJF7C6lAmtlP4DPI+ZIOSkIiuYNkOekn/UDsIe7Fj+MjBCJ5hHsTnLDJmBY/&#10;KvryVlzkM4BGYN1eYmQfFsUdg8fQYQ4LjkZ3liwg5ZYluZuIJrNGqsd/rz4VX4O7M88ljRjAzAy9&#10;iP5Bu4i60Chqic9ppIuc5rUacSGm8qbDMM7hREEjWGKxjvihZnfOOXzYYZPOxL3thfFiDLQ5S1LQ&#10;Icvp0B2o1LxFVIdcYc74tCEhtKuXN9xB1vMWwa6EJ0cO7cBeFD3H32+fkpOIxzdkp3ZgrXUdmyfQ&#10;9zVjEi6qcLBC1cioLVCkQ0otLJ9G+D7zxssLTqaGeVzoBjmDQ0OpuKzw8M7ZGR+yLm8/mBOQMtCg&#10;zs+M7avTFMoie2vkJUzwuL1A3hV43Qoq+oXnzPtVI/xVzL8r57nMoT5VeS+LI7cYowr+3t6c75El&#10;aCgruJEiqSsprowNr9krc4pMtZ8pawv+3npHKQ08YFmoniTsrU7VtPNT6V26TJck8pn+87JOIs/k&#10;KPi6obHELzOprlGWnWyp6SpDYzodkxRNEU9t4m2ng+MtlerRQFN1X6WLsJfx0iXzTZRVz7jUEu+N&#10;7azZOAP0bBXVdSlcM2w1A8rbSYOOpSo6xtUGVqyMUFhua26J35t9tVRgDLOnKkB4hmbrH/GbyZ3G&#10;Opc+ggsEsaTYVbA/v7h2ccWn9DuOpMqwJImtXWuM3mtdoWuLmG3eVTUg7qheaJgbyKd3GoOEPZTA&#10;VMj/lTgN1Ll8xjPAHlYrthS6l9ftaNd/lx5pn25QJPZZq4xrosWWOca/wk9VN5oOivUMBygKnEV1&#10;g0uEp8gM8CL/BjEJMrr6YfthX9YYqoAf5M2xV0H/SDthfQypE7MsMqh302PzQnhWuJ45DMeIo+kN&#10;sD1gjHwL9wpPEgfgj/wRPAMRuWZhcxGQ7YfcR87lam1KvCLtW8sQXpTwxqz/P0FwAg91ogAAuEKl&#10;V9tWkhmMCZnCqPHUjGVGuV6GLUdyJ7dxDWPGmHvmf//nPhjHiPDYoi1tolV6hfZV2tp+pdKt1bFb&#10;7UrHeh32fR8UyzapqZBbxDfYffBFqAeKgSeCJpEIsJQ6CNuDZJ85cAx4TFYCMHDMtViVD6izP+v0&#10;+InUUe0yPCEBUx/EbrF34OkYI3wec0WNIe+R+8iToP/Ancha6vdQKbzD529wGyQl24Dl4LirVfkF&#10;3JYt0Q7qH6YmaaL1KxP88Bc6n5jPWLfWNXwcFWoWhFxH4vD7QYdgV0xL7QRfoFso9sBZ+HfycdV3&#10;0HnX08rD4Ni+T5pZy/2UGXWrWRU/hSeZCDFj2BpDe3g7Mqt3DumHb2uVQVboe/UJqg1UYPcoS4Es&#10;lEweUSXDOtdJZSEUnClqD83MTaa1srIN3z63VeX2RVsafysYDttvjSp+wii32MqcaWyTEzfCN1Zv&#10;4/G8hrSeglZ3HD9Ue9zlMMqXdGbMt17NDd0z0rIo//m3QFNRkSZ6W8Pqkg1hLnWWsuuMHWZHro7G&#10;MrTw4nxzdEzBSq8Z9RPhZfc7mFacT1iJ1EofZOxuOVv0aQ+xeVPJpriZhpNle6Ou1pdXKFlXLUsr&#10;TzK+NrbwPtCoerZgu2+11k5o9CbjY6IJkjtqlMwRimGb7FN6T/PT8vokuJHPzYjjWklV7lEFlpe8&#10;OyypqYPfQL9j2FOTSVunI9Zu9FWoX4n+8o7B/isZJqUhP8hKCQPQXfmXtI9Ne6rXJn6yfuAL4uzq&#10;+gVXor4yNwjXsUKNRbU59GP6QNFR2j+0K8Tzvkb8jTTem49OyWwkK/yr/BbRAfJQfEqranhXm5qo&#10;rT8iSow9YlGIwyIvm4QSImu5IVPygW7VhUgnaI4ab1mfbzfuLFd7t6FOihzSDdhHuZmYCFYq/0id&#10;sZ6RiRM31eFy+9gcc5UciDQYpfLXzGk9X5FBV2oLFJdpS9SZSprvKSxNafUeRfKVnz0WQ5Aql1gH&#10;3FONpirqewBFwmULCHTGOpmEwGBkssEIDDBP65qBATpH0woM0BbiHUC37xjaA5i8H8EjAOhBA98D&#10;UuI4kAnIUj3rhtHchApzHbqNPWLUIH9GEvS9CMI0ai8iBPou9RTcu+UD9gZ2972E2kGY9zvYD5z3&#10;SAIFIED8qJoF3VJOWW5otySsNZ3RNLPFhnPqlxHTumdqN2aJdg0eRd+m3o5xtrzC0tEc358RAbJr&#10;gwPUA+/y4ILLoDxXssoGtqfEmT8Yr8aPmRYZjrG3G1z1WMSQLlqXzIzTqLQudE98WD2xZRp9jKf5&#10;/oIsQm9sWA2FI8UeMNAPk1xZqmRoRZLzoamsRXHRXersqajGjvDc22Gr2lYVvGKM2Y5wPAIvNIaW&#10;FfgP1r3kHvOZNPXw5tan6fk1AW4ETZSI5rISk0m+JJ7rFuVicQ6dsfkzUYUHA4r4rF8P+JWQGIea&#10;fi97FHje2sDt879iyeEZKIuNIYLK9Taddy3DjasmiS+51KBSGSUx8t/ZRXOxhnYO51WUXWtV2UJW&#10;j01UEcHAGxMqzYGD9W68V/53TX8L0ih++rfCS+tvaT6K17sN4URphMt1pFm+NWG8Ayhnxvq3Ha+4&#10;GTnYMlGJsaqaXvPyGHnWx3xWYJflUo2H/yPjWO1qSozumniJp6N6VvLc7TO2VdZC8IBvKjYmxLYv&#10;4mWzb7ZurW6NlNry+G9Z0Y2GmjxGbL1NeC3woLlVFOY/Y+gVn6ZUan+S0j3D8XlZh/sONFP+B4EL&#10;OynXJTi2dQnL2a0t07XBkYnNXiISa1NDgdiLwapDJZsCu01t0n9Sl+lPycIoLZoH8hhPOe6piHZH&#10;kHollXAWylZ+jr/QmiENYJfaBqTWyICmFbI1rFXWPNlRRpClUb47sNc4Kn9LJeueKcyUUY2T0t/z&#10;OFaoPOc+Ar9U7SQuBC+oRuMFB4KUZ9kBzQeUE5F2jfbKOeZsPUflz/A2/6DiBPYY3qgOUTfryKrb&#10;lCl1qmre8x76I+Dj/g5OBmKJwWAEUBnv0hIEb4h51mSF7SKuWOehB8yf6yqgPsZy0ziEBbYZyFAu&#10;das2C3Kj/IV3gFc851FnUEVyh66CIUQOMAHa775o24xrYroau3DHCJvVFQOZvZZ6dI7+3mSHcgPr&#10;9KXIUypDcxIJ2LgUXwKXeBERLdRPCoOyIEeiAZCCyt2aZrruWkx1ww3thQh+fZ5mnGkwT6uf0qeN&#10;OeoFgVrdJE6ghmio6NxGZwxHLnvREHe4n5QO2UEniEeBIHD68MfcXXv7bCP5hnRU11I4vG+7QlN8&#10;PedilaLkfwWEPHM5tTg7GefKSs3/Mlc9rDgTPMnfWXXHP6vmR/4g2VnEFA59N7iPud+16WzOgjx7&#10;zZ287oJJ+dJCr2JdJaO4rZSUi5R6lvfs6SsfqqRE/1aZw2sOLq5eJnDw3yzoFUaSg2tTRLYuffpF&#10;DrXhXtYAKyDU3/vSCPU3++fKY6RH8oa4dK5ToaJqRY6Vw+Y9Tnpd5sXvik7kOtTkB9tVPat181/M&#10;HxANkFOEGsm+TizladVrq09GUnUodmWfla+Q1Oa0CI5WfJ3fWfPL/nNFx4R/JoWVDIvso8bLr4lX&#10;MXoqH0oIfk+q70qXk3k1t2QL239KLhXX19WnrZN4oGWZVkmHOC77htSlfE3eSimSPVsYL51NPMDR&#10;yPZGpZZdkPUzONwv8q/87lZ7yjPIR2rC5V0HaUmZoINlQ8pO4DzinT4P/J9B+n5r8kAAAFyrgIq9&#10;ylnsqUgALYawFGQoAjJqhSLDAEJCPrLJ/pIv38jeOyGBBBkRhEpF62prpfrotcJRHwXbymkVW6uH&#10;gnoILlQE113/gfen1yBPBFiGQsEa2pAhuHYDa4P+ws4lHI9elz/Ln9RvTM8Gt+nGYyegBp034i0y&#10;rNu0t7+s1ZnbOFrxrWObeWG1114mS6fgbAw+kXrQKgEczGSLosxdd9xsyO/hx5ls6atEB4z1sS+g&#10;ZYY9kXmIWL+vw1Ya5atquFBe03jS9GEVueFjjFIT5MZ4e2qPuK5Q5hhEJ77sE/ZDuyafzTNar6QH&#10;iFZaouMWSHpM1kg1gjPcaXcUv9qT6fmTWNj2oTFtV23zVdRPxjW5uLPAiDeDoqI3eEZLh9nZ9ab8&#10;TdyHzsi0t8IO2+m45ZLPLNWRx+A/jK/3fF28svsDT+hOsGuLwVjp7qhBZkiAn88FgU9ahJSPaJNN&#10;tFIn60hjaf5yLuhOSZsTpjo/ilsnnrO+jLwGd5sm/M93iA+ddkvK+g+s0U9XjHU7Eai6r/Mpdx7F&#10;155X009jtVpKiayUpv68V9xFDdNpM4I79RFxG8Wn7ZWRMzBqPtp1nLOk0u9DuWdJXMtmPh/AyV4K&#10;l9CO8E+JBlnzgVZxK6e0LAty8B15U3CT6EzqJNojGSd8KjsDj4RPKkaxx3vdzHW15kY/m0iXm9o5&#10;EIuEOXkaTjhPL3DzzlL8ov3CmlJEfBOcyquWroPQVC8Cw3OEBKwXK8Xh5O/kfe0odZST4OljQDym&#10;MYB1X2BGMzhJIiOXyzOJwZpewShEKukDK+HM3KuSG2hYah5cg70grEAvyI/giuWpSsi/HwgSd7vX&#10;Uh9Bq/VdjENSI7KUjYeHOCJOLxpEvscvwfJKwoSvZfJcQPyN/FDKWylVcY0QiLxQTuJQmVm9oHWW&#10;3CObdh0EhuQndeW0swqO9DlTpHhTp6lLULrIUdw5VVixVTCs6smZBY+p41KGILP6GGEhkq1Zg/se&#10;e6JpbnFWd+umnDWUAN07LYGaqJ8HTTEW6x6y97Kmdb+TQM64bqB4Hv9P3cGcfaIRnT3lgOQXHYew&#10;Ej6ky4sIxDBdWHNM1TzboCOBrLXFa9YBF61GKIj2i2WAdZP5h2VB9dW6x+b8HW5+gEmXUyUKM55O&#10;sUsSDM8JBJhgSI0oxEL0WNODyn0NZvsqUrqnQL2Z0lH/WrKZ+oPLx0pi3HPGVZfUhdr/tSOel28j&#10;5oQLEcvtFES8zywmZEjPmJZEGNEzhsO+kQp5a4gtqjquuVgF1HzVBIp1tTe8XKafEdpAqbrBrnAX&#10;Ft3ktrkSt04LRh3BKQJxtPUuoUhKNg9GfIdKjae8z8u9nQ3W0qryjgTll+T/+L8Gx2pxrYuYq+js&#10;3VVVStZ33j1F7dyFnstbhwVM15sUNvijYw2hRhpsJUbcQNNN7d4s4ljPI8vBXQe6h5QfkDd1tYAs&#10;wNRRwuilXWubqYpnJTZ7ijgcn2/F1hP8/3laUmgg3xVK4EAXbV0Rr9BF5qqWeOGtSo/jVxBHYmok&#10;4lpgOfR3STutnnUMmmLerWbBhZyMokHkMl+1NR6DRb3J0/JwySQ+XjEIz6z+SaWVrdkdwyuoDbb/&#10;g/+CHqyaFbYxn4jPgBvrjjIt4ks8UhUMSYQLi5bCm8DD2d+iH0NFySewGfg+Pk5+ASOFBys75eO+&#10;rXXRdWVWEjeG61FK+OH806BS+J7wPEMlugkO7fKLz0p+/ZwHDUgvZefA15FLySp0AhvEx8nuyL8I&#10;L1D8rjQ3djEpIGy+yz4ufq2I4TyEYBGDHygdobuFYUhy5XUwDfUUXpNIsPtZt6Sn5JnJnyMvFe6/&#10;hFDl+XCdIlYd2PAePQQjm5TML2SZsqd1y+RLhVVckvxn2lF+p8JYGSV8oMwoLBYXKx9mWaB/qtqT&#10;o5EIdQE+HaOp/xt+Tu7T2NxWaoJmyrie/lwbh/2btVsLCKic97VK6i2eUNtcoRbc1H5T8BsIaM9l&#10;bZbc115LXgxztPfwJeigdhq3TB6qfVefBZgtPMNSmswSgI4wc8xevp09bF5MjeVSTObyR/zHxncF&#10;PJHLCGXO/vV5LOmZ9LyhAk9Ht+kv4Splh/RFrnDKuvqf9SHUNNcwMsdY7eznXWSdd7TU1nPEdkm5&#10;lB9mKygIEQ5bV2QOiO3mu0m3pRmmE3gY+c3owbllJQbYubZm+e4gXWJtis+BJNFjG5/wIpkTDfG1&#10;79d1u7nli3hUV9f2C8IYx1BmG/jS9iBpBOqzLsabEcichvtRNt+IOnLJW9rxWgFA96+AnTR6ywTX&#10;x0zcXQ942LO+WOJx7kBD33aXoN2dm4mBauf3SZeganss3odEWY7ixrFzplK7iuTqxmkGKb1dALyA&#10;+kOHlRvBaPE3AklsQYuHKODmNhm3kwUxjdTMGnClOzFpEAp0zsd3wretExHzsSbz/HoJHFRp1t+H&#10;x0hklI2cBBbxJlAtDa2lYgBzmPhMVsiJ3R4rr+CDW1gKRHR4Q6CyUzIZvVZ1GQkJO6IJllU4vxR7&#10;gf26Msk47Sv4jTSC6eW2w5l1O4FshMFbSAxCPYKBzzTYFVCa8U4eDUWtH1Oo4eHoLcqrGH11gDpW&#10;EWQfEzaw9ZqTYCrnstQr7uf/jQNB0cIYyjapHczamQk/leza9gAVSEUZ+7FniHn9T3IZ1hZdqngm&#10;960mqtjKVhuLNynarBYIroN3IUTULVHXqcWZ/2ewPhiaOhAAAFOxThxFRCkElDCquXCcLI+hFE0s&#10;qExZUQMJgYSs9/L2zkteCHvKrGfR41wUHFhFvbbqWdtaPRDUVsVqi4IW3IuqVdtf8X3Q75sIyyUE&#10;TGuFzeiY3IL64coYBXaNGAjdS9RQCUFqaindIWqhj7PTnE91J9GzTJD+OjZoURh/wn8oKje3E3s2&#10;doF/EZT6DAqm1LJXiAu9PMYdHWZmhTbgx5lfgkgSY7tFv9KLOapka9F95g31sDiGNYBrDCr2bGG7&#10;KY1zV9wForjc1ByLL7ddVg7P44aj+9FZ1sWhHO5iVQc1EtesO3xDqG3WYYeyMMvhRw5pzwr3AIV+&#10;vtCtuWgMFhSKFeYQYVrKABhuPyILhhLsedFNyAb7tFATprQdDuokMmzFvgAltYkFmWZSZTBxp6i+&#10;Qm0u102UV2vEhsCyHbndpjWlvSl5gNZ5bvVlS2XJ1WgNfNAxEqpEB4QXQV/jN4X5vrvJPvtKe4b6&#10;WcMUwr2wse6caVA3oxYpqNQnVj/PDTPyVUjKJPORioert4D3ypXRcXBA6ZnQdDTLGRrUhzOO3b6X&#10;SasQaatQf9B6EVdpTrXMNP1TK28KKJhVXL/FPafPcK3udXKv2b/m59VKUFf1ebQPtK/CFPoJ8rgs&#10;PGgIlzhn+L4mVzim8ndUG9pJbEAzb5ur8euinZ8S6t261y0DOYwhvUmcTJk6G0yrw4A/atujJ0HJ&#10;VWdC45HPyp8EjWK/lUb4eZEzHD3CCaowq5OcQ11QAOZi+u/KOQXnaFaF5Yro25qLydVMji581b+Y&#10;EQOz/AArmE+ELOOkkFtAJDeCrvPusv6H2GmbwGOUa/FKYooq27SQ+EojVzeSCu3MnNnUpOK+9Qeo&#10;Q8bmVe/RFiBzeR4TA3mEBLOzkJ8C8tk7uNNnLneSkvHZSEbhecwDRXQSQz9G6VGVgOca27MlRKz5&#10;+3W/k2JwIsFGecCBy33o2eiGEBEzHXcE/PUGcoePjn1Jf2N1sZwz+SGP4KXmUf0VRA+25XehVkia&#10;hWP18Kl1BnwXqkjwI85h96JGyZcEGzKf9qfmBuxkYuk2ny/YJFbMfgl8gSTCfZY4lCq+Cu3FWvMG&#10;4Ht4W+YpNJj4dO11TE1+9vFxfD/VFrWfnEQ3hsykkpm6gG9pJ1shmsR0cQLDmZ7S/tB+YDd9Qjdk&#10;iWXWKl9CO5kTmbOR99hla5PRjezujzOx/3GeUTgh5RwhLmQ99zxghBqxakXJjL91iM40FthGLd3m&#10;ONtv2nfAhO2mcqVFsJ3aAENvbB1JFxHY5ox/hz6xFUWtwWGbXDpBPLBJAl2ojTYvUS3dbXOjMgwL&#10;yhrA/5vcyqZrV5pvllo2t4MO5+mMx5CXc36SGe4sKYrvReMcPVG+2KDwRnqfUAkpgZ7kbfs+0bd0&#10;ot2LpPULar1AN6NnjX9Rm+l59ZzNXsCeyssZTktmRWuSL/S2PDueQzrKZkS+xuTOXukwPlKiDwwm&#10;OYdE9Ix6IUwmThVHNNUCOoO80b1otimsAd30uflR3f6MUPBAza3EGxBQ7R6fiogrJZE30IHyGOlV&#10;3FqaHhhBLi0hfb2og8IPhL/OvPW6eVjf3HaksN3Y2MJuSjfnNi1JHwOXNlxI7LT8UQfGS+D/Vj+P&#10;/A6FK0HpIP63sheB8cQdZ4NvFEU7jNQGfiCrD6zitykOFp3mQWX+pkd8supkxhx+VaEoMY2X6fiV&#10;EXy+4XxEAF8FLJCU8d9AoL/FNh0982G/LYeUEkNsp9ILkLE3VAmF/+Zma+QbR7go7dz0JZy+eOiT&#10;Vq7DuG/FUW4cIMPHrPGQXFJl3YZ6+3fwrvht72W8iTqCA9TdwgjTa9qkPaHh6Vv6YMUzRm7cnKZm&#10;us0ta16xC8GrK5LZOtgr/Bg3F82T1HGN+B7/fqs3ecu73NrOLMK8iDbjQuNtMsEsKthKDgNvFCEU&#10;btmd+hXtBmesoegO9P24l8xarCe8nnlF5Eu2sHsod/8X3Hr6hPdlbozVI4+wRui+4QauRlTqXmIp&#10;2pNrJMaxwVQRuRN/In9LqUjPuF10CBUWXsy40qmSJmaAgcQitp5t8vHnZNxh+AFyhYT14+gglasa&#10;wk7Ti3IO4bvoYylOwspkyMvJbOZhXDa1ki0JT6ClnI+kmZnHHRWvZsat2T4A22OdgEbhNOuofjoC&#10;8pEqEergDTkemJOnUibjDF8hDyTM/Na4eaSZ3xu+mIL5Y5IWGuT7xRpmE//I5wAbYfOwvIKmOOOL&#10;4+EE55R8FAFKerIr0bKS6ORmrMVxUjaIdzjWxA4RR4Xvw13JC0KSpJm6ab8kttK/2g0+d5hz9rmW&#10;SPBlFaCrhxIrz+f9AjsrXbM9kc6KackxaH/5VFkt9rxscmwX4e18GjZGxpf8LGmg8h394kYaF/pF&#10;8xnIPgZyoG8Dr52w0PUFeQXQ6TpR1mH4Yc229Y/Rj6o9ZbmYprIithRvLR8Nu0ScLYuW1JAvnK3i&#10;nbRfyVRRDLNE2AH8CBha87UIeLG5S/kOCmj8MUsLZzcMrj+MbK/7TiZFH9Qcji3GQ6pKwk4Tuook&#10;SSW5vcxPfIi64nQT5dIPHVGWqaWp2VLdAudexdM8sdNVWZu1uCRf9WC9h+NiYdrqEEe67svocWHc&#10;+ME/eoVmQPvRW2Ed1LforOCORX/4vv0uuQ/oc6QrXbTTHS4qsTJC6NQEZcqE1KLX63LsfzJY339N&#10;3QsYxx2gUGudKCRIAhK4MRoICibIlBVkB2QjK4BhBkLWyVnf7zknm21FW7VV8aq3ogXFgfK60lrx&#10;WtuK0taq2HJFvajXugdqLX/A8+P7eX3eKUaiPoOHq48HN8GGujbRpzCqoZ6/AC5T53nOhA66MFYF&#10;eGnwqrWDU/ITZffBVxXSghDQrjiToQWKaoeEr0FMbXrUUsBTHgoOBi4qR5EGfKKW873AXO0FzyDg&#10;gnixBoAnqq1JJ8iqUPl9oq0mLb+S2FkXkz5IdNV/lMAiDjWMrO8ijjfukzwlhjVKUT7xUhfGF5Hu&#10;yELPUjLSMM52Ijdjh6tTMKb+tNwR61fF5O3FHjb2prvhbPWLDW14nHbd+lC8UUdLevFj+vOiaPyt&#10;wZkfTkSiMs9WgsS+YG8kTuPjVTrDj9qnpRJ0le5F7gOU0Y/KIHoV2bPBDXM3lEfexuSoUKLHzqJ/&#10;ivzw5VgvPxEHOOI5gI8QUvYegksurLQiG3HnEjVyBSdzkwxSfEw2zXCUWB7fg7oQZZFbUQ1xUBI/&#10;pWBC5I5VkAJ+FnaDVHuO45HkBfY4vgMsUxzTL6Qdir/TH6De5Qwga6hbac3IUWp3fLZhFVUSudGw&#10;n1ou4aAiOCqag56F2/iFmBTme83EBuFKdza+Cs5SOOtmWEaKBbpuS13OOr3UfDdNoL9sFsbPRYpM&#10;dZEc5LmxW/ze0Mrc8J9EVzGO/BL0HC32csdklM49HvsJDm/erOW2WIr2am80H83+QUc19aVe08+3&#10;A+lP+j5bdMRzpMg6XfyHwdnc5f/Q0GMK45eimcxtL3/0Jf35lG5IGSp+0ZR/OrfIT+vfsT+7Ufvf&#10;dq/UrbrGVpV0p57f3B8xrL9nnxT/B9lpc/UfMyRZVvLLDO9NqV6R6CGmyb0Ji6FnVXxoepDVUjhq&#10;v5LHzzpp69nUncJYYcm8uATL5jJD+DpzzuYnQcOmiuoMIWo01Z3y2c0cVflxYugnmm63NDoe4VVM&#10;t7EL7hTOsoYWTWa+t+SVTiZfMzeWj8b2m1oUQ2E/GI9UnwlqZ+7UfSVUMisavvT5ltard3FM1A1d&#10;p1svJTMwZRPmffKQTYtMH8ovZQpNqQppstDYUbUvVsRcr50bVsbwps4ri6Yangvl1CN1rc8YVaJ9&#10;yDkL7yDFLCeoQ4fkvxmVlQ0FIuZRtXljPVNea0my0T8rq2MO0bENmWHTqf7GuCAPKlKzWpgNr+iW&#10;+7yFCmQp5xmcgzqzZOAU9qD0LxpRfpZfQ7s3+GVcoE6qehOn/KrZMevgHxpT6NdQo30V+Bhy9EXC&#10;VHAVuejrAixoMNcXRGOHWF+A2cS80jg4pKHzzsNW7baMQJis25VogdP0zdFj4AhChtaDQoM68EfA&#10;Q0uFieQLTOYrJM/hsdxcsp0IZf2fLCMFJQ0gHw3N8wTB6Ej6CTAfK0j0Jm9iV6M7yL14fGgwWYUP&#10;BvaQCcQaoZQMJA76RpFs0ptrJCbJf7KFxE3gXXyc9AK/5lrJBeBDeiTxBrokXCR+hYuiU4k+OC90&#10;DrEVzgnsJOzggzCKsIJnvukEDR5x/0VowDN2OVEB/ir2IRaYEnJnEYtMXNkw4WT8JUGHPzQWRy/G&#10;x5g7IeP4KFMeSOLj9IgwBH9Ch/oW4G+pw9whYga1gr2FcISni/bhXHt3TgcusS+RNeBhtoKENbiP&#10;VR11G/ezwJBv8fVmS2ANnmNSCYNwpTHdtww3MWHc3/HdtITdj/dROUUBWErbWE4ARrUOyHjY9haw&#10;4T3GNP8j6gy2y/5NyEHsO1tGYAF2z/JvoQh3MnN9q3CBsZ37BM9gWOxruJr6bdOzLSey3mRtb3+c&#10;tz11TdvaQq60v6W1BETGNT0p+zPY2Z6rqA5ott6qvilYbalXpnknmT9WXVp2xdinDXU9zJiRLZvC&#10;2x4V/JX5ulVe7JnS1TwhXyld20RVLI743e5S6SQ5az1Q4xxQY0lTfiQIMc9WLfRGjEMalocbs1X/&#10;sds82mYYK9jUAuUOmf7NAeUHkiftE4rAuF7b/qovI3TW4lpXid7irtwRkGCaUPkKIo2D6lPeu5ku&#10;XZxHNr0NOe0mp7qxBflMU6Hifxs19tXVrOQC2ye1a+KElqdKQcR889UGvsTP1NfoH+Bj7NIEC6KY&#10;Xbo473P0HiTNo5k6ica7dcMHOC9vwIbW9WRcttbVq5J+tihUrNhBc13j5+EDJqXGS/zKqNIeDpjH&#10;kHqJIJHuRIa8709t0zwuwAls2O0tXE2I85ZYvleHZsSY72nsSWVmB+3ZWIXJW3c5HDdG6G+LLzP5&#10;yNuAGTSFLhDkUj2YL28+nMDXcWZCPyKOJQU2cn1ujbkU2ZF+zrTVoE1yMH6Pro31MM5Ar4ZLmSBM&#10;JT5CV+IuotfUfvy4oAJOdQtPBNcSbziBoJXsZFnJd0CQc9PkR4ympxjryJTEA0wv2RVznX5DXg5f&#10;SkeR78XtVAtYKXoEx0CGQAnFAOElgk6wh1MIHMEl1jckBV7l1Bh96Heyu0wlw0lMpo8yrjHb6Rn0&#10;9bAHVAndKdbBC7RMdAeupCYFWtBB7eCVAEdqPQeSVviQ9ZhcBvdnv2b41tkyiqYsg4nTqBuWtJgS&#10;ys98MOw83Gt6JS6FHFOE6BboMFYJMODE2HiNpJU+xtlF8qi77CXERUqSDenw5rsyAXWmeXHCILWi&#10;yTcmCNJ217ADcLb1nTgNdFquia4B178ZnA+vpg8EAMAgzkNLH1Yg7CEYoARog32EkYCEIASRPcIS&#10;AoRABmTv/HZ2AoQhigcqelVLQUEcbfUJWKw4Wgeuq8opThw4UZ539/0Fn84UDmi7sJhgULsBmfMb&#10;0VyBR7xiNBg0VLBux+9FuVmS7bmMN2kXOr5UKJLX2P+s+juupnVXbQFx0cat/zdBZMnjVOFxJhr/&#10;SeB6A1XI8tbqciSTHr5on3whf2/X53K3LOeOyW2ktHr7EDM96Wjrqbr4uBDbcXYi8ZblZ04Wodl0&#10;jM/CxxguCtDAUt28uMP7AhYuU3mokV5lTN5ih6H64ha+vbtWTpttPVrvmlRkm2mwkh5aHbhexGGz&#10;N3+YwDamChh4ul4pXhloxsale3y+RoMVrh5/wb+p8vOK7fz6ysx7rf0N/bRG2wPOVcoHazTvPqnH&#10;LGj6QESNw0J3Qql+UZyML9NtlfICR9FjcrNPBpKoxHDe0Ed1ce6B1l7u5UyG7Tn/MG2VNaVZSjlo&#10;/knoRmKZXEQniGwDX8IkMHRXZG54CUaRTwY+RsaUHB8DzFK9x9VD8ZrSXA/bO6ET/ZW1TqRJ/dV8&#10;V3yHIjBVSr8iUQ13ZFRimb5QDhFqsMuKMXwnmq1yCvKGn6g3+kxB+zS5uFHQoi3I6bPqZWvonRY3&#10;uXeqwrRfsZqSbExQ/EXaoP9T2UPM0TFVHAIXfaVOxB9BIM2aoDSYoLni6wQ5aI24BeAzEJ1DsWSr&#10;PtCppsfq/lSSEdVEU74xfKuxkP6hm9a8JNIwUJtDEKEB2kH8FDwBrAriQghQ7vs9yAMOeEYDauBV&#10;9rw5FTyV8dE4Da2nvjeIIAb5oT4Eyo+dw2ahTGIcegCiEuRIKRSKvw9/Ay0PsoFPwHu+pcALcMSz&#10;ElgH2rMNpjhMlLHfcBcTUk/qTVga+VcdFZ2JvYp5oAJiFDKPOhI08AjCw7+BVPDloENgLbzRVwVA&#10;0E5PVHsK8sl2NyaaHDIYhhVGMdWku2C4Qt6JWQwusafRJj2ZiEfKdCwCCBOw2lBHyAktChoDFpF8&#10;3y4gAi7x3KuVQ+ZMlz20oms0l97y0oQktx5txY9xAd0D1R4xRZ1jtbsjb9qn2QlhJS0LnHvBztaI&#10;Jo3/VyapaKlXkv5v6Vb3LqxfUUw/2msqr0id6rm6LY0yuwPPTCB96TLWJcVsbv+DzYicaVvCQcKk&#10;ts38U8Hx5t2Cj/7ZRneJq1ebbkD2zP0j2quE6Zm7VlRPpDJ37KpNpFi3h7ImSFMdexvKYr6zL+Uu&#10;j5xpqeT/Ema2TAp0wTWmZHGev1F/R/rF6zbWq2B50JGTqvaM6zues95R/7v9YIMvJbGziJNOarPP&#10;8SQxLq38poHIq9bXgpdhHWaRODkYNTpL7f6ndGflk9449Ihy3KMdfq02ZJR0r+e6Uf/V+Yb3gLK0&#10;fbhpgMRpqxI0ERdbloniIq9Z9klWhw2YNkmfBR/Wv5T/7v8Jm1Bi3uXINbWnxwwcrVGnv+6yCByp&#10;rA6ekE2esVNFl0hFrc6Sb4kL1nPSlsiHZky2GHbZuFHBDZ7VvVHeDohH76qjvfchzpoKXBSk0bLT&#10;j3W6S45QE9rdpMfJ423LZcdJNNs9+SDxveWYYihy3mRRjoa9MGSpfgtx1XmpTwcIUE/NgPcDuFyr&#10;wTWDj4Af0g3t55Vx1LVtN5UvyH0tN1TtpGjruDqc+NJ8WH0u8pOxT8MOX6EXapeFkLBcbWdAP1IH&#10;ePngoLOAHncArAWeppfYD2m7U2ZaB4F1ZIltEBCR3CwHgUHif0w/A3ORXwyjYFi4t24XmBtSjraB&#10;3IAr8GlQ60ODKKAWdxP4BMLprm0m+G3KoZY+xJWcbR1C3GO/mEfhT8QbxkvwzSgH/Rw8HB6BPYI5&#10;IUrkJewWsAAToZM+HPASlOfpAOyGnDafbpXpCSlS21HdOPl7y31dYexT0zz2iHjJ6Ik1RjnqN6PP&#10;wv//R+ND7EgDogr0gMbgMz4mUAQ7efoCDKjhn1vLZnOcW+YqmwqS4a6q5yXFktyaLeWxbK+6M9te&#10;lK1kU2t2Zt1pfFcflXyeN9Y4unFt8w7+d6ETIomA6zslZYjP9bgUZzCqrE9K68qHwWsVrG1PRdNV&#10;ZOY863YNru5hqWPdZ/aNrFUNSzhHkyO4fnx9zGATWVAQukeYJ1rw/SBhSQe73+ZnM2kWt6LHtVcB&#10;WmlOPU1oqJA2tNSNVf3IOcfwqpnlO2zZWh/XvCGpr3GXkBZTyHcUM0MRAV3K8vMRW+WyroXsN43P&#10;TcL8W9xfNPPFNr5AwCtzaF5Se70SEMAlhUwX0dLMobr9YmkSviFF8jhmJfeurDC0oblCfsIvQXRJ&#10;GdiZlrVMJDB8zE0Ug+qDhWSJsrm05JW0oGa+fEgWUtxXpZW9zdxQmyk/QfmD7atQE29znik3hQqa&#10;elQr/QDRD6qp9ot0TDWk353to3qrUuaz1ZFNxcVb1BU13mUUNVa0uC1efYh+uCZGfYGiq49SzxGn&#10;OBs0X4d2Ni3XJPjdFZ7VsOy8dDEyouNnpSCblOLcCfg8X1Z4E85gMhkfoIkibqUvFEffwiSDRyhZ&#10;rAowgni6UQ38FDrCR4Fkf4KwTjvdRk07Y7Zg3MwRk1zRkcMwMgAvINDfeKMFXYaI6smSW7rFws8V&#10;QdhZ+tLqGtROiajbjzCJ4w2P4fjQaf46KNy/WegO+rQW0araCWg3ndPWJr+dHdVyj7c232xbXU0r&#10;fmrZWNhfTjeVZFyv2m9QU/7H8Jy4NXUYAAB3olKwroq2WpWAEgLiKDFSIWAEMSASOSQJ5CAnuV6S&#10;l5fk5b3k5b4ICUcCIogIgkLttIparW5VVoogOqidfmj7uVXmRL+heFJqQUu333/wi5cv8h9N/ZdK&#10;7BvaNA+d987FnoTHPBmNh/OK27+sekmTtJnMOSVprXhNHeNs8ynxfXZcE6lcyDvUcJb2lTgimJSN&#10;l9lqO1NnlNOBVUkbIJHvQOyPcId3c+OSXFPPoip5Qf3RZdhwsepIuAZHn2t7Kg6wnAdHyjfxlhw4&#10;RmsTBRqR7DjZ8uCuTyOUh2qjkrZDsdXPY3+D9d7XLfWVTaX4miXSlrICm1ce4pTpFgJWfqokpPKL&#10;Jlm7wBPSNtqgdiGwNYurt6qvbmUZftcWJNwxuuG26K/M7xnDD4ACPOdXP1F0gb/H8kqyRVQFnZA1&#10;Sjor1Yp5+ZHyMpVZ2UGL1MSDtTvuaJ9oDVuXwufg8oTrqBxdEf0KW2Ma3y/kMirtPiWfLYsx60WZ&#10;im4NVDmpfCuWy06CuWVOwAKFCirVOt2tHTzIbPiANKx3orSEPkRhUuEIphxzS8Mh1iLVmHecC4L9&#10;2Ab+MagBZItqddtEdkmz/hazX37BoNozqnyKzFNea1KMjaRanRqLSzhv8JqP4xhGn/WT4FtmKvzG&#10;g7GeImnGFxUylKNmCOqM+4Q94jHTTuZKGREj7tkLtJvXUY6CKyzhJJXWZplOGISvWn/CtaNTtmv1&#10;7aW3LQPuXWV3rHR0nHPAOqKS8mZsOMG4SGPTMKySX2x9+ROKGnsEBVDj7WUkCXTJfjxhCk60v8O9&#10;QREHvY5dMubRuIjMME8pMsOa9sQoWypq3COCVCHRjdBnKx+4Y/Jr5K2uG5R0FdOFkvjQUtemxGX6&#10;buezGCq63Hmhlly8oWbGmUE31pCRuPJgQAo85Bb7NfwewZpqlN4gfuqz5ufJBqo8lHXKI946kkSD&#10;eA4nEvVEd3+MD7nsmqrJLjy7P9fBK01pXGyQlgGhbiCfQw0u5yfzE+os9CzxqpoH+WtlSwJUShQw&#10;X91DwsBXvvBEpu47rzmmD4Hd8wFsb/CQ0358X/zBY/AQE23uVlxnS5sQ3iiP35hTOi8ShCJ2z0kV&#10;dcOUDwBTjZMUAj1+ciKis/gWxEwiZM8j/79pZ7pC9o9KSjpew1TG6cM5CiGrt9XIs1f8tfl46Yhw&#10;ZP/N3eOS/4amKO8D79eHkTrBzTW4xKCOXL0ndhmy1NtdXw/kllJd3yrHy2RohFrPkSoV4Lv/H25A&#10;naL79EIdU7p/dwDeDWzJvIvw1DeIzUaLlh//CGuGh9Yfs5wx5tX6pSmcE87V8jz+AsNnQKFoO7BZ&#10;lSGh8S6D2+QlpTCUreTmTegcIDdTAf9TyyKK0HSYHv/c5EQT1780f4MtC1wU+cU37ZjkD1INnCWT&#10;yd8owhS9yoqKa8rf1H/Zdwosh9bkFUL3dUjmIr0Fvk3cikShn8S/MfpNYHQqNmU+70/g5yrHbKtF&#10;seoBfWTlPU2H7K1Mpq3gPla800eVzKg64Ru5VzUyxJZxUrfDmEqMNESansTPo1+YG6MhjGQl+45x&#10;q/XtliH+OfixdlL0JYKTLZaYUDJ3rXyPsbCEoSSYRLklYCxmyJBrCWZ/yq9wjKWT8DHy1Ho2+oqp&#10;xdZftZ2db15gbqz42nwaeij41ZIvTRA/twxzpNIp667iEcW09Rvqz+oVtowMMkS2XUqZ1TPt6QQq&#10;QrN/jfvQ9LGD4l1UXuLah/k471xcaAEfdNElclHIRWLfkFx0rShmyiecr6ifqeKctzOiNErnxZQ5&#10;3efOLgJgGHC24ITGXmeDe4Z53O80dbAt1TOaTN7KakblgJDta2bnVXZX3SuakU1X4agKZYlXTJ4F&#10;L3hOEBfqlrt/IdQZCt0MXKeR4bri/iOjIIQZx1jpQQRs4D6pL65ME9Bq51j3xOdq/lz0hSw6QKdm&#10;AS3Vs+QX4GpfO3GVNlhFJfTCk55Z3Jgxwj3gyqWnt1QYk8pTDgyCYZyXTZHiIb6icQPLI3oUSi+C&#10;pEA9jRqjmKulk5+omwJMYrw2rppNGIVbqlQxC9BRT6ezrVTYsRLtKGO3DaobOXGtYjHA622eYFFE&#10;WU2yomzJ3Yb/UJcorMF95MfqpNpLxK3QaABPmIAZvu6YjehhL8MrhYpL1RhLGypza5S6Po6xslt/&#10;i09i3TWEix4U/QkpljbvSkWvAanpRSau+mbyOPZWq8YvtnTBz9Z12HYa3e6gisURGwdBHO8SGKkZ&#10;FE6LhdoMyZLyft2APKqQBrOUhJwm5ENwS9pLdFJLSR4y9cM0PN4cQinr3llLMbLzlvyeeCO6Dfhd&#10;clN1Vr1QLhZlg7eA22X/gD5X79hbq6vSnMl5D67SbUjrQlrgluReYze6DJ+NtZvU64stDvP3DqGk&#10;H/ibYVZOUV1XdgFB8IqQruqGGsoiwMs6AW0KugeTdjbr1yBhaRUGCfpD8iG0x9SLZ5sGzeb1B83X&#10;rFT7QjFBR4L/LpnQtwEdcgP8QoAAV5EkJl29EhXS+BrA2LozVfuD6fu0TXCxOTK5GblsycfbTWFW&#10;z/pJc4LtsnVU8MaUq78o/hlbrjgt7cO+459SZJoNjDPKS5a1BQ/BbZZvsyegYasyLVwvsH2UfMTw&#10;zDaMP23k27HoLKzHscnSzV/p2K7rE2U5APlPkk8dAd687L6jlbERcDtOFmDqRMeV7C7Nj4472yZ1&#10;wf8xXN5vTSYGAEYPRASvnlWuQDgkjJIn4kEZsneYhUBQRkhIwsgeX5Iv3874skjY1MNx1x7u43Gg&#10;AiocFQ9XpY5H66GPiMWCgjhOCp6H1FH/gffX932NC+GHwUTTxuCfodumdH8HGmNSYn/jwPb1wBTv&#10;H7YTIlrNpC2ZK60/Yj1b2iNWW2Pyg2QJlv40qXK1JT52DBg3Xwg/pT1gLg5egirJZ/6XkXtkK/pT&#10;1abmPiC0uqnpP8JWwVDjAme+7q/OB6XFIrNjNG9KKmsYSGMoyuyHYq8B6baO8PPaYCsZ4qN7bcH8&#10;3yIOswP1ZrvuyFW1cS0ds8K1/CvtEk5L7WDrSKmbcLBlU16PZLjJmBYmH3GOxV5SXXCEht/QDNmx&#10;kGjdPuv9r4KQXAsH2VXpv6dP9QfO0V1d9Yd5HzpxTlLNxx2ZrFHhho4NeTbJn1pn0r6Q5zUfiT2v&#10;4jSKw+9pRI7NIfk6nt3lKway0boGL9TBrAH1Cohbdlr4EA5i7+K8hIerC1iLiEmwnOeHltWfSFnE&#10;WJKS6ElcJF+g5xIO4Dtqlv4MGOvbb5iEJ1Cdepwdo8K0oVxLfRtYzP971Wldfu1YyWOILXyemw7D&#10;Uo+UauSUghrdib4HUulZOFMroILEQUjlR9G/QEn430pM8L3SAwiry64rUJ8QTrIPaV0knJKVYLls&#10;PKdVd0bJS56Gw4HZ6AqkVwvT07BYaDW1Cz+FOPwQ/Ze4G+SQoeJb8l8UuHS2lqsqkb+s/Bcwo7xf&#10;XKrBgYs57uBGTW9yg+4quC86DLZBnfRkNAFpoV7G7mMGv6sEhxDpCsXLqgnZI1mMWlADKzI1Y5Wf&#10;q34PRjB7gQldY3aLphuaSY4DnUhm9CpIix6iMxAW7kldwL4kVBQ/fFB/HdwqnIY6pU8lJbBdsFfW&#10;hkgrqhQtaAIzSEViHtlUtQ6bSHqjRfC+qFc6E9FGL4dNelVQCCo3FFFU+NdGmjakfqX+a6mbaK/e&#10;yX8i9dLfLx+RRxl8i35QMg1cxhVAZDiYdE7jNCxGPQB7jHl0IXTdeCCIiTwwraCcwYZMPM3WWoXl&#10;uCRFGG4x8LPEg5aM8jSZi/nXogxFivk4g1DhZnFSh/pHMz3qhnaZfE0HoShyJAhEeGQnZQGrIAE1&#10;WENvdBV31r1zingDoj2O3rK7kv82jBcuypkNHgyG8qQ9MUmj9rQpoi5ra6xddLOu3zIW9A381rLO&#10;PwRzM1cDY4IN7Vlij9rltkBelrC7ZfpTQ3o1mwv7ZPYmGsNHucp5J6kSQB1g1HnNTMN6equuwNYX&#10;dAI+ZK3yL0IvWP4IbOMH72SJdtcGfuOonq3/dK5lieKS9ouFJulU65OsNwqixTMpG3BtokYNaczO&#10;aPoucKmhMOgSLLCpP5m32XJNk4sPs96I54m15V684wST/bbMROiruwvziTs127IS9SnCNQnT+n9K&#10;TkYeMigV7LAnRn/1uk39xgfgsM+iaTcCAONIGJsi6kFmuZbqFrSdf3M7iPnUvvxzHTYo8sy04yJp&#10;ZIKc2Kwoj1TrVwLWsHn9I+3ZTc8Nl6AJ30pjF/peZQRnBCFCDeRW+5oLwauEP2xzwpOSiIL9yAXZ&#10;uYxXaI+yNMEDOwbMR+bgZ7Q7w94SF6DUQIr+OjLu22u4jMuU8Rqq6EW9XItJkzh7wQG5vPSG7o5S&#10;XrAamgcUGTiyXqOLH0bzQENkKOaE2mgu+CXkYGA2MY/1+340rCIGFF6qYeW3dTp1NlBXdVdzVrO2&#10;lAqu1lrzDbpy8F3GRqgbQuJNiCf8JvILFEIx2nrsPr4yECFoRJNfiZ5jcJf/TnEK/FC7RyWHUqp8&#10;1V4wj+XUOBBW/irtBzQ7fVgHYqnxTGgZT450R6xEOm0z5q7PDezBMUOx3wFi1MiUBcimcWbNbcVV&#10;fImNqDoIB8tNHU0s5nVpbupr0kFQpL8bHwJ5GlgRH+Few11aJsoyVgc+xB4b5/zmiEKTWlos3U7a&#10;aoLkXPJA5ZySQR4p2Ql8Rrbl5auHSTw9TouS0ng3XSIpiFiG3pPVtDJkgORTXbE6sp4SjD8mAclR&#10;iXtDu6BNRmvIqJQrQu0/lyQoF+1xee7Addu+dC/NEdvncb+ADVYsYgmqsczSxEi0pYwair41j1LK&#10;8CZzkWSt6NcWrcBTSms+Wukqj2n6qfiVcm3j/tzbwApnc9pT9XsHHDehXWiojPhNN2WPoyHwqM2X&#10;moHus7pQjHimZbUYE3nv8OZ/K6noOFdxUga0Zxf3KUpau3MPq6paNqRdVwNNlribWsw59YmAOxJo&#10;Vlhj/45agbJtn1G68DWWvRLC7FvK4/9GLpVzKqzkxaqE4kASrH6ac5pk1uxJBckU4bbYebJA6rql&#10;kVQqfgzdT36vNgakko906T5Z5jDkf+IcQzd7He+ZYY4Llu80ruePMBlG39rn2e+MiSLvlBmjVJof&#10;u8d4TEFuURo/ACOhQyY26BGgN12EGT6HSTqmFXnjrfzB6kkisPYvZT3EbmFpkYl4Jn6ZzdEXyFpT&#10;FPp+ZUIs07AZmN9SbujRngi9ZdwKaQL6jFfQMJ93pkL8Wv0L5IUojPsrekzStH0Rq5DdKnyIzSme&#10;Me7hJsA9xYugaOix3sQouG0LQ2+ErKHThmhkMGDKMIM99c0xNupd655COxU2bgBsVYm2MxC+ml5Y&#10;gAZrLjHq0TmQlzyEnYJcYubwRnj/llRCihaEftTnYEub/s9Afbg1eScAAFaheo+tPRStIYEwQhgG&#10;icaLypI9DTPsIciWSCD7m79vZzAtWiweUhVwI1XPVccpKhbqoye2ThTr1Z4gAlpXLdbr+0e8PMDH&#10;uvlbwT0QWvq5/itdW36x4Yj+9/Q9xlPGYMU1U7cpO3o21AwZQxAYgdvkg4gB6fOPQE3olLc7psPd&#10;3dLwcpDKfwpCCV3JSu1tuCXvmJ6HlKULDZGou6LYqETPRB01FWL5IRFQFT5L3gtzeK9/FNIFSrzX&#10;oGcJvhuDXSWGBEvxMyRdjGnSCHWes/YI0afs0r0nPipmG0Skc1StMYkMDVlkQsgK+TboCNnqHwc/&#10;Jwe9s1E3aobbISyOWi2owBOp2vVjtfacMPdrDeAclSu199gna0/qHVhbVIAhm5UF/2bczTyUN/w1&#10;s8U/EU5klnurkTZ62G0IvUObBV9jU/Sa9cXq53UHcz1rsbplafc0T21NayGdt/VU1Dy91TIafMfw&#10;yiKQ06Yic7h/KjTAFXtTiC9rdptEMWaf4DzWRT8r+p96zqYZOX01+5repG3SeDTeWBut3dDARY7p&#10;RurDgi8aSmzTctj4i7XbPwMqtMR6N8PXuUn32aiMbRc8wioZuGjaalNezFljeZ/VntpiUeRVxL8z&#10;GwsFERncYPGPgT9zK8rbVixjT1RlSXayyWoXzwbmrWbS5Tlz0nCet5exwWjhBBedM51dxM0syE65&#10;xe4q2h2vYF1LRsK/Z45XCAIRJr9qvewds6C6R9JO39bM8jxCH9AXCJfRW0wHnObQVuThusd0WlFc&#10;Fk0nl/ikuNIryl7H9VJvKrvCE6gBVUGgG7VbLZJ9TzXX/ibZStG6a543Kcq4X6iiWmCDUx61GxMV&#10;3Cf6ylWZx4mnlXeTATGtksaJiD+qy8KGyVk1OwOGSAfNr7Id5BK9VLKFTDKSnlMkDN0UdpCHUBen&#10;LvIRnlAwB9dsBJmf4P1qddI4mFsbH9sDArSzw2iwUXcloBV0GhplHHhqypT8k1gJi8WLCAvyWniX&#10;eIBdcHpJSoA2Px2FtDEZVeg73emkjViZwSV2LXbSWBwWjH9u6gmowiugaZkJv46kSA6AUHSfOAx8&#10;i89y/YLwBJn8CKKO2Jy3Ge43PUm/hZRBw4kfkBfwhZi3aDnSGPoRvY8WBURjSmy1TIXdx3mSU3gV&#10;Pi0uxd+BR65rAUec55uJmeSXuWOQAi9JT4Xt8LHENngPKIg5hKwA/wq9ivQTDgHe6DpCKyvB7Im7&#10;kn6sl4wQM3gWecAVwj9QDvzzoJGqza0w2dEnlA9N/6EnEoMglrGLqYEF9GhoJzxIDwU4IAx9TlaI&#10;RtPdkiFsLl0n7sCu0tWuHbiNTuBPAT96Wc60YcTyuxI3XrFcUoybmi0bY4KgpebHoRT02pyz+k/4&#10;B+6GLA/ZzQVJHqAUu118DMtmPrqexX2ZPAEPf0AP5XTqf2n8VOlveNYQpzho7K+viZlvUtWZQsuh&#10;WBu5egpeaa2T5SBiCy55gjqaK8RX0Pec0vUWNsyuEazCtzMZ2XnN4vSlqWjjRDYvYXtDb9545Kn6&#10;ssIdwXfqQkoKVy61eVX4SddZ3ave+py2LFEPenDmKO1254Oc3pjPE7CX4ZdZ2+pf5C5O+anevqAh&#10;YV6dQ9F4ZJBtQakk2GT1rtDJJywxVf3SGHON2tNngOvW1HscY8f0z5xfsXGQHw9iLqARmWdtC4sW&#10;pLhay0vmx8OWw2VvIi6aX1QeDXY2B6uA/CjXpM6SStknmjCfn9gYvcxjhDlu4rnImFB4mDdAD2P6&#10;jCfmbWXjyVqzYyUeN8XVV01FpHIzq1cH9bN4Tb0cZT5oRqU8htSn+owwnxrPiezpbtjDZQOdgaqc&#10;HGhHvC7Dmy1U7Uq6z86svhKHMJ01A+GvmShNRxBLj+lQeQa92VAkdaCDTYk+r6hxOEQko/ajni57&#10;KIC9diqgcsHOdAudr1mYlE//QzsQx6Pt9Pnhh6iLhgtBmVSDyV8eSmVBu6QLKTdE6LuAnETbReXk&#10;D7iDyyh5DtQ69ZBHicPKSfKQMT9xlNxr2h57mfwKOhteS2rhw0H+ZC7SI/cjo9BvpTxyCXbG149c&#10;hA+KWsjPwDWhO8kn+pymSDG5Q1lNhKFMIk0kYAWxJiIBXxgeSATj7UGfEWHAV+5CxIPTUiGhIJS+&#10;0UQa8Uz0HVFKosI0ooH8g+9L9FC1SnvwN9Kc6AUWUV/ELgXOlDF8LhBQrYFTIIA6Ll8Iiqm7Ui9A&#10;UW9914FO+u+iEXCddhNixHzalZ9NxNOeaduwEc6ouIHbc9/ETOACri3sMS7ilIF38Rxurnwe3sH+&#10;W+qP32JLfXXAgZ0h+hOkM63CHeAg48InwBv6u7QV6LW6AIUFc7LdjjmDJdiywvqwHGtv4BWs0/JR&#10;Pgf7aFFI5bjCTPmyeBu333MxPsXeEJ4BecwkvwMcY+TJ/239JB2Pf7jFJRuKvNoSkZ8TsmMTVOS4&#10;im66XPJweVejsOKE5HQ9rmr1srON1hjd9lo36OIF9ZbZxpeLv+HuI+uSi1vu5PrFq74MLDgcWdW8&#10;Z70wJK3Jo3TDqpSG7ooLy5vq/VVekj7baXW7l9iq1C5y+9liZ4AFt7ib0L7F79kf0faks5tmFN6L&#10;e9S0t3gi4n1jetmvITMa7CpPrOLXnVC1LdfbatQ2ySWrl6bJK9z8VL/V3ZG7ZLI489hL/2e4Pr+a&#10;PBQAjHtE8bpoKwIJBAMRSRAjfVFjJWFDwsYEDDMQRiAEyB6ErHfmTUhiBAQncq+K+6pYxXEV6jg4&#10;rheV4kDFioge6mlx4q63f8Pz4XeexjhCKvKHsTfLx9UsEqfkOMvFfgk2R5RkN2t/E7HegzFi+yJT&#10;ADn4qOJFeJ+1V60JzcP2aL8Fx6L79EoSFxky9BDWIxTTpUy5Qyy5wrnXVFxPTIiw58viWGKbQAEw&#10;juNi1XIg0arVrAq/hml1KaGNqFlfGKxFdhvWkVrhKRONcB8Wma9njNlFsmccna1Z8Wv8JH5K1caK&#10;tg5rAhk7rJ7ao0AitrohPXwUXad/FboX0Rvagn+Gz5kopGE4wtxEpEGnLdczDHiP+iGHhs/UCuJP&#10;WjN0J1h+GNYwxHCgg/qvQCJKMdDD3yJFxurQ/8FbTDuCn0PvzRcCfSCrpZ9YC1HBQxlUa4r+GHsM&#10;62ociofRL4ZrzHdoqtHKMCDHTBwgGQk2z1s2G9aY74a+hgYsHRQCxAF5ganga3CCuAs8CMnTH2M+&#10;ZhF7Jyq2JMZnIX2W35lDSADIZtTDO8CdQCocDn5dRoY6oBwqAVoAdVI44D7oQWADqIQ+EQfBRJiY&#10;bkHGkZnsEiQVQeKD4KPINeYpmID8l1EGdSMXgUyoADm1bAU4jmyj/gSqETlFBoYgqwM7wVnwM+JH&#10;yyTcle4NX8L1bBLMxRVxX6BfcTZzJ5RkfcnIB19b7cBa8IiVtCwB5GKtVJ7lHfqZ4rac+fs0ey3H&#10;kH3+BMtBhMBJ6ijJfZTgufVZ/gXWmc2a4m2r89vnCkWRP7QerEymf9+cK15JW7T+Q93yxcXOA/Lg&#10;RY+aINUbf4MN0aF+y6wPGi+xr27lForiezbPE1xmudoGy2irE1q7KvHIBc266o/0MHdGrZ7GcZFl&#10;8xe3ODyUHeRgu5d2pv9VPE1P+TvaoOE1u26TsPRqfEmbtryXxW6FRUdWBzSD4o5IT7e5dgd9hQuU&#10;HqZVOoyKO4v77E3qz+Qi/ILuXYCXdUXjP/0G0QnTjOSXG/+snIp71bqqejtzslkmARhP3O113cC4&#10;67wskR7mmFSM0pRNXurWxU9sMboYstvaoT8fkIbFGL4RfFGS6XOypaVfMj+us/nHuiLmSbdT2sz4&#10;xXVbvgcYdtKU1+mRTaD6K22DrU/HCvHG5+vV5AHMbcAC3GihqYAgRIrMb5PnbXgqvR8ndNfJbzC3&#10;u8aV+xjHnWy1AHjUdE5LpqfZo3QTf3vXru8Lycb+MjiCFqKdppUBw4jLvJtwGD5oGU8acQMqKC7a&#10;NaL5gYk5VVqcsb/phe4h8MQO6aPopbagxh20x9Z24/wQCPM1KYLWIrfMJ0gE+JHlKuEl7AOeSrrk&#10;OtrgERfklOpjmHUOQmMRY7t9tyEXGLflGXl0Jb7QxAvzwLrM/JCf0ThLVlATQgDDSFw4GbxHpELt&#10;kDzpqLPcWBrn4fA3CZnZ9svmNQyXrcr8EHiGr7QY6JjVC/QLo6HnwEMhz5AGKCLoIiyHNpFQqBe6&#10;Q+RD4bBXEuwggIdjf7OPQ3wmw9YF3WNY8Fw4DHhuXQPX0dswOrw3LAV5Dw8sWQAPwI+D3kJj8APS&#10;ESgb7iYawSG4JSnZ/gS9HXva9gD9zKTgpzFvhtqqxfyA51g9Np2+E9WhY2FlSB66a8kqmI1mBwdA&#10;SmSCdAucQkTEbaAb/rpRXMDP7MCfFu3hvjDUlND4q6RTwleFmvJtFddL2viSqpPlx9MoNRNV3THT&#10;69mSjshc+REpRI1RE5XUwFadTvO0xSPXiz+I3eS/L8zQdxXOFfTWgwJBGaVMKDxRaV5XXelfPZrK&#10;rz5RGxYtq1VIq4BvMkDRSaUpf1N3B/ZrtbpB9/PsytIt6CzevfKcBiq/UvSPuoRC7+oe4TrBsCQ/&#10;11HWXfclZa/osMzFmqw5ryQAx+pvqbuoPooLOnLga02z/l/rKemJYh/Ynk2ThGpf5ATU0Wvj8yjS&#10;kFKwKF3ulfOg1Kl4n0KsGFENsRBxlOYwIKtr0bmpM+UX9dJFRHW/IdvZyrkkr4SWZsxTXNb0rS1U&#10;kSVpuUfUopKegqWazpwYwVntHc7e8tyGWazoqlf6NUBera1RTQ2UvTOcWVSlXmqa5ohKuttQZHmZ&#10;iutnqA9kLdfvr6ng9TemCv7KMzc+5p0qTjeoObwyotGT5S/6w7gNEElOm5jUPFmxaXLRTdVZ8y77&#10;04QK0Nd8k5MDElX/yfgJ9BVv5X4HzhWU8qdZPvGSijws45zZwpmWIeYX0RzLNUAp8bTcoNqkw5Y3&#10;5KWqEpBguxKXhf/bNJZcj/spp9KsVk31u+xN2Pni0dzT2Fzum4LfUR57tNQX6WR+qkyE3wCtNWJ4&#10;HfWctAoaJmtV30MV+IeYFrePKSLxruuTsjg1wNlfrcoSOuTF1pxDTSRuf8E022X2o5IMXMUKqNhs&#10;pQDXxSPoMPWjdDqyl3xCeQNGcVk00J5uPJDg2LhdMcr5s+VG9ZzM0g3DxbG8gfUT3H35sc4P7DFB&#10;l2MGK7pijv27SA9xDU6mLa8/isWSJ5RbED3uyyJ1LDWy481b7ytM7KnN9VU9Gc624WJPHrE1k7sh&#10;b9eGX9jPBeT1AKugfIujMzJCPM/uTcuvl1rbgxYoZWiic2HJSOZtsFB4luet3lV+hb9WPCHyLcQF&#10;adWOkp3cYUlAeR87tu5z1fmoq/LZkpMRA6pg6f4lGu2PyjKSWx+h/T/Ddf7VxIEAcLwF2tqqW88t&#10;CgkKBAHBKLGBCBhuRUhiAgAwIM/fuc8h9z2TzGQm9x1O8QAqi8X7qH0qSkW0KvVoFW+wqLveUlRW&#10;bbse+ErLrutf8P3t8943s/4t/0dOk6deROW/s86V3BUj6h3AftkLUa6iQ8Fa/T91p/p4aZvuoX7a&#10;Mqap3AQQm6FDUBcBht/Bt+KvY4uxz2pfsxnSWa5bvFLgKnRYWK2oV3kl9eoiYTnwSPty9TIl07Cz&#10;ZELzylxJeWLYD70mskEA/ppgtb5AibipKMN+PpLGRNTZTm71oJYJYrxcvUrpFfYarQJYajRbGQ3y&#10;IshSYlV/aTVSInoKoiUmmrNQAwGyvLVrcIW2Wqc8tIeONy9wTGEOgrvMUnazJVaxgS+wOvjdYik8&#10;SH8D+G0LSiYrj6IuSqV2HLtB/MKU6cgmtFjSnZtx65F/u6OCkooSWx/2mkFHvzKZqqSYQv4D121P&#10;4U8SnrIP052yOY7O4jOKgJNPWap545pLXGTkux4TBqAGdx/uD8TqaQswVp71kLEY2nSPytjJ1HrW&#10;yiexr3v282wChucCfYbkjmekOCi3eGMoCZrp3gxioWG7F0iJhqK8B/B0ZJp3wq8u2xSuRZdWEMLx&#10;hlHGsdA3NWC1OJTKi+ZPDu6h9Yt/DBKKpTXhwF7KfHVF4Eui3BDtv5ySA67xe/Eb4RN+im9zSX/T&#10;Npu7vKnxsKGCzmroAf6owtdv5h7kjtVFaJ2ioVpjsQA4FmFT8lXbwgXEdr0jlJUCgqnBHPwQbAvQ&#10;vS+L2S1tyPDK5Rtm6PtpqetcwEbWrOarXJA7Zc18mlc0tREqFgHT63+gCFWz6yYTL+g/jYhStplv&#10;hE4kfAznByleoGhJxypEsWJx+9/10sqstjvASialpY2bz6GvZ9HUQv3avxVLZPVN5yhW5a4GJ/E/&#10;uq46ckq/uSXyYcIieFpwPKhWwPQFmFL5ksUyIupOjr2mQ9skaOde0HdK9tHmG8/XnC8qAEtVV7K9&#10;lle6K5mFyG7T5aQDGM3SEbfO8cCG+LdJv+ZgtvvACf6wIUU+JqYBqIolO8K5qbmmwFcCeqW6ufCg&#10;qVD3KnseVGLiZsbCJdDxpNNoEjwRN2J/hBV5nwrLJLVIjXgIKNSNyDzydzKdfLXqDPutKkfrqzig&#10;XWooLkwzaM0x5Avm41B/xhvrh/DapOu2WJQan2n/wP6bh8F934Q/FWg1kPaM2KLbILXIOgzfsQny&#10;h6ZLFdHqPPBxwV7dacs7MmbiIwkZQ9ADtCTpEZJmB+JNWK4Tcw1UE40vLBe5XjOiOSa4D/4paZFU&#10;WVzVZmDE+mYVpmxAjAU0Ld02Sq4wzsP0GTfBe/ax5Cmw2OmLP4N2uD9ytjKdSDbUy0624dTXeINo&#10;jHhAFEZ/rbolY2CDq6YqUu29BdM1cY5tZKoh1rkhYwyMdjUmV1p73U04Aor31Dk8DJJLCPZXzXRt&#10;V8dwxl3PxamCUTe5qlryxB0s76753T1Iva+e6llAXqoneSKZ08wrPL8nB6xpXg0Os/V4H9q30xYH&#10;RWAUkxr8XCVgVwfOiLbwbQGY9at4R2BhuRm47R+hnlLN9+8iL9OZ/MZMkmmPn5p8xHLIT8D12UT+&#10;afaoClVDqlnN2FovUw5UDdc1i8i8jNou1k5ROHKjfIXsafi/1O+V7PACMkt7PlSdKTclBmuTn1sq&#10;A/24cduMwBxMXT6+7orpPr1iLaKUsr5pnin8hTu7aSfLIGxtzC1Pl8XV/0w9pthXpyHrtfmRicxm&#10;Y0+4lRALjYdy8GnIzcA4en3lg41kk4aW00ZURjN3t2QKt3KWrF/Eogqurc0pnym1rSmhHlUkN5aT&#10;vZpr9ZWZB42SWjYhD+oNG/AMZHfwkOO1Tkj3gBF9K6tNVWp4wtknyjVJBH0sEhgjubiSDZ2rebA8&#10;23pRNbyUgrzVjaSfxTJMz+a/dUgtA3M7XXbbCXuu8gCHaY5RR/g9it+0KjFOGKVnyhqYqUaJfGyF&#10;1+xT6/K3Qnd1/yI9gXmmyvRu28/Q2cQEOwXBx0U5HRiGNgJhyUfGiPySrE++QxUn9/Gfa+wq2uoC&#10;3ag2tqzfqNY/y8eDX5hOkTZbHkCd6TuQTbA3sQjLQmlxAsc/HDNsePEzJWiokkXU7TVb5ETtOf7H&#10;ylH9XwyfpsuUXrZEHwLFed+ZfJZWEgA1wkPpbXAInZMIoOV2Xtwe+5CzET4nuGQ4qc8R95howBHZ&#10;t+ZfeAXyLshPf6g6ZZ1T+r32Lnw4T2ucbeOQykAu9kH6LmvIfiixzeZy1sS9sy9xf2I9ylts7dVV&#10;CAF4r+yFpAPZxd0E3LEdogNKAnqyVK5Bsct5y/X37I9JZeZVzknpVyw7XIsT/4kMuAXxYqzL47T0&#10;sJ86AlqEz3TcluWLTjup3CmyXOcR2mv5MVdWaaw639WdN0d3xV1IWmGSue+kv78FjytpOpLnTYo/&#10;gBV6f4JuVz33p2pOcgO+MeleYYLvMqdd8pPvIG1zDfxe4UeqNN/6vCjtsK+VxDRu8m1dOAsq8HUn&#10;lcKnfZfjX6IjvlGIyMqr3apJYb+J/CXN4HdH2JwCMRbeRwOA6vDnJX3KnJA9d0IbF3xOUhn+CMoX&#10;Lgf7AveSbLAoIMClo1/5n4Dfrr61ZkK9r3pP0yXJOZ6nsZ09LpI01NCyZEB9fslOBVg3L/dPDVob&#10;Q3IY4PDoQgXIDl1N2gJ/FuzF8VBu4ARYzDjSiv8/w3X+F3PCAHCcXjyOR4tnW7p0MJ2jQxpNKU13&#10;VEqNqZmumeb6znxn5jvzPeZ7z0zTfakci0WWeHjWsYRcqXZXqEjischmH8qDHPFYL7HL4z/4/Pj+&#10;qNNyvt0YX4TmljaZ1v+Uj284kjGneEfDtMQm+dU6+cpJ9ZuazuV1ulnVztxS49RKfEk3cqX83iIW&#10;55TpYMK4NHMqcNK0KnuimAuniMbXv0YSJX+kt6F00V8JO7FB+dyoFFyi/nqZEzkDdPXXUp1QoFcJ&#10;QyF+Lr2WRbiX8Sz4QZSvjtCj4n2FvxmeF3wWthtlUjhtr2lSPhp/Edmvlka2Yzbt/dAbOGqQ+RtI&#10;jWnc6ztaiEldI1g3og/yAeYU/qjs1zyV5hXsBPvk3+Ts1x9VvljTDe0FrsQ7mVrBQ5FxSJ9he+h3&#10;5ummZn8TEYE2ePVTa3Hc9VuGT63TP1Q0KzoVnaqfVQ/yzwAfNPOzb4MrQcmaBXq7fm/cJmgQmuCP&#10;w7FwSqgRPYce8EdwDu7o9Y5UkzrXpzRMn9a1ySrBVvllxVR9tOSlqtwwmh2omWfcvboe3AWL45YZ&#10;glFn/gnjHez3UAVSjbf5N5p9yBrvZcQ2usgtnupjvcGRojE4Se4gO4KslsQpUFS67nt1FNa82kc7&#10;xdwjeKG7jH/mb4VayC8NME5t9+/EYulX3mZ8jBW4tVBxljLt84JDxOmS+OJWMkB8uGQXeWxdoHI7&#10;JUztBzbSUwRtYAN9gm811DNUKG2qYzP8H6Okxdv7OJ5hees2Tl6zdmqdJAPWmbJthY8s78Rc6SfL&#10;u6xehbf1q9RKdbp1uaBSS1hlfKN+j7U1tNZ40ToR4Ij8aovxHjMP2Krdl5I6202NRpxeESKbXaAt&#10;P5HXUbylPCbLVnKj7FqqUBVQBgk0mqoyV75ON2wfCm0xcuxNAeGIyJ6+2Mmstju4y0nX0l+A0dxn&#10;deHSrflLaqPyZEXKGkFWkuxUdWpqsHJ5lUYgBDorN/NBHb/iYugxaE/52wAR/LJ8yeIos1NZmnsT&#10;8at9A8CI/tU0KV0pmd2oyFtYqGu4m7VAerVenDpXAdb+KUgA3GoO87XgqWpJaBfEr5oRYIR3VJxc&#10;LMaGyovdTxB7y3hf7io8E5OFm6/naPIwHMhVZr7D/8rXpCDEQLEh1p3skrMrmqhhdWVwCPMNuNU3&#10;mxVDJzxnWvYj3S4+1mG8C2iBl4mMxU8QrrgnV4gGFgaufYKFSFuTG8xFCvdVWrxV3bLCk5wN+gU7&#10;UBWGDl854wDneiaxDDbiUm+5TWapxQZhYX7RBahd6itKNXmUfFw7FW5SjiQNos7ApZh72BHwLK8H&#10;LzCcCxohF5p6fU3UADrsSTEIfs/lv+wE9ZNqOfh3xezC67rjqoL1ZQYV0JaxzhgKOibFwdP0YAyM&#10;PIAGeeXYTVgQ1IMPoB2+FvIcHu15kK4hT7quYH2Z+UpnwFPbXPBaO1OnEd7SORji0jsNXxsXJF43&#10;+puex3DgeKSXV4jqsWNBPeZdeKvvHuIcud1zjGqn613rGIJVKqKULcbBghXqK7CvcKXmE0Knp+qS&#10;0WuJpKHZzIl+ZfwNt/PSER4xEXQXa6AA31v4Lfo/XlzyMyt0HaUfW9rkarnd/DG/QTmEd+ecAcKJ&#10;6rSH2qNkTmKwPoAKiO6G9tMzeatgH/pD0Di6l3nvNwX/in3npSJLLC/dQmjQerfkiOwUO13yXrGI&#10;Tc5JVu1ka9OaNNHsUMIf4JglIHq3odFSzYsw8S1/Bn1Ghq2UX6BZa33ntYN4YAPdDLSD7X7JfGmo&#10;/b4EL/mn/Xz2I2WEvTktS/3Cnp9wVdttD4+u1W+3L+RFGvX2GcELkRWlH/2ysbHSca9eAikddGul&#10;DpV2yHYW/VK9STJPVlD1MbtZMatKlOauulH5fcIRzeWKz9G0rr8C4MVAPeX/Dl4K/1ie4IdiVNkh&#10;rwnCvexvbgOUwk7KUgrxDXPE3dL4+t+zM+X/qDu+5n/KJ7VswibgrxplNKTjVEt4sVBMVVpwDBxf&#10;GeXXhHEq/Lzn4rfLZ7m9prhlTrLHTHnmfXEXczDn0rorTG/uhTWOzGj+z/Gr2bji3qh2tkM+HDZp&#10;KVC/5GqsTjpHTp71jpG36LLtBzTbeUMpRKyXbiGaRUjeAdJF3Jd1h9xdyFsdQvlIz8c1U/cVsVFB&#10;9A/qa2EHmUYQ4Oawdmg+x2xh4AseM6ysWeT82qYirxdj6MPCabnHsK7iB1nTzPtKLqYi+GblacEH&#10;Yg/QFtlFngfPhmmoUcNNbiLjZPrIaWKTMI6HwGIi+C4pVgsdWASZzsiLRKPwkLIvU4Z8AiJTHmHx&#10;2sOCavMWPSfShE9A+8JWkRI4jLuS6kWvcg4wIbjaA2YryPcuGy1tjKoQNoxotokWGyPBxrUDpgP6&#10;ihQQCYEoQTDaZYIjI8xCxBjmh7/FaG4KuRVv5tygg8gDHseZo/Rpl1H2E7u/YJuOgNj1uGGWyWFt&#10;GnQYLk2ZZQKQydhnSCCGR85HX5k/hS0xnyc2c+VENRXuM5NKpoc83tNvWJVrFKu0jORPaL/wQ/hM&#10;52HOzrinH8fTkk9Bt4nE2GOmS2QqfwJpp0RhntghmuAy+C6m1YdP2th+z3A62/LU1c48sr7Jzwf2&#10;0POEOi1EN2bgOjHjmGwyAExtbJnRzi7g34Vb2MNhXmiHRcjdYr5lne6jIO5Zj3tqqH5blms3g9lG&#10;JdfUzrZNOZPApK0j4/8M14dX0wcCAGA3J6+oiB6BMAOEBHKJIS9Dk+AjYUUhgAyZIgiEEZKQ+ds7&#10;g2FbtQUFq9xD7xwnJ9BaKY5zvqLiPLUu6OGzWtxotWpP777/4otqfEPcTFc2s4h7KzeYS4lXigst&#10;fWRgEs/2mFQlDjgTyIa4jUAeuTGyCyole0NfISzyUKmhdtAzK3+HYch9OOunhlF3ZfqipvfM85Wr&#10;TeuYTYpTlouMKklsS6anEkcdO+mv4wZck7Q88hj4iTrDDofHqNrSmBpX+4r8krretoqsHfVXW7G0&#10;p02Bvu6V8uZN3guKIxaOd36S3DrgSUm86xC57XFjrlZmZ+Q98BB9mJ0Mb6J+K5mgXuby1zBUV0HA&#10;6kJKVjwrtYy8VB6gLiYPrGfLPOS+GqmokzxRX8S7Tj41MhwflWA5HLabwuwTrPnUZWC8+Aw+q6gy&#10;byceVHJ0VSfOrpBo/4kHrx9VXcSza9bJuHi34YOoDp9u2s+7QRSZGziDxI+2uLApMst5jmUgz0Da&#10;tSNwR/nO3Bvwvys7dO8QfjWjjUS+rG1XlaOs+u3S22h/04hIg6WbXvBuYQ+sEs5NvN1hCecSauAr&#10;1jBxB24rugY4qw/kJgBva5N0TvBLw4imH8po1Kn84EXGcelueNKMihKRH6yJvAm0036f8zvW4toa&#10;XoZnQ6qQmUQAMlT4wfH3+r/m+JyNjd9lfnRpjaOaHGCFaUJ5GlRbPkgJKNUWIYqD1zj0vLdItcsb&#10;w0ObwZHwHswGT4bk4oXoz4UiW4FJpn9hTzNPZm526Ft8mtlOp42v3OLaY78ibQDGnZRIAAUDGn4Y&#10;nAv5x9QgDHw+/D46iEIhfdh3+LyCoZY02wk9aa20P8mU2jY7l6actD90qZUNzjTAKi107QIPiiTg&#10;XHgmXwnVIqUxXfBRdG9EFLoAexgyhQmJ+QVaMwzG69mWIfA/GZPWOdC2lA4bBOuVOscMJFCqc7Yi&#10;90RqIAgd4ZeC27AdMWfhJbgzohChiRWhcegI8ST/bPM0VpJ9yKzCzmVstfTi/JQqazxuVkpsV/GT&#10;0jSHhwgXZblUBMWHgCniQcw05CGVEW5kIekKXYuWkQfzm4xbaSq7rvk97ckoNbfQQEpyix+dp+RY&#10;r9Byqda+n44RlTq99CJ+J1BKvY0NhoKoSxH74YNUeyiBfkYV5IubWnxEtsD41Ps8g2+CvOtSOBa2&#10;Z0y5xDrDo5NqbO/cY6Jaxxv3Kv4B1y/MsVgp+D0TG3EerqEtob3IGHU7b7RVk9uzusC3vmB76hsv&#10;XdyXPODpLx9QGDys9WeTitzf1DwSKN0JDUu5+cyp5tVRlxhzC8juYqQOX/Bmxh+syH3oxouQVTuZ&#10;d6VzUusYsKIzWc7MrJIqFtDDNTeSoml3PSkQ0HqjhltPR1oComfRM20/ssep/7pKgh9Tn6D+XD9q&#10;WXmV7gN5p9KtnSJ7q/vUF0hv7bD8X2Rb/bj4NdllDBREkT3mdVyI7LMORQvJHxy/hYWRj0B/1nIq&#10;CL6fI8DF1UJdGR5U81jrwFmGHrUJX92olGP4RuOv4sv4dXOfIJhYZDVxOwi9Y2V0EdHl+hSWT7yC&#10;trEwMhX5oEcRl+FS5nWks5GrXYzcNDapY9FU0za5Hj1muSY+giltfxZEYnscDdx+fInrWHQH3g7N&#10;DvuaCEK4rHOED1ua/QsU2hycuQGymxdoTkC/Wp6qnsO4tV8uRnh2SPw9cs2ZI5CijYCUexf9BEVE&#10;j2Hb4emwcTwb3RXCxu/jidkosMCak+kPdNouaWBQ6lihOgG+dG6Us6DTrsfiIXgbuEaQiayFxuLn&#10;oAsRHWcuehkdDA/DdmHvQ9bja4mI7FBnnqsuY9j5AkA1atcekFB1AxRUL58HInCZ+FsIQgoF6+BK&#10;tCr+L4gaM3JWoNF4dXgBtoSQhXRjPxOv/v+pu8iajHoHjMZo5jnV6FUV4krAimR/ABnYhPgI2Iw3&#10;C0AIJWbHF8MMsYVjQtrIz8I9aDdZGXIeQ8j9WQU2DynMiLHLyK0pNx1+5H3VBudsaq7stWslxROf&#10;BlqpLMEm8DhljkehKcrD6UYWUt7wg6iMqgqZxhKp1Kw/WQvct9KnbBz3cMqAfb57oyrHEeTOkz1z&#10;1rsDxeddl5krgl0gl/HF90BmZhnnGPwP+kz4FeQBLQtdjE5RJ3R3v7ie+yRV/3lx4YLkUx3PSwTL&#10;Je29FamSv7X5qgzColZPbSc/0Ac0XIud4bWaAiPVHq9VEbrbfdyZEMxzR4CXdewORZFbe6rdr3R5&#10;cnXrs4pHiue+11VbJIQvujZdqPeWN8zhx3jajLdjee6jloFIwB1gbwx9xpCuyWCMWQwvzDT7PpaH&#10;adN8syotyX7exOpBxT4PXXtPUuSebggVprgbjXV8ETNmHovVMTKbNHI/PeKE2ELaAELBo3QcIsnY&#10;4wmo2qsZdK+q2arewQwZTIoKJreRK4mjPxpfCgV0v3mUL6G11m9ja6nbjh2Rt6jPgTp2HdUMTbP8&#10;qUJUmRFDV9X9rtFRtxq+UOdSoHGOgkdlmbIl/tQyy15hArXUtpC/ivzJ4Y3dRPa43kctJWEoi72X&#10;9CEGViHZiaWnnyRnNP2R8okYNsnVYUSHJUvhT1BWsWQm8ZU9Vign9jmj+CaiExDGjhI4JIsqIzxI&#10;OPs1cRS9yNpFPMGz0k3YW8uDlOPYhHVQ9Ry78z/2yjwc6n2P46JO+97BIGsoarqZahSRivZkz76U&#10;JZFkhtl++4xdaHNLp0NOWo5iDDP20TASiSgcisqeyEHEGN1fOs9z7z3P/ec+/vV5nvcf3/9er9c/&#10;X4oreQj8k/rWYBLaEuZH3A+dp0k2xUEQI2XDBBTD2queBOUCQpXt8CpouWIP7AJvs1gP7KZmmmGA&#10;YZiK8VPgGM2H3AoA9HCDcaCdkUG0Bg8zGzdlggiwUlsf5IL71OvBachWJRBiwDsIatB7eML8BbOM&#10;YWN2hFnIhIzTmI0skPyMpQLsN5hgpYILiL7ANrByUxNwBYrX9gQG4CMaK0B3uFPlDjiJHCVYQkwk&#10;3Rxj+IEdZoqMAIhrzGFch23JhYxBuMxAwkxANhAZrH0IummSVYW0aCcCh1ENjX1AK3pQpRZMRI0J&#10;oZAuutN8P52Ime4doFticcYB9ARMTM6if8XeGUgZPKybGMVEsC49edZG7JU2nyXGsjQCgGDsgsoI&#10;uAeTJVwFO9HfzaqTFljp7VG82m3nbuh+ud0xnpSUMOZaSGyKN/Yc1bOPu+6zS3s0psE/VqM0WvH8&#10;6/UlkdEXRwiiCIPQp/JPw5UYxns/XEmyv2ycknjXyd5wR3yLmzwp/pKJZzOxL1bk/ZseHGN7FtDZ&#10;GFUTGKAhibQOtlGdFyFHXaS0jDNI81UgcFYwz+1lJNg4fzW2vvTQ3dJQJk7H6zaJElPj3UvsiY49&#10;a6F3Lco+gKtzPFLuwk7NzeHFITmqxpz0UInSCfYLeo+CJ1udBZp2x1l7ko2aYsbPkMh3ogt8VUm7&#10;o1LOjhOfRd4K6NVLiLgd1KXjER528YumFceROqkaxA6mVStFYnXMQwopmCVAM42NTvfZZRQbFenX&#10;Qw6IxM7RSesjbgT2EcvDqy8E6aWGy4XI6HA4i6ipmpHsNTSSKhezY1xRqkG7WekKveglkGJqG0nx&#10;/2bkFxEWaE0+FZ4YFEUicMTBt4j1HJ0QoZ6InUjt08nDhDRNzSp0iHFcVYo6sSyUCag8MKa4A3kH&#10;nTPVDfcNumV0mJMcHEU+xH4b4kaSZ2+hKhDbsLzQJr027CTtpk4nmsYI0pJDxlg71PYgbOC5shNy&#10;BlJXDEWOwftNptkoZY0REXtPzSDvwszDtpDWolm0eGI/6kkf1JOimswTumuRZFahlimyDlRQA+EK&#10;yEL5GlwFb1d8DNfC30xeo5U0N6O1qBm9kqyPlDKXkFbhf5kycRJRBFT11WApqKx7CE6FlLRg+AAs&#10;qyaC18PFyjWwOWKo+Ab2RlJNehET1n2jlXATkE9Wg4PB+6Tl8DLo3NaFkBT+WX8PLAdn64ZCz5ED&#10;WvnQNaRITQolokuUpVAjSiDIwivRjabq0BBcZqQMZSD2ZHnIE2knLYVWoM5bV0OKaKa+HWSIjugm&#10;Q+qYhlYPtBgzUN8MaWBqKloQiNYT1KFq9LqMzLdv/16gD2WbDH5y8zVkZObJ/Pf9r/c8Wbn5C35a&#10;uGjxkqXLlq9YuWr1mrXrfpZXUCQoKausV1VT19DU2qCto7txk57+5i3Erf/YZkDavmMn2XDXbiPj&#10;PSame8327T9gbnHw0OEjR48dP2F50sraxtbO3uGUo5Ozi6ubu4en1+kz3j6+fmf9zwUEng+6EHwx&#10;hEINDaPRGUwWAEIwgmJsTnhEZFR0TGzcpfiExMtXrl67nvTPGzeTb/1y+9eU1Dtpv91Nv3f/wcPf&#10;Mx49zsziZvNycvmCvPyCwqLiEmHpE1FZubjiaeWzqurnNS9q617WN7x63djU/EdL65u3be3v3n/o&#10;6Ozq7unt+9j/aWDw89CfwyOjX8bGv05MSqak099k5s2TlZWTm483+GnhwkWLFuMdli5bthxPsXLV&#10;qtV4jbXr8B7yCngRghLeBI+CV8Gz4F3wMN/LzKT50eZvcWba4GmOHbc8aW1j53DKycXNw+uMj59/&#10;YFAwJZTOAhEsPCrmUsLla0k3kn/5NTXt7r37DzMeZWZl83DJGce/Kf5wnJH8bolr4p64KG6Kq+Ku&#10;Xd24bW8f7tv/CTce/Px5CJceHhkZxb3Hxse/fp3A3SVTU1Lp9Jy/NOeApjT3mPE0z8ZhOsuVMpnp&#10;FT3MPZ3cn+39sIvnk9fO8xO38M7Xvs6mNNdz6e21WUBnTSbcV/WYPVj5KGK04lHMxGw3xzDHMMcw&#10;xzDHMMcwxzDH8P8zmM8wSHEGKc4gyfKMGsn2uvmJd/pBV+4Z/ju+T1mrwL+mSRD0+hWf0vqST3tX&#10;J2B1PM8F+yu47OHixxHjs91fDEY/GFwoEq5H5AjP88ZArue9boFXzvuC06Vvi72f/SH0r2t8EtRY&#10;VxzSVpVP76rIhT6VZXP+5Gexv8x2U7nmmlN8nCEHZ+DiDNnuEaM57kkDAo/03gKP7A6hZ1G72Ku8&#10;ucKnpq70fHNVEaW9Ip/ZVcZHPpbyOJ+5XGRktvvBcBRnsJ5hmOS5hn/hu17/XOCW1id0e9xV4c5v&#10;rXYT1Yl9a6tKg5rFRaHtonxW5xMB0pefAw9kZENDs91UrsV/MDhTJnJc2GN5zleGip1TPpW7PGiv&#10;ccppeO5aXi32qxOXBjeLimltpQVAhzAP7cnmA/33cliDs52Eb6HxnWEq18phKhtn4Duho4WOCYMi&#10;x+Tuaqe05gYrfk21m7hC7F8nehLSJCyhvykpBN8L8oGuDAGj9w6f0T/bSfgHNSSCvxh4jhfH8xzg&#10;YaF97MdKh6vtDZZ3XzZY5z2t9hCLxAG1QhGlsVjIaCksBtqyCukf0vPDum4Lwnpnu0nBDMPuKf5J&#10;e0muw4UvhXaswXKb8I5a68TGNwfuVdXb5omqvcQlFYEvisqorwpLGc28Etqbh0XU9pQCyocb+dTO&#10;2W5SYKE+mXdktwRnmBDYBg4LrcJ6q62AlpZ/sUtfQWknCADG3+/p5m7u9nZzu1fmZm5m724AMiDN&#10;33dTdtdkkxhjYkGwd7GCir1g7GJizGqMGxMbKonGjgWQIkWKgFQBQZqCCIgFa4qcGuv/3ORmbh9v&#10;8NWH3/v38N1unDJ5DAjUoXS2HD7BFGfJxgT50xR+vm6Imzfbzck1Ydg55iZWrvWs9umnDQzQ1UOa&#10;X+ge0x+xJfLNsmg9Sqdtbs3COe8BtiaCxlAk8WjSbAlRlKMYFGRPd/OztC94mTNN45nGZ+NZc2e1&#10;z7j7p/dj3lcPGJCQbR44blHlHa9ZuFEuXnFHs00QLE0HpYyqEGy8PE3QJ02VdohT5a3CFGWDIEVd&#10;N5GqfcJP153V3tidL/aYXi57LJ+AtUmPAL3ZJUm67lrBWfFCU80BvcTZmJFBDYzeqYRxWhUwfoMM&#10;JnoqhUlqJHDZj+JEeaUoWXFWu6zbn++wPb57LbjrbjBe8pGtXUsd33avoK5CGgnW0M6+ucjBF/pI&#10;YqMmivZ0Gsp8rIRyKqeiuQ8UMXyUPG6iVJ4gOCsH59aFbe6dK1aNy0WF/bI/z3EzjebwKidsBNb1&#10;LAW1tVgCu+vmggarZ4PxFfoQEkobSinRhFGLNBH0fHUkI08NHTurt7wbn9plV/+qWvrn9xPb3wfS&#10;D9xTRnYhxT1vfKvRq5CG2iUw5qEV3Flm9u0tNPlh7835D+YaA4azDUG4TEMIPn027Mw2hS6/11r+&#10;8oXw7dfXGAfXA4iAF7znwAvZ7PAsf/La83HFmufzotM3kIveL7JsoPb0BfCrVKtvF8Li351kCexJ&#10;NAefGTD8wx8Bgue3AD7QFxiCpgDDsNJ9XGLtNh6B2cSnYe24LIptGMkxDxaLjQP3lTP9lVrtq0cG&#10;dUu1efrZTwuquuZFaQNmUdD8wuas84bzhvOG84bzhvOG/6sB96HhyoeG4egUAJdQcoCHP3EQktu2&#10;CKn9dkIG2YbPZptxBaK5oVLF7GCFRtd/2tBRZVY11dqUz9DLgua25fEW531s8LoCEE4bcNEpJ/j4&#10;kgMCrMYxkti6RUT0rRLTiIvETKZlBCkwEYpkBhxqWj/0cEaDrTKpXtTYpupb7JzWFjvjDD40jPyy&#10;Ia74cCTh8b9JcPRrclLPGjmFsERJZ1gpWbx5Sr7ESC6ZmiU90OoIjwzTvY8XuM3P16ht6HVSG3rN&#10;WQD+vw0jQR8bCLFFh8T46h0yrPkNJbFrnZqMW6GnUm1jmRwLCymYZxdJjexypW7s/oyEUGklddSs&#10;D2CaNgfamjacBeCv/68BH51yPBJTeEiKrdqhxDe+pcJebTCSBu2sFNISL4Nhk+Sy5ycLBXpRyZSC&#10;V6bnMMot2IHKNUxP41Z7u/M+NBB/0UCMLjggxzzapcY1vGMktG+x4f1rfAR+eTKDZFbdo+nkBRMK&#10;UYlCyEfp6WyUuZ2CWm0cbdxowzavO+tjg/cVgPhzAxRxRILm749GV+7SY55ts+Iwb/iw7lUpAmvV&#10;Zg7PanJpSkUhXywukXP5KB2ZXWZupRfbm+m19mZqi9MAwi8aCFHJR+Soe++pURU7Y9Cnb7kx6A0J&#10;7OWSGtFl0CMIyuksplh2T8gTFU+x+GU6HLt4voVRuNTCqFpqGatfdNZpwwWA5H35Q8NIZNIhJQK5&#10;R48od3Aia7aE0fUrSniTyRjTO62DkyXKDA5vEilhCQuVdF6pvo9TMN88lm9rYlbY0MyfFpwFjNw4&#10;bQBdBkiBkBNiROLBaHjOLjOs9C0//NGqLLrGoo9q0ZoisVItbJQ/lc5lSZFSurBQReAX6F9x8uYa&#10;WHnWehbK2siqsjjr54YT8seGY1IYbJ8ekunghBRuiMNQNk14ld4SgJEZw4f4GhiNpUjn0U8bSMJ8&#10;JZaP1GHGcwzP2bnzdeyS+WecCpOzAOLNCycUn8sAOQByRAmO22MGpr4RBOUsqUKRs2afJwqbX/uE&#10;IRzHUsPpNEUGjyzNlQyIsqc6JrI0TbzMmafj2Yba8QJjLbfM4CyAdPOz41GfSydkf8gBLQDqGPeH&#10;r8r8kw0mj0LlMqhOYPXrZBoi8VRNIp00lcHFTqaLO8RpcrQwTfVsIk1Tw8/UVfOR+mp+kc5ZJ2TX&#10;z45GQZeOKX7gPaZv6KYIHDE/45GgWr5TKlwDPWdaAzopBiiOqEmm9iuTOS/lSRNN0iRJnThJ9liU&#10;PPVImKp6KMw6hXTaEeXWp4c00MVDGsT7HQ8EXlB7gNSLrgjR1t1y1iq4nmwN7sQbY4d6dHFkzHT8&#10;WIMyfrxWHj9RJUsQVUhhknJpkhQlSZ0sk2Q67YB2+w8HdK9vdtjerity9x+0Cy7+4q1baSyH133K&#10;mv9znC28vXM+vB89G0Go00VSqtVRjIcqKKtcGc0pmYrlFinieQWKRH6BAuG09wz3T96PeX61KXL7&#10;Wj9/0UW6eTWEveueQXGAy3EbwU87lgNbG60BXU9MQdhKQzAOpQ8hFutCyQXa8NE8TSQ1VwOl5ahj&#10;6dnqBKftMt1+947r9re5mX/8WbZ+6QZn93rY6JFnOm7Hr6TjNaS6YRXcUL0Exty3QjqLzb6990z+&#10;2Jy5gMEsY9BQhjFkOM0QhksxRJyC4p3l4Nz47aLym18r7F/+nbvz7a3RY7dQHABCtO975tdvez6o&#10;2vKsQa151ueveKGzl7wx6TaflykLkI7kBd9XSVb/Trg1sAtmCe5KsIQ6bV10+Veqxc9/w3d89SXt&#10;+JorDrgT2AG4JdQfu2X+uOdWVLrt9iDvjXtVxuadWsT63Tr4aU/CqldDnB3UGGsHN0XbfZuhK/6n&#10;AtHOAvoufQL0u/4L6AN5AN0hsUBvdA4wAC/fH0z9D/t0GpR2foBxfPqiLzrTmU73aGc7+6KdTtvt&#10;JtnZTtPmNmuiMZsYoyaCJ56oqBgVDzyjoIIHHqgxCijgAQoi4AXeIigqXoCIIpcar3jGY73ir/91&#10;fdOX7Kt94Yvv+888M0/eh7pwygY7irVSFS1YrIhvN5Wm9OnzcXIdkTA6gydNanHFSi2OotKmVylV&#10;BJZSkcOaHM5lW9yl4dJwabg0/OINbMjAggzVkIHlFQE4yJQjTjBplxNWvlEXUbPKiuYvMuPFZmpy&#10;n74YMuRmjs1k5iq1+CL1dDpFPZ1Zox7LrlXL82pVAz+jnwzfXQPsp7bnhjrEK8ANSD5uCMrZ44a8&#10;3eSEV6/VR/HesWLbzFVJPQZK2qCuKGNUm5Oj1GSQNZoMqmYyq1ozlFcz1VdQo+kpqLY4wPr3H0Hd&#10;haEGMnAQ4aDBL+mEh8za5wW/2eKFMde4Edyl+uiWeXZCl5H5WqYrT1doC7OVGiJ5eiqzQjuSW6WV&#10;FFRpOwqrtOKfEWT4w7mhDjLUQgauN/qM55t40hhA3OcHlWzzQ+jvG8Prl3lRwkVuXLupLlkyx8QP&#10;z7zNmlTlFkyPEim6fhJD11HImG0hM2abyAydpf2/AeYNGhBhZ40+8acCP8KBAFm0I0RVbAjDWKvC&#10;CP47YXTbfGNit4GTNqChZ44PF+dO95CK58T5lfomMl3Pg2og0+csDbAhQ/2FgQVDAJ5X6Ee+N/ZE&#10;6JvxQ1NA4YfmIOpma2jNWtsr7rIY07Qojm/XCZJlYyz8uIRKnG4m5+l5hTRjfVGFkQ3FKqowWNpP&#10;ButroB4ysGFeoNEr5KMAEXfc5IM/bPHL320LLNtqD2Gsd4WzVyUYnqk3Rqxui5cONrwea6/O0HDL&#10;sg3M4jfz9GKqmV5EM/2cLgxXzw11Pxo8Q06FXrHHzQjcD22+pP32gDc73aiKdWl41buhSK5uMFI0&#10;2hUr7W1OGm3ipE1V0zP0b97mLZS8pSyUllDn35ZQzZZ2buBcGOphnmd8D9Rpk0fMUatX6oHYJ3u3&#10;279osx9VtjYaQTVPojnqMbRoQIrpF7fHK7jC5CkaO02fW0lcyGFQFgrKqfOFZZYH6i4MHMjAhXmc&#10;CdyDTprdMYciz5S9TgRhW+Kf9344hPxOhabMzqDqR1VhbT0jERKhJEZR0x6vLuEnzxHqM8wZPJo5&#10;t4pmItEtD9RdvzDY24IGuPtHoWvgcatb5EG7e+JOLwK/LvcnLKnDiAZ9ULlSh6ofUKNbxaMRfRx5&#10;1AhNEqMiibGz+Fa8Ia2Tqs9upOuzOZUWd27gPrgKuJChEe72sQkecCSCh+92ucVtyLySliYCUoxz&#10;yCzNArJseC6krkcd3tI8FtXLlkcNl0mjlFm9mBlcT6ouvYc8m9nNnCGILA/UX//83NBgbwP4MPhJ&#10;i4vvQQcsdFviGrmi8Iw2ziCSNPNeeYp534o+XTBHpA5v5UMG5lDkULEsYoIoidJk9iVriJKcqaz+&#10;cjVBUjFlaYADGRoeXAE8yCB8+fJI9ALxoeclck0OCzZNuaGnzC44xbJbkcTkxRTNIHkCVZiodgzd&#10;Vz4UJs8bCBvP7H+lTO/HqjKk6UqCrHCSICuZsDTA+c/ngPfwCmh8ZvOx2cnpoMPJdUPq7DmvdPHQ&#10;mBwwihXnTMkSrFRk8KwRaAMa65QoEW0suJc8HDyYNRiswEOONBlmPG0geQw3QBzFD+ZYHOD+9zPQ&#10;aHMF8B1sjtue2+/0OjgujTo81xrsfEdXnsZJNhyzxYuwcr7eq5at9eNXqPxFReP+3dmKACl+GCl/&#10;LQ8eTpaHjyTLY4dThlKHUobwFgd4kEFg+/VZk8N3+532NmvyJw9n5u4/G1uxDerffpooXnci8Rfh&#10;FLbes5Y248UrUiNacia9O/BjPj0po76SBAVSih0JkWFHImRYBVYar0iwOMC/8elZk90/j9ue3trs&#10;t7up19y/Mb5k9UK6Yxsq3rNPEbx/QWIvwsupRlg1eRbOydK4CnBq99YkpYcYO4HojJnw7cKMI7sx&#10;4yFQkV2YCYzFAeGtT05bv/9qt/vRNwvj9/42uXjDSrpj5dp+aIcW7D1PYa+/yKUsOZXmmx3pBL1z&#10;7evZF5x4rUtjjAYujJpya3ql9mwJV3u3oNUBLWFqFFSoxZ223Pn9ofjRX1fld79Uma99NbB182H7&#10;kbW74OwJmrXvkFi+aU/MX7Unpy/alyeZn9FjDc+rI/VOrPA557pQnUs9CtomeNadGzSL4AbO+kH5&#10;W9yhyOp3W5K7n2rm/vzZ4Oa/vuk4um0rBLZuLPB9SNmhXVzeBzscfsMuJ3H1MRmz9LgUvfiEgpq3&#10;pwWaHSqR0Db+Jme6n8mF4WtyZfiYPJg+0Ictba/z3m/npv7066H3//ii6/D6t03AyoYFHsDKgDWS&#10;dGodiTuwToj/8AAXufmQGLJumxu49ijfb/Vxoc/KkyLEin2x17JDseeyY4nHsnOJ+7LLG/dlmMW9&#10;G/nLrxQrX/ym5+Dql83gxrcscMe6DNx2JIHbCBy4E4w9uRv56vAeNnj/frL/rnWq984DvOe2Tbr7&#10;9qNMt63Hma5bTwjwradE2KYDlCPRZdMpy9JA5defAPrNv4NKGytAee4CaPBAwEBEnzH90w4ZqPxd&#10;Grp8szSyZi0/lrdETGpZSMN1mhOy+oxxBf3GuFKpMa5CZsTWSI0JXKkuiS9VpQr7x/GWdWm4NFwa&#10;fuEGOmSgQoZKOBJUITCgOiD1qBpF2mWgyzYpEdVrxTENS6TEloWMtE5TMqHPGJ8vM2BLBwzYygFD&#10;Qu2AIZE3oHnNl43j+bKRDMsCdMjAuPWj4R6gQQYmPADUIiIBOyDlmI3K2atFl24xI5j/Y5dOg5rO&#10;7ziO95hpp3Xq1pnuo+0D6+5OZ3vYgu6l6CoqgoIhnOFKgBBuCBCOHHJGAgmRMwE5BHIRcpCEhEAI&#10;AkGEEJIIJBAOAbkPQRAEBDl+/a+zs5191jzrg33wfvx9zXy+a5U40TKDqJjPy2ibIVOeTt9/qJ0i&#10;lOqmiLW6KZJAN5ou6Rt4IOnry5H0dVvZBwMbMrAgQzVk4HqjgQAZB0SY1ENROHVXGM18w4+vXWfj&#10;BCsVePlCcZp6hvqgazqDrp0kleonSSz9RKpIP0hu6O/Lbejvoor17VYGGc58MLB/MNR5BwMRCgvE&#10;aNKRODRnTxxZsiXEPn7Nx/FXWcnSxfJU1WwBWTOdTdNOpDINY6lsoylTZOyjiIxdVJFRTRMaW/Ks&#10;C7D+fgZwfjDUwjxAvXcQaEDFnEiCCccSTPY7SUTRdkNM5YYonvuKnyReqiUq58qy2scfUnsHyYVG&#10;fWbloI4sGNTkCgbVeYKBJrpgsNHKfjRwIAML5g4EiEAgQUafSAPxRzI0eV8Wlr8ji3r0RoplrYtx&#10;gsV6QuNUbWbbEIPSo6XRjZrsUlMHhWNS0fgmBZ1vkjzkm8RW9l/DrSuADRmECBSQBkQdy1DJR43B&#10;me/lGPquIoK5qYitXpXjeLMSgsTCS1PrKx880xRRjS20IrOC9nhYRq8bFufXDQug+Pl1ZmsCbMjA&#10;vfT5BwMX5gbECCSQ+UceNyKTDhWB6QfKEOp2c0Txuiq2YqkVx5pSJDcMCUmtPazM7tYyikFaQDcL&#10;6GUWfj7Xwi3gWtgFvBGWlf1o4EIGHgwOGhABJzK/8CNFAO5AGZi61xJCeaMOz3/VHsuc64yrHVMl&#10;NBikeFVnXVq3oppsqGdSh2sKi8aqilhjlYWc7xuthCzW9BNDHWSQIPxP5L5hh03+8fstKOKOGk1+&#10;3RFOXenBFkz3RNeY2uPEvcrkllYx6WkDN0PPqso2Mxl544WM8omiEtZEcRF7nFHEGbMmwIEMPMjA&#10;gwx8mCuQIvyOFT6Yg2Y/7K4ambLVEZy29iycvNAflT9hCK82dMeINGpci0KO7+KLUvsrOJlmeiVl&#10;nFJeMkmpYL2gMdkTdAZ73Jp+YhDAYEDm7XPYhEC/U/lGv20PwG10B+NXDBGkGTPmodmEedyrixS2&#10;dsU1i1sTNbVygq5YlGrK5maOpXMKJjJ47HFKNWcsp8K6IMMfQR1kqIMMQpjLidzT+32zd+Bum0/4&#10;Zpd/7Gp/cPzcMAY/8RJJN44HV3UOhQnkumglryuu85E6sY+mwA+mS9MsJFm+hdjEHSELecNkLm/E&#10;mgD3H5Dh8vcGOyB2dT5WeHjuq7wCtjsQ6DWtf+i8GY15MYNMGVpA0XpmgipbxkPqBUNhiqr+qI6C&#10;Z7HarI6EAcITkimlk25K7mYPpakEg+my+iFrAjzIwL/8GeA72AGpq9Oh0h2+2+aBeN3t5b844Of3&#10;Yso31LSIxOteBVHbF4LLZVMhfI4lTM4cDH+So4/oua+NMaT0pjxP6aUY8doyA6FPoCdqRAZr+mCo&#10;hwz1kEEOd9hXublsadzgy3oP+OSEO8K04BmtW/NJ61jzz1fMo6oEkyH1VRaMvHAotO2BIbSb1B+l&#10;JegS+4j9GVqSPr/3vv5xD0HP67UmUPfPj4DA7jMgdLA7anK1330Cc1jTwhymLfdum+ddkLp1t4TO&#10;LS9y06pvsXA2oKZmEiUosQTKqaYgdfpztAZvCOtONmCfJRsI3SnGB0/xxsIuwvNyjTWBesggvPIp&#10;kDh+c6C6Z7f59K7d3NCdr4dnb7no1u6GdO7AUpSbHjniZR9m7axPLXPST0Ab9ZdlmQNaiIOotqSB&#10;kA7cQGRnwkBCJ26A1JE4mN2eOPjwiTUBwfnTQHz13LHC2Xan/c6FJf2t8yMvr1zuX7vprtlxCm/e&#10;gxEbNjyp7GUvJnPWoyZvyoufNe7dQLL4yJOG/ZvjTYEqrAnTGmuKgsKpsOb7LVhzllUB0b9OA+l3&#10;5w5UTl+s99z4fGzywl/1q3bXNTs3EM2Hd6Ike3ASZ8Mtt3QFzsibd63KeunGIU66CxLHPRuwYwhp&#10;9KhfYyS0TQT0IxGWqMYIS0JjxCheZk1A8u8/APn1s1ud9n+eGrb52Lh88XzX2ysOLUc3/SQnztHs&#10;PRdi6aYzJe+Vc2HmovMjwpxLdcJLGDtmGs6LmPLgh01612OgfUJeoKBCBCGTkVCxVgUabU/tqe3/&#10;tGC0OTWw+MUnT7e/utBy9J2jFDj6scHtSOa+Qwpt2yEz4/VtGn7VsShuyak0cuFuRei8SxV6zrU6&#10;eNa9JnDWqwYF/QpqNqAWORsMhamxpiPlxd+v9dj+Zmj2k1PPts6fVR1++6UU2DuywHUfJrgWSj28&#10;npC+Z09K3r6RFbtxMzd8/RYd/ep2QeCqUxFyxbnEf+Veid8ynOG77M7wWfZm+iz7QQVY1Xanza9G&#10;Jn73y57NTz9Sv7c9JwOXv2SBS7cY4FsPKrgUmAbsIpMOryREv7tKCN25lhq0bZ8ZsHWT7PvGIdvn&#10;jSPFe/NOjtemM9S9XM8NeK7HhgeUl1WNDv32F9r1j3/ddvC3MzJg+xcWsLFlAJtrueCCSyq4iEgE&#10;XwVFgW/CQ44vxSIP7RJ8319N9N6/luy5b5/i8e4m3v2dA8HtnSMRvudEdN1zhrpHgu25WhUoPXca&#10;lNmcBaVXvwbFTi6AAfcHZYgIUIZMPmGis/YLw/Pf5saUb2YmsdeI94WrOLJsGZunWIopUS7FVDQv&#10;xbKal7AC5VKcVLkU36ycSWxtmkhpaxohtiv+1342/Gz4vzcwIcMjyFAOGUrRWQfFkIEGGciJ7DUS&#10;Sbia+L2B1rQUWwzd/w8ldBrUdH7Hcbyd2Zltd7fTme50ptvW3XZ0j+5Op9uqWxXrigcSQQiXCUdA&#10;whEgAUICQgiQEO77hkASAgmB3CEhd4BAIEIgEgKCCC0o960iC6LIr3+t4/RhfPCez/fha76vDZzX&#10;BvUyvl29nKBRzSXpVFMpncpxsuOBOshAhwx1F34AVTB3QPcKAEwEBrBQiYARRn1BjyrercTVPSkg&#10;NG9mkgRrJGr7MjFftYSv0C7GN+gW8RzdYoJIt0To0M4labRTJL3Gnq7XWDMcD9AhQz1koEOGasjA&#10;8PIHbEQkaEYRQBM64yULU/gTHVfztBzP3sxP5q9RMmTLybnqRUKZfgFfb1hI4BoWCBLDwySVYYqk&#10;1dvTtfohilZvpmoNjgbox38FGv7xJ1APGWphbqARjgAcRDhoQeFBCzrtkIPJ22vEVu7UxbO2SpNa&#10;13LSpMtp2aqFxBLDfEJ91zyB1z1PlHc9SFF32dM1nUNUTWdfprqrm6bqdjRQ/38GOuw6aILfBDwE&#10;GrSh4gAfnfqqFZPznIstf8aKa9iuIXLXi8niFVqW8hGpyPDvxFrjdBK350Fyu9FOVhotFKWxj6Yy&#10;dmYpe7TZjvfGwIAMDZChATJw4H6gDREKhME4IApLORJiaAd8bMkuN65um0loXq1KFT4qzFQ8oBYY&#10;xkiVvbaURtPdVKHJkq4wmTIVps7sDpM6R2FS5Cj6HA00vDF88cbAgMEAF+4LBIgQIA7GAgk66VAc&#10;Sd0TxRQ+EcRXr3OJrAUmqXWmkto+lpert1BKTOY0urkvnWfuobab9VnyflWuvL89V26WvEfvDAzI&#10;wIK5Ah7cB4iQwUAaHH0kCyUeyCLSn0mj87YkceUrAkL9HJfEnaBnyIZLs3W9OYUmA7VqQJvZNKCh&#10;SQYUObIBaZ5sQJgvG+C/R28MzLeGRtg10Ab3BhJk0JEMhTlsv5WwLw9PfSKPylqXxxYvthOqp/m3&#10;OaONaVJzTaZWX5QH/bx0UJrdMCTO5Q8J8yRDbQUSSwsUp0DqcIDx1sCEDGyYC+DD4UDqH/hKHhTx&#10;QhESt6sMS95SYSgralzeQ2V81YSY2DzUQpIYGRStsjK7V1hYaOHl11g5BRxrc6HIyoZiFYqHme/R&#10;GwPr5GvDadDsehUIvTxBu7//oSIo7EAZgn2qQRM3dJjUpU5c5owOWzkqT2gyC5LF+uY0jbSe1sMt&#10;z7UwistG6MVMW22J0FZbLByBultbJLI62jsDCzJwXK8AkZfHkRyJeKEMvLWnCY56rEfHrxoxiY9M&#10;UdTJ7qiKYXUc2yhNFCnbUtV8dkYPqy7LUllRYCspq7UXVfDsxWV8e0mpwFZaIhxxNMA8/glofGto&#10;cb0MJN7uhwqk33N1AGpXhwrfNIZGL9/BxP7HgqbY+yLLzQZco06ZIJRKbqs4rWRjbSNlsKAux0ar&#10;KRun1rLHaDVtYzmV/NG8coHN0d4ZGn88DVpdLwGZz/WXSoT3ntbf/2lXUMh6/y30gjUMO2VHZVgt&#10;YWXG3mhWhz5O0NZBVDIkyV2lreQBWhN1hNxYNEZqYtjJbMEopV5go9Y6HmBBBvbJzwEbMvBhF4/k&#10;vq4Haj/PXQPCd8sUgFy2hiJnJwNjxu4HpJttoSXawUim2ITlNxniFdUqYmee9LaZLEyzJgnyRxJF&#10;9XcTJSIrmSceTmOLrI4GWCf+Z2iCDMLrFw47fK7ua32vPzH6eaxa/D0eTqC8Jh8iooZn/cnd91HF&#10;8lE0o2UI00bvj5EXdccaMrQJfYmqFAtenWvBa+sG4w2igdsK2Z0UkXTQ0UAjZGg69TlohgwSt/Mv&#10;VN7Ozzq9r2yYfa7OjyGdpx4iPEeWAyL7FgNJ6rmgQv50SD3jHppXNhIuo1kwuiQztieuP6kfeye7&#10;HztY0xczLDDh+5U9BJ3C5GiAfeJj0AwZWi6eBPIbZ/a1cKfHvZ7nF0e8zkzNelyyLfveNG8how3r&#10;gSTZCiq/eQFVVzWH4uY+CJaQ7oWq40cjO7E2Qjd2lNKFGy3pjLWzDLF2qR5n1RgcDTRBBu7pY4Dv&#10;/LeXSo+Tz7rcT61a3L6fnrl6yrbkBruz7YUy7PjFyx8jMnibAcV1S8j6ojl/LnU6UJw0geqIGw/T&#10;4MZjtbjxFGiz1bH3KlRxE2xl3IS4w9EA58uPAQ8yiC9/+1zr9t1W37VvZiecj48uXj53Zxvm2bnn&#10;EabY9ybyd27SGjZ8S0uXfOuz5vw4pBmEAD8VIMNOhiiiJjAdUZN4RdQkSRF9P1seM1XRHjPFkDka&#10;aPnyI9D2wx+PFC7Hd7pd/rxgu/C7sfmzfxnYunSxa8/Vr+PVDYzwwPs28yk8q3wDXpqzBKeTH3mx&#10;ibM+PBzkwED/iJhGS8Kno6Hw0E0SRcxkiSJnioWOBlq/+iUQnPnDvs7l96uDTr+5N/fXzwY3z33f&#10;tXfpaseRK1IIbkSznrslV+y40XI33YrTVtyriYs3GLhH8CbMnA83fBbBQ8+ieKGz6NbQ2Sho46FS&#10;WkLnKFxHA4KvfwHk5z7d7nX65P7MsY8sG3//onvP6bTy6LIAISDe36sQuAawgEt0xYFLUu4zF0ra&#10;9rV84oZrGXblenXEkjsdvejZELLgwwxeQLBQ80GsoPlQVtBCJFQsM2gh0eGA5JsPdw3nPpwd/+zn&#10;w2snfm386dRx1dGFM0LgDGOCi/7l4GJk7kvnhLS9S6nEncuZ2MdX8iK2XIpubcBKUevu5YFrnhX+&#10;az6VyNWbVcjVgCrEajBUeCViLdrhXnV8/cHS0LGf3V3+7Qc9u999qnr1z6+EwOkME5y9Vg7O+uUA&#10;p1AyOI8lvPwXMWb/R1LYrvN/2Z3TpyYPPIDjvthZt923uzNba6fHzrarXVtt1yq1VgUUOYSEG+Q2&#10;JEA4AoFAwhkIIUgCJEAChDOQE5InFyEhNwmHVdQuyLhqVbYe3BRU8EB++4zj7Exn9kX+gL74vv5+&#10;ShOe+NDPr5+uiv7lLCPyl0BmxFowM3wNWxO2Fo4WVRO6FoeW5HGLznd3XZvdvcv55MPfD78++Gc5&#10;fPU3IRw63ACHfBjwdQgNDseS4EhKGnilJ78+lh336nhe9IsTBRHPvQvDtnyLQrf8qNgtfypmM4gW&#10;shmMhqUFb0bQzm1Ge9yVyd/tcj7avcvw+qPdcvj0T0L47JN6+PvBKth/nAoH/HLgSwwevopOhH8m&#10;xMA3KRHglRoKx9IwcDw9GE5mnANvYtCOb2bQzpnMwB3/zICdwCz/nWA0jMcBe+8fgbNvL9QdOQhM&#10;39NwMSgUOKGJwI7OBFZC4U4lrupFcSbnaX6+YD2rpGuNUN23iuOIV3B8yQquS7KSKkZTSlbweskq&#10;wSJeyHCIH2SNiu+S3P238iY86jfDb4b/Y3j/jaEGNbADQ6EhNAEaoolQl0DZqb5Q+aKMyHlWSOav&#10;5xR3raZX9a3g2ei/RbqM65Itp4plK3iVdIUwJF1Os0kfER2SuZxRye28MfFs/oRHAQc11O9/H9io&#10;odbXFxoDMdCEjYOmqDTgxucDO6XiJSOt7lkpqWW9gNq5mkXvX067KFvCNyuW8J1oEsUSAVEsp5kU&#10;jzNt8vs5DvmtPJdspmBMdo3ilnsS1O99FxpQAwc11Pn4QFNgMAiwsSCIwgM/Pg94KaWv6gi1m5XZ&#10;TRs0SsdqXnn/MpElXyTwBhcJncpFglS5mK4dXCBaBudy7AO3yKMDMxSXYqpodGCSOjroSdCAGhpR&#10;Qz1qqPfxhpaAc9COjQFhFA7a40ggSC7e5uKZW6xM7pOKfOFaYWnfUjZTsZjeqFogdCDzaTJkPkOn&#10;+jnborqd51DOUJzKKapTOU5zqEaLHYgn/c/QcPRLaPQ5Ba0BgdCJiYLuyBToissGYTJ1W4BnbDUQ&#10;6zeq81pXSopF8+Qq+YMsDjJHbNPcyxJr7uVo1D/lWtXTBXZkiupAxovtakeJTWPxMGhEDdz9e6AR&#10;NfC8T0J7QAB0YyJAFJUEojjiTk8y5XkHnv6ET6xb4ZD4j6up3XPFdNkd8kXkJqlFe4PUq5vJU+qm&#10;ySO6y4VW3VixVWsvtepGyqw6Q5lF70lvDLy3hmbvE9Dh7w8ibBiIoxNAEp/+SpxCfirCl651ElkL&#10;LSTefzhFHbcZFZJpWg0yVdCov5wvNFwqkBomCvUGF81ssJaah4zlZoOuwmxQexhw3xq4qIHv/T10&#10;B/hBPxYLsui4HXkC/rn8AmldSqAt9REZDztJ9Xf5Ra036sr6r9CrkDFancFRxDfaqCKTlYaYRkpM&#10;xqFyk1FDNxmVdJNJUelZbwxNn+8BHmpo9T4OvQFnQBoaAoqYmG1l4oVnSlzm6mAa5bE8s3xOTGLd&#10;FFIE13glfWMsuspaUWMYLuGa9SWdFm2Z3KIpHzYr6cNmRdWwWYLW72G/MrR7fwd9gb4gDzsHytio&#10;F0hi0gZyIX0Jwec+UBGpP8mza6Z7yfxLrTSRvaFcaahhGFR0tkVRIbDJ6P02aaXW1s8YsonQeqoN&#10;1i4PA97ed6AZNTShBqH3MegP9IGB8MDXyPnwLU1C/Jo2OXVej8+c06cX3FRmMK9KcpvdXYW9I/zS&#10;QYRDH5LUsKy9DJ6zm9Ht7GQOOoVMnbMdrY2pd7Qy9XZP+pWh0/tbkASdAmW4/ytNLPapLj5m2ZCU&#10;9MiUir9rxOVPa9MYlxQ5Tfa+gh59B21A0Vw+1MNhWFtZbFdzTZubx5K6ubUadyNL4+KytKNcls7p&#10;SdCEGlpQQzNq6PY+CrKgkztIhN9LXUzwuiEuYnEkMfZnGy7xljWJfM2Ar3IjWTyTnNyNiIoU/cJS&#10;fVsT3drAqXHX1vEmati9E0wOMl5Tpx5nXdS4a2u1Lk96a3gPWo5+AT0+R0Bx7vttTaTv1lB0wJop&#10;FvPYnhB2352YcMMVn/uDGVdp12dw9SpSl1xWIO/qpep47WUWZlOlu7yRPVnKFV4q5g1MljYiExX1&#10;6vFKtmbMk6D5g3eA/9Yg8jkMg8HfvdRFnHpmjDyzbI3xfziWEHBnKir++uR5ktuRUmEaSWtQ6bM6&#10;+lR50lYZRVMnopnLhWUuSitrMr9NMEkWSicobepxaot6rJincXvSG4PgH++B4OgBEPt+DUiI1/Oh&#10;sOMb5oiTC66oU3NTsadnb2DP/3A1Jts2kViuc6bWS83pwo6hbEmjOk/NUBSYisQ0J6mv2p0jbnFn&#10;S8QukkQ3mt+tc1LataOeBC2ooRU1tHt9DtLTh7a1mMObRuzRVUeo16PLkd/c+TfG5/ptTIx7JjJr&#10;+Gpc6cBkMrvHhW9rtqX3s4xZqhIdaThXTbFlIlUOoqbJnqHrt2XoDRbSoMGSKzFYPQn4H/wB2lBD&#10;p9c+GDhz4MUQ5uCGJeTQwkTIF3dnw/ZNz2FOXZoLjbLcCc9AZqOL+36Mvyi4kixgT+JE5S7CINlO&#10;1GdYySaCjT6Ct3NNeKfImOoyGIhmsyFTN2L0JBCghvYDf4Hebz8Fld++TeO5/SujgZ/N/Rj40Y37&#10;AV9ceRx6cnQ+MtzwICpNdi+KKrwdw6q/eb6lcjq+h3ItSZ4xlarGTeXoUq6W6ZKvN2iT/9WjSZrR&#10;qVOvOhC8267xJGhDDR2oQXzsk22d/183rGc/fnjZd8/s3RMfX5k/e3h0NcTPuBIW+1926jSo6cSM&#10;4zju5dUXdlpxO+26Y9et6+544qostxAOCfcdEhISjkBCIECAQAgkJIQAggg5CIRAQgIJIIfigUgR&#10;kEtEHHe1K4JHBBFEMIBBUZ7+x+n0LXnZF33xefvMd+Y38zTNBlKqXwQyz00FCPj6gFLmk0A5dSJE&#10;EzFO0IU/pDaEj6c3EMfzdMRHYi3pkbqeNHG5Lvz3vnpTgOybzVB1YBc0WP/NeMX1r7M3HXb+a/zo&#10;n26/sNvXu+hidXUZ7dm85ENQvfGJFy14s/Jee+VlzniX0vW+FeQngUriJFaNn4jS4CfoGvwkS02Y&#10;FNQSHpepwp8oleFPzteYAuS7N0P1QfP1Vpudi/+03zF579CW0aljf+ldtDt4ddXZoeW9u5/6nQdJ&#10;supOL1g5nZm94C5gzKLPUqY9JRF630r802AF7im+GvuUjKArsE8zFNhn/CqcvkSO01dUmgIUu7+C&#10;+kM73l613f781oEvxvTf/6Fv4fi3Hav2Fq3gjFKDS6AUUJGFayg6561zRuqiCy/ulVth5Ev3EvwL&#10;LxF22l+CmcJIQ6bCy4OnyNLgqQRp8HSaJGSaKw55kS8yBah2f7neenDzXN+hz+49+fPnN1//9MeO&#10;Vcu9reBwQg2nXKRgH1QI9hHcjw7xaaun0mhLjllRiyg+4bWrMPQVujBkzrsoaDagOHAWUxwwS0BE&#10;FfvPURGMIv851hlTQN3uLwyde8x+/XWLWf/87q+urR7e2QbW+9RgdVICli4FYBnAAStCKljH0tZs&#10;6VGr9mn4lVMszBIqO8jgyg14g87xW/Tm+S76830WQxA4vvcikef9Jobn9SY+xxQrbdvN7g19aTY4&#10;s92s0/iPra1wZFctWPwggaMnCuCoUzYc806B45g4OEmKhF9iwj5a00LW7BID3jkw/FadUnxWXdO8&#10;jO5pnkYvpqfRl+lhDGSijRgEnulujEgzxd3OTWb9dz4363i3Y1ML/H2bCvbtEsP+7/Nhv0UW/GTH&#10;gINuFDjsSwKLECz8jA9CWvzAKsobbMieYB/rAY4Ud3Cmnl53o7qto6mu614I3ziX9UCq8zrGJAP9&#10;n5l1PNhk1rS2bZMSvt4qhm92CuHbPWzYcyAJ9p6IgX324fCjKwYOePojLd5gEegBx4PdwRLjBlah&#10;LmCLdQZ7HAocw5zAOcwRXMNOgXuYA3gifEwCnF3bIPu7ryHz6I+QZm8LbBc34HgEQJY/EdKRCZKI&#10;aetxFO77yOQCI4Fd8hYrKFvBnBWvYGQIpXglVItoE69gO0QruF7RG8JA2RxpqGw66lbp05jR0knK&#10;2Ib+3/C/1GC+DTjf7QI20pBuZwMcZ1fI8fAHrh8B2CFUSEVeQ0Is531MUr6RyCpZwfFFy6HFkmVM&#10;uXQ5VInQSZexFyTLuGuS5bA+8TxxQDwTOSTWk0dEE5Q7ZQ+pd0UbAS7SwEUaspAGtq018FEukIf2&#10;BYFvGPCCYyETz4CU6Ow1WoLQGMUsWSbkSJZwZ8qXsFLZErZGtoTTIdplS2Fd5QvEm+UzkQPSZzHD&#10;0gnqbckD2pj0ngkgx3wr5CAN2UgDx9YK8lAoKHT3hkIfLAiDyJCDS4KMCPZaUlyekZJaskzKlhrw&#10;BRUGnFhuwNXIDWENcgP+cqWB0FM5G3mzQh8zWDFBHZE9iL8jG0sYrRih367cCPCQBh7SwEEaeDaW&#10;UOjkCMXunnDWBwNFQZEgxNGBQ2R9YFJyVxOSzy5Hs6WGcKF8AV+meI1XKOYJOsUr4sWquYgbVc/J&#10;/fIJ6rD8QfztyjH6iHw4caSqP+mWYiOfGvhIAxdpEFifhGLHU1DqjoYynyAoDSJBMY72IY/INGbF&#10;8JZSE4te0zIks1F8+QzpbPU0qaJmKlJT8zyqtVpP7qqepAwq7sffUowl3lIMJw1X9zGGa7oZQ8qN&#10;AB9pyP3OHHKO7geh9Qk452QPYvRpkPoGgDSY8FGEoxiLiSkGQTRnnp1QMMNgivRxXPljcqFygixV&#10;jceoVA9jz6t+p1xT3Y8bUo4mDikHkbs9KYOq66kDtR0mgFzzLZC71xx4SEOh1c8gcrIFGdoVKn19&#10;oTIY906GIy+JiYnzxdGZM7nxec/YqeceMbIq79PyVPeopZoxapXmDk2rGY2/pBlJ6NP0J/drulP7&#10;NdfS+jWXmDfrLpjgU4MAaeAjDUVWx0CCsgE52hmq/bw+1ASHvFXgIhYqibSX4mimvpiWMyFILfot&#10;M1M2yuCphuhn6vsTpNo+eq2uN6lFeyO5S3s9pU97hdmnvZjep23O6NU1mQAESEMe0pCLNJRYWYAM&#10;ZQXVHo6g8kO/U4cEGmrDCK+UxNgpeXTyY2k8+34Ro3CUn1Hez+KoulOEus7k0sYOhqLpSoqu6XLq&#10;lcaLzJ7GloyexkZWT6M280ZTXWZP40b+2yBAGkqtj0AlyhKUHg6g8Xcz1mN8F7T40Jf1pMhntdG0&#10;h3Iq625ZUv5gIVPazWMrr7D4ugvMouYWZnnL+XR1S1NGW3MDq7u5nt3drEYos7qba0wAeUiD8D8N&#10;IuvDUOV8AtSedh+0/i7LjRjP+SZC0HRTBH5SFxX7mzI2fURGF/aeSxV35LNqWnM4Oh1b2FKXWdam&#10;zqy+oGI3tSmzOtsU2V1tck5XWwWnq1Vmgk8N+Xt3gvDIDyCxPgTVzsehztPmfWOAo6EZe3q2Fe+j&#10;byUFj58nku9qyMwBRbygS8oQXSxJr24QZulUOfzWquzi9gpOxaVyTn27lHu5XZxzrV3E7Wwv43Ze&#10;LONev7AREJpv/tRQcGQflNscAJXzMdB5/bLa/G/26+ur6QQL4HjUUdeje9bZAdey4ziD4DhiQRDp&#10;EQKSEEI6IUBCgAgxkR4CKCAlCQm9ikp1KII06UkwIrBYBpRVsQDqMB4RQQUXFEES7v7Onj37aP6B&#10;ffic+3i/D/fluh+bbfE8PtnGch3v4NAet/gEDtYFRPVWBkmVpRF5TYXRZVXZsbXF8sTmArG8M0dc&#10;oMgSVygyJM2KdIlSkS5WKTLEXR2Idl3+05CGNGSYGMFFW2OoOn4Y6olHP7UwbN+1M+0nlN5Oz7s8&#10;KQ86WCduN3FF6lqBpK0iNPdKiai0/NzpmoKs+OZ0uViRkpLVJZaVdCXL67uS5J1dySkKlThFqZRI&#10;VZ26QCrSkI40ZJkYQontL3DZ+ZC2iWQ230a3mFYyrF92e9mO9NDI91Re3L42v0hFIy+5sTY4p6oi&#10;ovhiSdTlrHNnroqzE5Sx6XL16fTC69EZ1eqozA51THrntdhUhSperlTq8r+GHBMDKLP9GWqd9y+3&#10;kA996KSaTqrpZr/3062Gb5KJd7qZfteVnIjW1oCk2kZBVlltaFF+pbBKXhLdFFcYpxDmS9Rh+Xnq&#10;0IIKdUhh27XwfIVKmK1QiTIVSl0gDWnIQBryD/8El+yMoB6793Mb2fh9F9n41T+o+8bu4S2GBoiE&#10;vn4GR9HNCmtQ+idUtPMyzl89dSGjLrQyqUrYICqP6QgqTVIJynJU/PJLSv6lFkVQmaoz5IKqM/Sc&#10;bpC+ZR1kGupB4eFdUGlnsNKEM/yocDOcuuG2e3yQuOvRE0fzO/cJePUgjd180zOkuocTX3yNm5aj&#10;4BVKW0/9eroxpC6kLrKFdyWhPbAuqz2gvqwtoOFqS2D99WZB1fWWU5fUrbpAhv46yEIaLpp+DzV2&#10;P3xpddk1e81l58Rt7LbR0WM7h547mvWO4LEdD8neV+4xgsrueMfm93Pk8h7/gjh1QFmYkl/D6whr&#10;9O+Ia/JTZDT6KUsafFWN9b5dvXUBrb31gY09DbpAJtKQgzSUmm6HevT2BQVu63Sfo97zYfSm+384&#10;7rj1ysWka5zg1PSMyPz1KZVf+JARkzbkKU0YZOUKb3OKT97kVvr2B9X43DxTw76Vdpl1p7ia9Vt9&#10;lfdgbyWn71aln/pmtS6Qrb8W8gy/gwpTfU0zWu+D2mHzy3sWGx6MH918exrzY/eUq2nbJNmpdoLm&#10;XvQHJTDzBVWUPEZPFo0wsviPmec5j3xKvR/xyz2fxJR7jsjKmKMXSpnPakuYz9XFXk/uFnsPDZbo&#10;ArlIQ6HRt1BrunlBgd705taRdcMvjNbfmbbY0j2L+bl91sWqbsYNX/rWzSt3msCXvCFERU+6JZ2a&#10;IKb7TlDyPCeY5xkT3AvuE+GIhPOM15nnGJMlBYzJ+nzGmxt5HhMDOkH+lm+g1HDjylWTDTM3zL95&#10;Ovrtqt+m9m3snrf6e8cC5kDDAg5d/hFLypvH+qTMOwvOzGFFIXPYBO6Mi4z1lpjpMUXPob9h59Le&#10;8HJpU0LE2RzadFo27e35LNrb6gzau2adoBBpuGyw9pPyl9W/3/8zamBy+5ob84c2dyzb/NigxZiW&#10;azCYfI0DRaZx8InTOAjCvzgIAz85xvrMOScxZ12l9BmynPreI5XynpNKfn8ylTwTLifNxCKkMtJs&#10;bgpptkiqCxRtWbNydRvq6a31qLsj61E9c7vXdS4f0W8Aa8NysDHPBxtHGVhT4sCaFQ62gSc16BDO&#10;kr3Ic8HxNP0jNp4yT0ggzVETiXPMRLc5TiJhLjCRMB+S4Dofddb1Y+JZ/EdZvC5L1RtQj1RrUAOD&#10;a5H9f0V1Lu/dUAcmW8vAbE8emJnLwAwTC2bEcDBnngRLP1+w5nlq7YLoy/Zh5C9OQuISLpKw6CZy&#10;XaRG4Rc9olwWWVG4RX8Rbokvwi6FRzovRev0uBmFGuhbjep+uAbVtqK3+goYbCyFvdtyYd+eFDA2&#10;i4X96DA46MIDE4oPmDGZcNSHBlb+JLANIIA9Dw9OfBfA8bFAEDgDWXAc6AIn8BQ4go8AAyf4GODr&#10;NHgNhboxuBrVNrYKdRn+sroEdmzMgV1/k4KBwRnYfTAEjCwDYK8DG4xxDDhIpMBhKgGOMPBgycSC&#10;jZczoL2dAMNyhONsB3Bh2wOBfQzIbDTQ2XbgiWDp1Nu/CtU+jELVvEahiuBPa7Jg8wYx6H8XA1u/&#10;D4Yde7jwwyEv+MmCDkZ2RNiLwYPxcWc4hHMCUzwGzF3twZKABhs3O0ATbcGBaANORCvAEi0BT7IA&#10;EtECqDpBpN4mCNupD0EHjEBgbQ5hDvYQgSNAGNkDBB5cOOEXDGxBFDAi41eoZ5O0ZLlYS8oTa4kl&#10;yKxGNIi15A7xCrkneYUykLzoPpQ8z7yfNOM9nDTl8zjxld9o4kv/sYSv+X/DfxtESEM40hCMNARb&#10;mYPQ4RiIcHgQkhgQgvybPE4Q+PKjgCmMX6HFJ2spMomGnCvVkIqlGnIVolGqpSgkWkqfREMdlHzy&#10;GBJ/8HognmYPJ7/2fZo8zh1LesF99lUQpbcRInbqQegBQwi3NIOYY3ZwxhkHMW50iKT7QhDrFAQE&#10;ioAdFq9lnBFraNKUZUq2bJlSJF+mVCEaZctUlUxD7U/5zBhM+ZfXkPQt+4F0wu+RZJw7IhkNeCZ9&#10;qgNEIw1CpCFsvyFEWphCLNoWziKnH0+gwmkaGyK8+CDgCsE/OE7rFSNedk+Wf6Fmpn2hXkxbolWm&#10;LdIb0j67K1IXGH2p85535e/Y/5S/9nsoGz/xRDYWOCob5o3JH/DGUr8GYpCGSKQhHGmIOWoCCXb/&#10;JnTOo5LOEwCAt9Nra9pXb8uZ2poZt3baXtHWTFNSPV9qNSplaoVHeOB94IEoCigiiIgIKIcgcgqC&#10;ICgoWOqYJ+WRt5KuHZapZWNl1/TqNdN+97f9sX/SH5//P+6A4eMNivwvABoyAuSGJYHM2KyPmLT8&#10;D9EExruwQvbbUE7Zm1BJ2etQTdkrlKnsZdhV7ovwHu5q5ChnOWaSM58wzb6bfJt9C3OHM5ZymzuS&#10;OlvmDHTYCAjQAQ8d8uE/AobHCcDyOQNY/gGAiUQBGirhD1I07j0Ok/dbEr7oZTSFsxrBKn8WXsF/&#10;GqHk/xpp4D1BW3nL0Z3lyzHDZQ8THGV3kv/NdaTMlo+mzvAG0mf4fenTToE86EBydQE50IHqdgiw&#10;PI8Brs8pUObvB7jIkI8lqJh3tKi018Qk4ioWV7iSmMd+HMPgL0XxhAvRMuHDGJ1wPs4ieBDfzp9L&#10;uMm/nXSLP5U6wx9Onxb0Y29V9GQ4RF045wAZOuRCB8LBPaDI7SDgeroBvq8HEPojgAB56X05KvIN&#10;C415XpCQ/YSILVjEEln3k2n8u/Ec0Wx8pXgmQSOeTqwX30pqEU8l3xBPpEyJbmKnRNdxU+KuzMnK&#10;X7ImJW2fAfKhQx50IP3re8B0OwB4nkeAyNcdVAZ4/16JDPhNhEKt8tDxT0riMxZo6Xn3SDnFMxkU&#10;3mQKs3IsmV81gpFLh1L00pupVulAWpe0P31c2oObkF7LGpe24MdltuwxmTXHOUD56ktAhg7kA/8A&#10;pW77gdDzMKjyPQHkAafey4POvZKhglYq0VFL/LiUudK0nBkanj5OzOMN4uiSG+kceW+6WNmDVSu7&#10;MuqVnbg25bXMQUUrflTRnDOqbCSMKOuJI0rTZ/z/QIHtBhz4PiD2/AHIfeEfVQEeb9VBPs+rUYGP&#10;FWjUfFV8/Cw/NWuiJJM2SCWV9RILJNfwTGVbJl99NUuuvoLXq23ZNrU1p1dtIQyp60lD6jpIbe6Q&#10;WvcZoAA65LtuBTTYLlAO3wskXgeByvfIh5oA99e6oNMrOtS5RS0aeU8VF+2oxOCGyjMK7MwcTjuV&#10;LGnOpasaCZyaBkKlzkTQ6IxEs66O1KHV5w5qtXmDWjV5UKuCKPOdA1ToQIEOdNjfAR/+TyDzOgA0&#10;iMPvagOOvagL8lg2orznjejzszXR6DF5MravAkvp5OLZV4pzxQ1UarWBzNRpcwV6TZ7CUE02GlTk&#10;FoMyv98go/QbpJR+veSTgVpnANXlS1AAHRgwVyCEfw8UXvuAFnHobV3g0WcNwSceWcI858xhZx0G&#10;dMSQOjG9V5pGbhNmsRq5RJGhOF9VTaPXyigcYxVFYqos0JlEBVZTBdVuElBv/I+RT+2r+xxAc9nw&#10;6cCEfQdE8N1A5bX3ox5x4E194I8rTcFHF2yo47etwYhxU0R4ny4+tUOVkttchSsxCXMqNJxcZVUx&#10;tVZYyKwvpwnMXJrKzC5sMJfSO8yswl6IvaG08Lrpcz4dqNCBBfsGVMJ3AY3Xng9GxL6XjYEHlpuD&#10;D823hvw0feWSz7AlHNVrjMW0apNJFiW2uLYKL1AIiQohJ7+2lElvYDC4TXSGtInGMDRRi1ubChjd&#10;jTRGj6WwqNdML7I3OAMKoQMNOnBgO4EU7gq0Xrvf1yP2PLdd2Puo9dK+ex2BhyfbLv480IwK7TBH&#10;JzfXJRKM2rQitSqTJ6nKkXGFuTo6t8Ccx2LaiKyKZkJpjS2bbYV0WQms7qZcZo8lj9nrFKBDh0LX&#10;LaAMtgPI4d8CvZfrWwti18rVwF0LHYG7Zu0+P4x2Bp6xt4YGt9rQiWZzfI7OiKHLdNhyQXWWlCkl&#10;aMkVeQ1ZfLoNy+M1p/NVtjSBxZom7G7C8robM7k9jVmcHosznw506MCHbQcq+I7/GL12vrYhvllu&#10;99tx//rZvzkGfj44aPc/1dkZjLS1hcfXNcfgVY2JNFF9Kpetz5DQNHhNtoJoSpVSG5OlZU1JMkVj&#10;ktxsSVR0N2Ck9oZUEUToHChyWQ+KoEMF7GuggW/73ey5bbUF8fVij/eW22Mnto2NnobZB/08Wq9f&#10;utjQjYqtaUfjJC1xlDJbErvIkiImmbDV6Xq8IVFHqY+r5dTH6eXGWEN9XWxdlyGhtl+fWN1Xl6R0&#10;DhRDBwZ0kMC2glq3re+snlt+7Ti96cGQ+wbH9JGvBhye+zomEO5Nw4EBtQPBUXJ7GJbfhSYz22NL&#10;yK2JQlwzRpFoxdXENJFro6yluiibVItuNtWgr3Room3D6tj6mzWxRucAEzqUum4GCthmYDq66XXL&#10;yY1LN46tm72ze+3I3NEtPXc99lyd9T5udJz3U41fiqgYCUllDYaRCvoiGVn2aF5Sd7wkqitNEdFF&#10;ABsg5N9ShneXKMN7JPKw3joZyt4uDbNPVEX+Mi6LbBmTOwNYLn8G5a5/AZr9G/9o+mnD0y742nuO&#10;7WvG5vevu77k/tf2Re/djQ/PumnmzvlW3gm4zJm5mERzBGVnT4bQMGModtRolCBsNFl0eYwgDh0v&#10;FoVMiIUhU3pBsKONH3xrihc6PM2/PDAtcAawt64D4u/WA8PedW9aYF8sDm1fM77gsubG8qEN7Ssn&#10;t1lXfPbqn5w7Lnt8DlG+5BdKXzifQJgPyEy9fyE/eg7JQM2FlYbcT+AEP8Czg+YLS4MWBKygRXUJ&#10;cqmJiXzUV4ycny1G3rvDdAZwoYNi59qPFtc/rfRuXjPhWL+mb8X1i2svjmyyvfL81vDqzEH5i59P&#10;8le9/RjPvVGkZz4Jac98cTFPz5JQT/2pyGdBRReeoxkBqxiG/wti0fmX/2W+zqKaPvMwjv+t9kxn&#10;dHrqOta1HkFFrYCgrAJhDQQISNhCgIQEQkggO9kIEJBUQARBCQJuuOBYRdFxX6p1d1RgUCwKWNZR&#10;60KRTUCe+Z+eXud6Lj437837vfw9eTmB/TsNtN8PZtMGzmQFDP5bTxtoNgslM6fi0DdE64VpRMO9&#10;L4nbz/9CXB5Y+eXpkQ2zakddllWNbrItGXXzyBt1D9KOeESnjXjwuCOeIuaItzxshKqmD9N1gUOR&#10;GbQhdob/kDCDOpyuow7naP1GijV+I9Vq39HjKt/RM2ahajrRWjeFeHxtKnHr8TTi0sgson581V+P&#10;TNrOq8IGyxI42OXB0UMLp0AxnCN4cImPgWsSY9JDFDLhIw4ap8kCxkLl1LEoud8YW+47LpD7jMtl&#10;3uN6qdfEDxLPiV1iz4lKs9pqCaLh/BTi1t0viIst04g6zP3iMCymV2LN/GKss9wCGzstbN3SsJ7K&#10;g11oDDZEMeAUR4drQiAoif7w5fuBluyDUIE3IgWeiBNQkJjsgdRkd6Tz3ZCdtAl5ZjXVE8Tt61OI&#10;S41TiBPtXxA1mDW1AotnbMfy+blYYaGGlXUqVjtzsdaTie/9GbClB8OeEQDHSD9sivYBJcYLPiwK&#10;AmLdQY91AyN2E5ixrmCznMFnOUEc40QOJXPuXiaIKw8I4mQLQdS8m0qUY8bUQsyZbsCCuSosXirC&#10;d1YJWL4+ChbOm7HKPRBrvKmwpvrALsATDoEecAlyg3uwK7zoLvCjO4EW4oiQEAeE0zeCSbcHm8Q1&#10;6+otgqhvIoiDLwiivJ+Yko9p0zLx1VcKfP2NALO/ZWPesgh8u4qOxdb+WGbvgxUOFFg5u2Gtqyts&#10;3Jxh7+4IBw8HuHhsgBvFDp6U9fCl2CKAYoNgyjqEkcLNgmDu10hYMhcx5F3NcrAG190ZPF9vcOgh&#10;YEUxEZ7AA10kRIBKAr8cGXyL5PCpIB0gHSOdId+ukh7I4NciBa1VOkZ/IRkK65D0h3dKfovqFvfF&#10;9KWZ83/RkPJnA4tsiN+4Dknk3uT7eIEXREd8BBNRbB5CU4QIVEpANcjhu00BHxPpgAK+x0hnFPC7&#10;Jgf1vhz+T+Sfg1plo6EvZAOMDum7yE7pK2a3pJvVJ+kyA0Kygbd4LmLJBi659VJcHSDy9oSAFgQe&#10;IwqxcVyEJwtBl0kRkKkENT8dfrtU8NunAvVoOvxPpYN2KR2Bt5WTQY3KsZBWxSCjTfE+8qX8FbNL&#10;3h3bI2uP61OYA9GcvyORbIhbswx8u7VIc9kIqZcHxDQaBJsjwI3hICZRiDCJDME68j+jejJgh+Yz&#10;rVozEXhYMx50Qj0WfF79iX5D9Sn0kWo4rDX9Q2Rb+mvmS2V3bJeyPb5X+YzdpzLnj4akRXPAJneW&#10;cP1qyJ3tke7lBmWAPyShDAii48HhChCdKpsIU6vG6Lna0eDtuhF6hW44pEY3FHpMO7j5X9qPYdc0&#10;A+EPNL9HtKrfMNvVPXGdqnZ2j+oZp1fTlNCnNQepZAOfbEggG8S2VlA7r4fO0wU6f1+oQkIhiWR9&#10;TubwP7FTpMNRSvUgIytjIKxA3x+2K/MDY6/+fXit/l1EfcbbqMsZv0Xf071hPtP2xL3UtnG6tC0J&#10;3bpGXo/+QWJ3pjlImz0DyYtmI8lqKRQ2K5HhbI1sTycY/L2gDwn+rIqIHhXH8Qb5yeL+eJnqHTND&#10;/ybSmP0qckf2f6OqsnuZh7J6YuqyulkXMrvibus745/q2zidGU94XZmPE7uy7id1Gm4m/5pjDsRk&#10;g2DhbKSsXAK1jSUMzt8jz3MjjP7uk1voAaNZ4eEfVSz2e3Gi6DVfrOxlq/VdsTmGl6yi3I5YU05b&#10;XE3Oi/gfDc/Z5wy/cG4annGeGJp5nYaH/F9z7iS/3HJD0JF3JcU8SMgGIdmQumIRMmyWI89pNQo8&#10;7bDN33WsgO47aAwPeZ8dw3ql5vK7JSJZe7Iyo5WblfOUk5/XzCkzNiXsMTZya40N3HrjI94148PE&#10;R8b7/HbjzZR24zVh29aLohf5Z1PNg3TWdIgWzILUciGyrZch32kVtlNsJndQHYdL6JT+Igbt9VZm&#10;RLchIaFdK0xrkco1jSm63IdJufn3E4sK7iZVFN7m1xTe4h8v/Dn5QuENwZ3C6ymthZdSnxeeS2vd&#10;dlrcuq1O8kuROZCRDalkg8JyAXKtl2KbkyVKKWvHd1HtP5bTXd/uZPj2ljBDOgoSWM9yBCkNGonq&#10;nkyVe1OUVfBTytbtV1NKiy8Lq4svCmuLL4hOF59PvV58Nu0/xaclLcV10paSY7KWklr5U7MgJxvS&#10;yAa1xXwYrRejxGk5yilWo7upNh+qgh1fVTI8Ok3RAc93cCKb8vn8+4Y05c8aheGyXFd4Tpxbciat&#10;qKxebCo7Ja4pq5OcKDshvVR2XPqw7J/y5rIjiuayg8rmnfuVzWXmQD5zOsQLZkJr8Q/kWy9EqdN3&#10;2E1ZMbSHuvbtvmC73v1hzh17o72elseHPyxOSry1VSS/ki3LPqtVF5xUZpX+KN9aflRWajoi32M6&#10;rDhqOqg4a6pR3jHtT28y7VU1mapJlaqmcnOgmPm3Pxr0FvNQaL0Au5yWTFRTlg8c8Fv15lDQuq7D&#10;YfbPayIojVWxYfd2JnJ/KhJKz/8gyTyZnZ5/VJdRelCVW7Evvahyj6qiqlp1qKpSfapqt/p6lUnz&#10;uKpc87hyp6ahskzTsNscKMkGCdmQZTHnf3zOV1QTdh/G8T9LxYFABUFtS0UsQ0AIeySEMIIhEAgC&#10;YWUAypY9wyaAlI0sJQkJCSAEFQQUcBbLEgf6SqVYtY7XgfUoVKuW+muO9+bic/mc5wvVplrQYrPj&#10;E99J543IfdezbrL+gx5f4/lOKm62PcRnvDWcOdoQfWigKoHdU5ZaLizMqj/Gzm9tzi7nHslu4NVn&#10;83l12RJeTc4Yrzpnllf1xTVuZc61Nlm+NCRpq0HRrm+g1kQTjtpofxA67fizy03nicRT994JsuGt&#10;476OU6Ig74s8Jn24JSqhrz4+W1yVXMotS69rLGK31uQV83/KrRYczj0qLMvtEpbmDQs5edOCkrwZ&#10;ASf3ajsnd5YnC6RLG5K1VaFEVx3qTTSAa7P1nRinvdTrtv3RKdKOhQF3/et9FPsr3YHkMSEjdIB7&#10;IO54S1xWe0NiSUtVak1NWVZrWXF+e1FBuSi/oFGcVygUswv7xTlF46KcwilRbsG0MC9/RiALZEgb&#10;UqQNpbpq0GjyDfCtt6x0YzWen3TRfDDkofm/IdcfZ/q97C5JAkjDXWHBfcKIGBE3OqOtNaG4oSG5&#10;+nB1ektBeY4gk1PcmVZS053C4XYll0q6EksvdCZxJjpTSyZF6cXTQlkgU00Z0rU3w2HdzdBsrLra&#10;YaX2ptdR7elpZ9XFUSf1myMEvYkhss1Y/36PAUkIrbubFcXvOJjWxI8rrDqaWFncmNqcVZvZnliZ&#10;3xn7U0V3TGVrd3TV8a6o6tHO6KpJcWzFpCihfKpDli8NWdqboHLnJjhmrPKx01Ll1Un7jX+cxa6f&#10;v2ypevUCfuflUZLl8DDVXTJAC+g4QT9wtCcipVYcnV8miK/IbUtqTG5J40U3skWRR8rFEY0t4oim&#10;7o7w5hFhRPOMILJhWnCwRjbIljbkam+E2p0bgGe04V0PRvn5oPXa3y9ZKM5NmKtMXMHpjF0iYvrP&#10;UVy6zgb4cQdDwo+cYiZWSCLZhcejy9LF8fWxguRjEfxsPpNf1s5ob+IzBJ08uvAMl95x7RiTd60t&#10;vGWWKwvkqK2DQq310PDDOhAarH170lTp0ZiJ/PzMDrmrs6YbL804fDs06ba3d5yMb7/o59N8jsao&#10;OhuaUDzIzMrqjyhJOBFVHSlJaKL3ZraG9nJaQySNLSF94ubgvuGm4BNXj4T03GoME801ywK5quug&#10;VGsdtOgo/dOlp/ByUE/u3oQqujG3FV25bbR+5JbtthM3nPeIZvdhW6coXjW/7A/lXKbFsC+EpCeN&#10;0QsPjIRXhJ2JqQ06k15PO1tcFzjSUBs40lETMDpYFTA2UxlwdqGS1j9fIwvkq66FSk0l4G2X/6tv&#10;B3p4fgOam12DJu6qoXOLBmsHFq00uxZw+m133Ozqb3nuK7tBoeXOUg+kzPgnR03S2GETYSWBvxws&#10;959IKd8/UVjuN1VX6jct4FBnBkp8Z6aKqdMPi/wu3efIAoWqa6Bhi/xnkTpaGFyDbo4rocm5Nej8&#10;w+1yQ4/N1/U+dtQQPCLoNT10s6y4T3QtWCT5pS6QWdG/UuLpd6jpAXeC2NQ7EXm+80l5PnfzcykL&#10;1WzKb7xsyuLJLO9745lev9/P8L79JFsWKFNRhGMq6DeJAro5qogmphTQuV/XosHnugq9S5hNwiW7&#10;7c0vcYaVL/C2hc8J7unPXPxinrrR6U89ov2fkBN9nvqlej0NSyP/PybN81lGqufz0hTSi8Zk0ktR&#10;EmlpKHHfq+lDpKXHCbJA3Xq5P0QIzZ2WR5OX5dH5G4po4E8V1PN29xrByl715hUrncoVO5OiFQeH&#10;jGVHYtwyjsp8iw8JfEuI8FkmRnsue8d5rAQkuP/FSHB7Fxfv8j4rjvC+LJbwd2OM8wdxtPOHwSj8&#10;x2sH8R+vf9XrNoRuSxCaGpNDF6bl0el5RdT9XkOu/dMu5aZ/9mhUrprtLFq12JuxamUft2rtxlq1&#10;9ab9a+/v8y82xPMzgUn87BHuApRIZwiIdAJGJBZiIxwgI9wOSli2UMeyAT7TBk4zZJnvRGhmCKGL&#10;V+TQ4Jwc6rqvgLiwReEIfL+hAnZvLQDDnelgbBIHpjYsMMPTAEP0ASsvEthS3QHrTwBCoBN4BDmC&#10;d5A9+AfZQViQDUTRrCCZZgHsQAyUB5hBs0xXTyF0+QJCQ7MIdc8j1PZaCdWBqmI5aG3Ig+800kBX&#10;JwZ2GzJAHxMIRnYUMHbaB3tdXcGCiAcbEhYcPR3AmWwL7l7WQPayBKqXBQR5mQPLywxiyKaQQjaB&#10;PE8TyP+qn0cROjOJUM8thLiLCNUuy8lxQFkxB1TWJ4OGehRobw+Db3X9QcfQC3TNiLDbkgCGtlgw&#10;drAHM6wtWOGswc7JAnB4c3DBm4EH3hS88SawH78HgvFGwHIygFiZRsYRklxHiH8XoboHCJUsI7ks&#10;QEqHQEk5EpQ3B8OmLVRQ30YCTR1X2KaHg+8M7OCHPdagZ2IBBnvNwdjMDMzMTcHS3BhsMUaAxRgA&#10;AaMPRMxuIGP0wBejCzSZIHirGlB1tIBopCOd6IOfvTn4uTiCL9kdyAE+4M4KBOf4UMBlMcCRwwSH&#10;WqmjUh1McJQwAXuaCbjzDMBNMcDpNgPwD+hAeEZfdX8Z9jfpVdgy+XXoa8qb0CWftyFfAyFbVYH6&#10;vRZ4SBso5vrgL23wJziAn7TB258CREYgEOLCwClT+lfMAscaqVYWYIUswPWywGlAaowJ+AkmOM8x&#10;gXCfAa7PGJ88XtDfeb6iv/mP7/qMavpQ4zje3tvhAMQFigrWUXFUKhWrlioie28SVvYmCeFPSAIE&#10;CJCQBAgBQkjCUkDgACpSQHFeigupAqJclKIoKHuoLVYu9rk599y38cXnPG+/z8uf72zUtP981Hjg&#10;G4Mg0swUgq3MwUPfEHRgF4QdOQDh+s2L9nSGoCBf8I5CgStN/xsXDydERHDIJoGDmgQnyongWEuE&#10;k41EcGojgFMHAZwfEMBlEL/kNoZf8JrAvfGdxk0HzGLHguaxI8FvcIZA1P8bvPZYQajNTsActgHc&#10;iSMQ5e4E6EAfCIxAgRcFA64IEZyTyeAko8DJAgo4lZLBuZr8t8tZ8kfXVtKS279IS+5dpEWPJ8S/&#10;PF8T3vpOEKYDpvFjwbP4FyHzhGeh80RDAGO2CkIszcHP2hIi9u8A4o/fAdnhRyC6OQLG3wtQ4aHg&#10;T8SAJ5sEbonUj64S2pKrkvYfNx1t0b2S+sGjnvqXRzP1vec1yoL3XcqfPv3kd76jpJmASdJY8Azx&#10;Regs6Xf0HGUgzDDArl8FKEszCNJvXty+bUA7tBeij9sBw/U4kHw9AIMKBhQ+ask/mvzBm0d/75nG&#10;WPDMYfzhVcR4532K8danlv7G9wJ93u8ybc7/Fm02oI86HThCHQuZogyjZihPw2ZpjyJm6T2RcwxD&#10;AKdvQOsbUPrNS963Fdh2uwE5ZguxLvbA9Hb9mxwS8AGDiVhA0UjvAuIY834pzFlfGWvGr4A15V/C&#10;nAw4w5wIPBc9HnQxeiykg/E6tJcxinpBHw6bpg9ETEc/jJxh/oaZZXdiZwwCwjoTCNuyHiK3b4To&#10;vZbAtfsWBD/bgMD5CHC9Tn5gBfr8QYlAz2HIhCl0DGM8OJH9OkjMGQ3O5YyEaGNehFbEDKPq2c/R&#10;LaxnYe2sofAe1tOIYVZ/5BSrGzMd04mdjr2Jn0La8ZMGAVHfEKFvwH9jDpw9myHh4HZI/nkvpDjZ&#10;LQo9j//BC3CfZaODJygE7CiWSR8O58UMoUXIIDoLeRJWiAyElyP94bXI44gmpC/yGvIwqgvpwQwh&#10;93FTyG38BLedOB5/lTTOa/sEIOkbIjevB/JWM+DusYCUg1shw976o9jp+4UMj6NzKf5OE3yU7wgH&#10;Fz5Ep1MGCEhMH0bI7Y2S8B5EKfn3MVp+F6aSfw/bwL+Lu8i/g7/Fv4Xv53cQx/jXyK8FlyivEpqp&#10;rxKbPgHIa40havM6YFitA8HuDZD+wxaQ2u9YlJ/c91buYTeZ6XdsVBTqPpSIDe5HqPgeRgz7HonP&#10;u0MQJd7Ey5N+JaiE7YQy4Q1ijfA6qUl4lXRDeIXcLWyjvBQ200aSG+kjyWcZL1PqPgEo+gbspnXA&#10;tloDwt1mkGm7CXJ+2rqQ67hrVulu81rhe/i5PMRxIB3j15NIxnYiTGYHM453nZokvEwRp16i5Ipa&#10;KRpRC7VC9AvtrKiJ1ia6QO8UnWcMpdVHD6fVMofTz7CG0ys/Aaj6Bpy+IdZqNYis14HcdsNH5dEt&#10;71SO2ycL3faMqHxsB/NC7Pvkkd5dacTIjkQG42ocJ76VzU9uik5NP8+Qic8yCiT10aWSuuhaSS2z&#10;WVLD6pBUs/ollewhyamYIUkZZ0hS+glAW2MERIs1wLXU717rNZBzwGxRddRiXnPCckznuuO5znvv&#10;v9VBRx/kRnjelhLCrqfRqK2J7LjzXG5yHSdJXMMWS6vYCnlFjFZ+OqZKXs45Ly/jXJeXxvbKi2Of&#10;yrXIU3kRMihXI4MyQ/7XQNm4GviWJiDZZQrKA2vfFx0xmylxsBgtd7H6vdxjZ58u4PA9VZhbuwKH&#10;apNSyBdETKQuKVZYxRNIyuNSs0oQWY4OUSk0SLmiKK5eURjXplBxuxT53AFFnp6SO5CTy32SbQjQ&#10;9Q20DaaQYGkMsl0mUPD96j91h9dOnjpm9qLSaeOTStft3WX+h25r0S7XCrAhzTlkYkMmg3MmLSap&#10;TBgv1giSslU8sTIvPjc/N16Xn8Oryc/mNedn8W7ny3iP9B7nyXj9SimvP9cQYOgbos1XgdDSCLK+&#10;NQa1jcnbskOm45X2a57Xnlj7uMZ5W1eF78FfS1FObRpMUGM+CV+bQ2efkrITNOlIRl6yICc7IbVA&#10;KpAXSgSF6gxBhTo9oVEtSmhXpyY81N8+lV5BmuBRviHAWG0ELHMTSNmyEhQ7Vy5p9xvNn7YzflVz&#10;1HiwwX5Vb53T1jvVPrbXT4c4tpREBjQUEbBVBVRmiYLJL5By0rPS43MyUpJUKUKxRpik1CYKS7UC&#10;Yb2WL7yqjU/u1t+eIkHSQ3VC0sNCQyB69UrgmBtD2pbloNy5fLF43/KZKtvlL+sPLR9otDO5f87R&#10;sqPOy+ZydZBD4+lwv9pSfFS5hsIoKmDEKxRskUSGZAvF/ML4tFQdIsoq4Yg0Jey0mhJW2sViZvpv&#10;xSxRt5aT2qOJTektMgSY+oY4MyMQb14GBTu+fl++5+uJ2v1fPWu0+aKv+QejziaHzTfOeXzXUhdw&#10;rKEa7V1ZgYkoLiPR8nW0OFkhMyVVyZHzsrkqljSpmJaZWUrJVJVSpFUlZFlzMUl2V0eWdmup4h4N&#10;PcMwYJmuBL7ZCpBt+grU2758V7Hri1cN1v942rrt8+5LB1bcbD228fIvbnsbz/v9VNMQ6llWG4ku&#10;rMKTc05RYjNKGMJEDVsao0LyKHkCDUGZUYxTFuhweRVabH5TETb/jhqb16vG5/SqCVmGAdt0BSSt&#10;XwbZFl+Czuqfc9XffD58YdNnj65YfNZ5bf+yG1fszVvaXKzrW/5Ld53+NXVmcQB/QFyK476BqCxK&#10;EBmQTQhLyEISktzkJrk3uUkISUAQRUUUrYhalaIWFxxgdLDgCkVUrIhIRz9SBKy7KOIyCg6KUrXI&#10;oigEiHh6/wDz4vv2eX7n/F4dPKTovEp08Gw0lVNmSvipND5lS/HSjeuOrdix/PDqfYsLNuw3FWw/&#10;YCzM2284dPzfhkMVuTGHr+fEHHqSY8x/nGvc/yjPGlgzwR62TR0NuQ4jho442nSUTUP/uzgGNdRO&#10;Q1frvUZdqg+ZWn4l0r2kGltUeEkpyKvSkLvO62O3lceuTDsTn5Z8amlGfGnyLkPJ+mx9yY/7ok/k&#10;ZOtKj+3RlZ7brT35xy7tyedZuuKW3dFHm/dYA6njv4OdU+zgP9NsPv8yET05Nwrdrx6Jrl+fgKpv&#10;MezO31o06eQNtuuRayL/A3U4d28NKc+8rDGkX9QnpVQZ1y6pjN9sqEjK1Fas3amp2LaDOr9vO1V5&#10;JFNdeTZDdaF+m+pCy1Z1eVsGVfYy0xpIGzca9k6ytRSOR89O26HGKjt0o84W/d4whr4/XWzLmnzH&#10;H28Mm51/j++z746Etf0mjm26RmjXXKUSEut0qwxXjOs1NUs2qWpWbyavbNlM1O7dRNQeSlfWndmg&#10;qK9NU9Q/W6+oeZemvPQm3RrYOtYO8sailiIb9KB8BLp52RbV3BiBLjwcjc40O9kUP/e2/7mF6Zjz&#10;jO2584mAufmRWJjaJCWXNipMxnvkMqpBl0I0LE5V3FuVKr+/aQ3euHs1/qAgRdZUlix9WLNS+vDp&#10;Cqypa6X0bvcqayBrjE1HgS16eAqhW1U2qLbeBlXds0Nlz8ag4na3EYXtvuPy2pkzs16z5m95xQla&#10;2xYZueyFEDe2inVUKx6nbFUvwVuNS6Uvli+VvkxLxNp2JGCvDsRjr0sWS9qrYiV/3jaJ3rSbhG0f&#10;4qwZyLVBT4oQunMOobpqhP57yxadeWSHijqmoILuuaNyu70nZXUHztnSzfRa1xUWnNTJ4pk62VLq&#10;PU8l7xRFY524UdSlMQm740yCnpUmfs9GY+SHrBjex3w9r/dENK/3Nx33020t53OrxpqWQoQayhC6&#10;ehGhS9cQ+rXRBh1vtkMHP02zzTG7fvfTgOfUHwZ8nNcN+HslDSwKMpmD2ZqB0Cj5AEsmGeQphYMi&#10;FW9ITnEsGirCEkexvqxUh31JV4UM7yRDvh4gmF+LlUyoVAZDrcKaxhMIXbuA0OVahMrvIlT0GKH8&#10;v0ai7OEpI7bDLPvNMHdqKsx3XgZenibw8afAL0QOgWwxMPkCYIm4wJOwQISFAi5lAiUNAhMWCElY&#10;AHwv8YMM8ULIFi2EQpEPnIiy5kY5QtV0BxU3Efqlif6/GaG9H+1sfoRxI9Nhmn0KOE1OBGcnA8yd&#10;pwYPLxwW+InAJ4gH/qEREBQeBmERTODQR5GA4w9Sji+QHB/Qc7whge0Fq9iesCHCAzIjGJDNsqaG&#10;7qCS7uDEfYQOPkFoTytC2z4hm/UwamQy/MM+HiZPjIbp0wmYOUsKc9wE4ObBAYZXGCzwCQYf30Dw&#10;9/OHYP+FEB7wT+AGLICowPkgC2CAOmAexAS4QYK/CyT7O8M6q6rqEDpJd1DwiJ6/BaGtrxBa9xnZ&#10;Lgc0Mg5s7bUweoICxk4RwUQHHkx1CocZc4JhlmsAuLj50rvxBo95XuDl7gm+7gwIdJ8LIQxXYDOc&#10;QcCYDRjDCZTujvQR5wBGq0DmMAX4bjMh3NsFuL5uIGTSo/Do1UojgEvRlcdhELoKB+ZGBQTvoOXQ&#10;flYA87gCQk7Rzskh9KIcwurlEN6AQ/hTHFjtMojokQHbLB3iDUr7+RbsY9Qw9sEKwOkMAjoD24uO&#10;7uMG4qAFgHECQYKxQKAWAtckBdYKBYRtUEJoJgGh+2j5BIQdJSC8lHZWCazflBBxRQHs27THCuC8&#10;lg9zu+UWnhnvFwzKeqMssi7xF/y9FSCfMRmEro7A85wDIm9XwOmbV8EOAFzMAjEpAIFBCtwk+o/v&#10;SWBlqIC1h3ZABRGHVcAuIYF9hgTOBRK4vxPAu0EM8x4qLZFtykF+l8Is6Ff0igbl3RKL/B1mUb6R&#10;fhso6QxRdAbB/DkgpXdBBnqAOsIPyKgwkBMCEOtlIEik309VA3cLBZwsWh71lVtIDfOK1V8iT6st&#10;kefVFv5l1ZDgD9Wg8AFpjnpB9ok6iV5Rv7IbG1S+kw4Rr/AhVZv824CgM4hcHEHMmAVKehe6AHfQ&#10;sxaCThgCankkyHVSEMeTIEzRDPM3ai38Hboh/r90A4KDWrPwmLY/qlTTF1Wu6RNdpD6L66lPkvvq&#10;j9j/1d3SDlWnrE/1Fh9QtwAlINrfKQapFmJQ22wFkDMmgcTFAfB5TqCZPwti/edCfJg3xPGDIUbG&#10;BUqDfVHEkoPYCq1ZnKbvE2XEfBLt0X8U79d/kBzW92Al0d3SX6O7ZFW6TrxW+15+V9shf655q+jQ&#10;tCv7NK2EWfdUZdY3qQdiHlDfBurpkwBzdgCS7sPg4QiJfi6wPNQTkiIDIAFjDRlVon6NgehVLtP1&#10;4KmGLtkPxveyLONfeK7xnbzA8FZRZHijPB3zJ1EZ007U6F+Td6LbVC3RreoOXYuqL+YR1W+8rzWb&#10;bunMcTejvw0oOoOMzqB1ngEJjBmQ7Dsb1oQwYDV3oSVZHNKXqOT3mPTy99oE7VsyxdhOpMe9IrbH&#10;vSSy416Q+bGtqqOxz9UnTS1UhamZqv6b7vqMa/JOADj+ZwiiKMhQikgLjtb98Zyt5dylirIUAoTs&#10;PCFkb/IAT0jIIGQBEmYUkA1hKKBskYoIKlVcBw48t9ZaT0+9u17v/sfnXsOL7/vf2x9pEjdKuou7&#10;R7od/5o0HveRciXhE+0S/hP9AuEjMjALiFvsCSMCl0BCoC9MXukLRRv9YcqO4P/Id6/5LA3d8o4f&#10;set1UtyhZxRKzCM8m3gfJ6VNxirpd3HZyG1cPnIrzoaMx1UjN+KbkZ8TOpGxhCHkGv4WMpr4HBlO&#10;/DtjkPiB2Uf6kNxFfs/qpMwMxk03HA3whdRl3pC/wgvKNyyB2PbAfyn+vPJ9+g8bf5Ef+faZKHb/&#10;QzYpcoLOxN8kCuk/41OZ1/Aa1hW8mTWSWMgaTixnXSLUs4aIbayfiOdZg6Qx1gD5EauP/I7dSX3H&#10;bae9456m/8ZrnQVM8PWEOH8fmLRsERQv94TYeh+YudX/kyYk6K16/+rnysObp9JiQiakhEM3OEj8&#10;FQaXfokiZf9EVvAukLP458l5/D5yKb+HUsXvpjbzu6hd/HO0y4KztElBG/2NoAX5VWhn/CqqT3oj&#10;qpsFxPt6QPwXXpAd4AFTli+EqrWL/p21ZfF7w/cBrw37lj/WH1p3T3Ns+3g6PvSKlBZ7kcei9TOF&#10;nG4kVXiOninuoBslbfQCyRmkTNKK1EtaGO2SJsagxJ50S9rAfCGtTX4trUp+LatgzQ4m+nhAot8i&#10;yA9YCNOCp39rjcc/jZu9frN8t+R5zp5lDy0HV9zOjt5yTZ2wfyidcrRfmkQ+x+exz7ClouZkTGZn&#10;6uQNzBy0LrkErU2uQqtZLWgVqw89xR5DK9iP0ZOcF6m2aSXcF+hs/t9AXeIJRUvdoSJ4PtSvdv+U&#10;s8njl/wd3k8Kdi2ZtIZ+dcMSuelydtyegUxSZFc6g3hGxmHZhSJxLQ9FqziqtAqOESvjWLGT3HLM&#10;xm3ESrmdWDFvBCviPVAU8J4qrPyn2HH+s1lBgs9CiPguhNKl86EqyA0av5n34fhG95dF2xZOlYZ4&#10;3Sk+EHgtP2LjRQtuV6+eGN6eSU9swljMmhS+qFwsQ21CTFEs0CkL+bkqq6BUlS+oVeUJ2lS5gouZ&#10;FuFEpln4WGWaZhQ+VhqFT2YEidMNST4LoNx/HtR8NfcPy6q57wrXuz2zbZ53v2zHgnHb/oCRovD1&#10;A8djQ86ZE8Na9NT4ukwmowLjCkpQMWqVospcsUptFhm1JlGh1iA+pdWLW3RZ4vM6nfimTiue0mrF&#10;jzQa8SO1RvzXGUGS90LI8nGHaf5zYdaXLr/nrXR5W7LW5XH5RteJyq3zx8r3+g/ZDq/tLYrZ2X4c&#10;f7DRTMFV6Rl0m5rNtyoEcnOqVKlPwXRaqU6vluZlq2QnDUpZo0Eh6zZgsjFDuux+NiZ7kIVJH+oU&#10;s4Dk6Qauz3yIfeEKDYFz/mENdn594mvnqao1TrdrNs8brdrtd6E87JtO29EdrYUJoXXHyTHlFoRS&#10;lM3i5mh4KfoMsVKVhmZhqMqUiprMcrTYLENrzVL0rFmcOjJt0iRB7xlk8vvZMvkD/UwgxXsBFHhP&#10;f6+fCzQHOH8s/NLxRXmw4/26IIcb9ZvcLtXuWtxXdXBVe3n0Nrst/kBlESm6NJ9Oyrcw2UYDR6rW&#10;CjLSVFK9RIFZBFhWLg+z5nEVlblsxZlclmIoJznjLxYONmnmpd8zzgZSvRZAsfdcqF4yB+Yudfxb&#10;aYDD0yp/cNe+FFxt2ug62Bji01UfuqK1OnJL7Snc3rKThMjCEirBYmUk63JZYszEwyR6URZHg1qS&#10;1Oo8RJ2bR9eU5dE0LblU7QULRTthoaknzIhq0sRQzgzSphtSvFxh1mKn/+b7Obwt8wVT9fPBeIsf&#10;GD69zqW/dadXe9OBoMaG8E2VtTG7S6rwR/LKyQnZNjpDVcQUyvM5abwcgRYxyUwUozKHZLLkEE0n&#10;zERzk4lgHjAmWu4aCMZ7BpJ+WtbMYJLHfJi2aA40+Dj+XuQNnlS6gdt2F3C1zRsMdqx27uzY4dnS&#10;ti+wpjVsw4mm6BBrQ9whUw0Bp6mk0NLKEZ7IxpIzi3kqcqE0K7FAmY0vMGfjC09kJRQ16RKKzmvj&#10;i++o4wumNAl5U9qE3CndTCDH3Q1meDjBHE/wxjYP3KmdA8ZancFQ5wLQ27PKqa1n64KGrt1LK879&#10;uLaoPeJby+mYUF1z/DGskUiW1FFZ7GqGhFrJTsdXiFXxFYrMuAqTCnfKpsRVNipiK/uxmMrb6TEV&#10;z7BY25MMXOnMoNDNFWrdHT9Z3cBEhRO4bncCwx2OoL/PFXRcCHKwD26aVznwvV9J/4Gvc3vDtum7&#10;ovZlnI2JlLXFJ3JPExi0Fio/sYkpw9mFaIwdSz3WZECPNZekHG1ukEU390qjW26Ko5pfSaLrXsmi&#10;a1+lzATK5zpD41zwoASA8RoHMHLaAQx0A9Bx0QE0jfiD6tG1rraRHT7Hh/cEZw+FblINHt4lH4gK&#10;4/UfwyG9cZTEbkJybBedH93FE0R1pQoiu/X8yO4iXkRPHSe8p5sd3jvOOtLzknXk7DvukY6ZQaWL&#10;45s8AO6UA3DVDsDgWQA6BwBoGnUCVTc8wYlbK+fk3/yTp3F8Z2Dm9b3r0LHQ7/hXw35ARiOiCJeP&#10;JsQMx1GihslI+DCbceSyHDk8oqMfHimghY3WUMKudJIPXb1OOnTlJTF05DPlx0ufqTP5Qw/AZDEA&#10;Y7UAXDwDQE8fAK3DDqD6ujMomXQD1qkgJ9PUBnf1w+1+qQ/+R3d9Pkd1nWEAPxDI2IoxICTUtQg1&#10;EEK9bN+9d8vd3rTaXUm7KqtKi3BMN5BggimJw4AZcIKDMYQaAUb0ZjPCNMkkICNAgChGFQSoSyyS&#10;ntw/YPPhN+fbmeec950z7xHFLHxIp5Y1KiSu+2pN9j29xXjPatfdc+Vo7lfkqh8szlE3rrWrH261&#10;qR7tyWYen7AyTTctyqZfzfKHvVbZw4Fsb56yd3DnO0KuHSHk4llCjl8hZP/PY8jOhnFka8sUsql9&#10;+m/XtsdPWtGeErKwLTO2rJWf4mwVCa0tlFzfwmjVrQaDstVmUrQVmuTt802yjuUG+uV6Pf1yh45+&#10;tV9LdZ7VUK/r1NI3rSrp607Gm4adhNw4RMgPbA1OXibkYC0h39SPIVse/YZs7PIbu6aH88Hy3ljf&#10;yt7ZoWW9yTGunrQkaw+Xq+8VilW9lEzexyipPiMj7rerRANFjGBgPsMfXK7kDW1QcIe2y7jv9tOZ&#10;707QmZ5aKtNzW+pN3T5CLlcTcvoSIYevE7LrNiFbHhCyvmM8We3xHbdkONhnwci0ySUj0cHOkbhI&#10;60hCnH40JZkZzcigIeCJQQkFYERcGMQZsInTUCBKxVxRMpYKE/FnQQK28BOwizcbR1nVXG9qjhFy&#10;9jwhR64SsvsWIV/dJeSLx4Ss7Bo7ZhE+Gj8PU3zcCJqUg7AACyLCtIiJVCBuhhQJ8QKkJnLBS06H&#10;OCUF8pQkaFMTYEmNR15KHEpTZmBhcgxWJkVjfVIktiVGYodX58+wPVhDyJ46QrbVs+dvJGTFM0I+&#10;6SNjKzBufAF8fOyYNNEIPz8VAoNohIaKEMHhInp6GmZGJiMhKgGp0fHgxsyEOCYWipho6GIiYY2J&#10;gCuag7LoMHZgD8EK1qpIb46zPbDvJiE72BpsvE/IZ08IqWwmpHSAjHWCjLeC+Ogw/mMFPvQVY4I/&#10;F76BaZganITg0HiEh83E9PBYxHKiMIsTgSQOB+mcUAjCg0CznxZ1mD/MoX5whPqiMMQXxV5BGuyP&#10;zOgQpMeHg5c4DYL0KIiksyDQpoFn4yPDLUJ6pQSpn0mRuo61mfW1FGnfSpF+gHVEgoxTrEsSZF4X&#10;I7NeDO4TMXgvRSP8PuEwf1joEUAwJISgTwihN6CC/MFlr4kbFwZhPAfi1EhQ4lmQqNMgtPLBK2T3&#10;nk8hYxmN9LWsL2lkbKeRuYu1jwK3inWCAu+CFPyrrP9KRgVNkmFhh9gj7BUPid6LBsQQ9Ykg6pJA&#10;4g1oNgMvKhiCGWGQxnEgS5kOhWgW5Ko0SC0CiFxSCObS4C2Rg7dGDu5f2HWbHPydMvD3yiA4zDpO&#10;jwrP0SOiGmpYdIvyiB9JhyTt0gFpj6RP+l7SI4XkrRTSVzQobyAL8gM/MhiS6FDI2Ryq5AhoBDOh&#10;VqZCaRKAzqMgKZdD9KkSwtWsDcoR0RblsOjvivfi7xQeyQHFO8kx+ZD0jHyIuiwbpOpk/XQj3Str&#10;pbvk3dQbuYfqlIHukEPerITCG8gD/SBgM8hY6thQGBM5MPNiYZQnQ2fgg3GwOYuVI1SlyiNdoX4n&#10;XacepP6mGqC3q/rpXao+2T6mV17F9MhPKrsVl5RdypuKt8w9RSfTIu9QdcvaVB5FCwPmuQqqxxqo&#10;vYGCzSCOCAITEQhzdBBsCaHI4UbDTiUgS8sdMWRT79QFzIBynqZXsUTXrVij61Js0r5RfqV9zezU&#10;dKr2aF6pDqtfqqvVHZoLqnbtNVWbroFp1jUrn+u6mKc6j6ZJC+19PfT1Bhi8ARM4BTJOIPThU2GP&#10;CoBrdjCKMiJQIJk1nKdKH8y2iHtMTuaNrkz3SvMHQ4dmlbFN84WhVbvZ0KzboX+h/1b/q/6A7rnh&#10;mPaZ8Zz2qemqpsl0V/PQ3Kx5YO7SNZg8xjsmmH+2wHIjC1neQBUwBUzoVGSF+CE/0g+lswJQkRY2&#10;WiGKGSxRJnXlG/mv7A55q8Wte2FcYHpmXGZ5Yvzc8tj0V/Mj8zZTo/mfpgfmfaZ7liOmBstp0y9Z&#10;Nab6rDum29bn5lvZby21Vo/1WvaorcY2av/BPurwBpoAX2iD/ZDDPhcl030xL24KKlOC3i0URHQv&#10;kMW9LNelNxfZpE/zCjQPbXPM96yLrHetq2311vW229bNtv9kf227lb3bVmc7aKu1HbfdsF+0X7fX&#10;2q86Httrcjodlx1DuRdzhvPO5r53nsrzDlo2g4mtR0HIJMyNmIhPZkwaXZLs37+UF9q5mIpqWahO&#10;fDLPyn9Q4lLcyS8138qtdNQ6luVdd6xxXnVscl7J2eqsydnpvJy71/ljbpXrUt4Z18W8n1znnQ2u&#10;s64212lXf0G1a6jwWP5QUVXBoFfQT/VFdsBklAR/jMpp7JwfO8GzMnFy1+rMgPZVkvBny1WxjYst&#10;qXcW5NK1ZW7jT0Vzcy7nf5p/ybWy6IJrnfuc60v3Wdd29+n8Xe5T+QfdJwqq3dUFP7q/L7xdfLTw&#10;RXFVYU/JoaL+0v3uvtJ/FXsHw9TJyPGfiIqgj7CIw875Mb8bWBM/oXNtuu+LtaLAR58z035ZaUqq&#10;W+yQXPl9of5SRbmDHR8LT7qXllYX/bHs+6IN5UeLtpRXuf9R/m/33vJDxUcqDhafrzhQXFuxr6Sp&#10;Ym/Jmzm7S7vn7CrrnvPN/wEjm8HJ/jnnB/pgWfiH+FPUB73r4nzaN6ZMeLrpf3TXezjU+R4H8M9g&#10;hG6Uit1qI3RB5C5alxCTS+4MIRqXuRgzzJgZDDNGMzQyLkOYWZdc10puSVekTnehPJ3T2RVKpy2V&#10;s+3Tdtvv+T17/p394/V8/vx+n+f9/ue9b92M2GvzfWGgxfXcCNcr7DjCUMaxiF4KJeGnlMyUzuQc&#10;cjupkNJKklJPJ8upzckN1MbkTmpDyiBNmTJOU6Q8ptWlvqKdSn1Lq8bI/wY6jP0hAdtaGQbaKGfL&#10;iq+FxprvineueF5qpf2kzHHVlPTAN7fEAbtHheHOw7mxB/uyE8O6GKnxbTR6SjOFTW1I49MVaeKM&#10;+jQZozatjlGT1sqoJvcy5OQRRiV5mllBfsGUUV4zyjAnKa8zVEHBG/SwvbcSZW7SQvzN+E9iI42l&#10;UlONuXJz/ONKO517Mg+D69JDOy6JQx0GhESv7ryE4DZO8pHGTGpKfUZmeg2Nx6yiCrMqqFJWObWa&#10;VUZtYpVSu1lS6kV2Ce0+u5i2wJbQXrIktF+zxH8DhemvRcl6Ooi9URMJvtX4ULJV/aXMWO0XuZn6&#10;dI2t9u0q942jMoLpeWmI3VlxtGenMD6omU+KqeeSSfIserqMwc4qpfOzS+hijoRezhXTFdwieidP&#10;RB/iCem3eAL6LE+Q8YIroL/gCOj/yVYFRWBdSNPVRpwNeCQyVH9fuhm3WLkV96/abbgHdXtX3Djl&#10;pn+5ys94UBZs0y2Ncm+VxAUoC5Oia/ipSTIejVbCZmYVZXK5QqYwt4AhzeMzT+XlMVv5Ocx+Ppc5&#10;zucwn2D3WS6X+TyHx1zkqYKi9VYjqq4WytHXQOJNastlBrBQvQlmFJvhrtJKc0yxf93wKd9tvfLD&#10;Vp3lkfubSmMJdcWJERWi5MQT+RSqKIeexc9m5/BY/PxslkTAYlUJMlmNAibrjCCDPSKgs2ewO5/P&#10;YC3wmVnPclVBsbqrEH3NCsRfr46KN+DeVKyH2brVMNVgCDebLPFXGl10B5U+W7trgyxbq8NdlBUx&#10;vtUnE8JOlpDixUVp5HwBLZOTx8xl8riCdG6hiMItKyLzFKJUXpcohXepMJk3VZjCeypI5c4VkDnz&#10;+aqg+NUrEXMNHgn01D5L9eCFfCXMKFfAveYNcK11t8aFFuc1vU1emzt/CNjdVB/mVFtD9C6vjA8u&#10;kSUdEUpTUnkSCpMpoueQBWwhKT+/KCn/xPGjBbVFCQUdoviC4cJ4wYQwvmBOcJQ/V5CYN68SSlqp&#10;jdirNJBoDe6dTAce1+JhshEPN9v04ErnTrXBDsdV3W2ehq2nD+1QNIU4yJVRnqW1R4KKqo8S+RUk&#10;EqssjU49QeMck2Tmx4nzCmPFxYWxkhphjKRNQCweyicW3+NHSxb4xKIFfmyhaihFSwvxVqp9lujA&#10;vyvVYFqhDnda1GHsx1Uw3G2CO9ttp9PR5baxsdPXpKYtyEZ2OtxN0kg8VKCMj+TUJSXSa1KoyVUU&#10;Vlw5M4coy+VHl0vyosprcqMq2nIiK4a4ERV3OeEVC5yIskVupHSRpwqiamoivhbutVQdZmpwcL9J&#10;Da534OBijyb0930HXX3WWs29ruvreryNKrr9rUp+DHEVtkf68lpjQ5nNCXFpDcdSE5RpGcR6Biuy&#10;Pic7vF7CDldUs8IVrZlhinPMUOVdRohigRFS+4oZWv1rpiqIidf4ItKAJ+UAkwpse2Lb70o3tj0H&#10;AH46/w20DFvgFeeddKvOeW6RDviZi/oCnXJ7Qr0yu6OCyF2x0YmdCUnE9mRyeFt6emgbNz2k/Tgt&#10;pF1ODe5ooRzuGEw73HE7NahjPjWgbZkc2PyOogriqONeFgM8qga40www2oVtP2x/dg8DtFxZB8pR&#10;M3X5iN3q0qv7DYsue5vlXSTYZg0HuVGGQglJg5FhMf2xseF9iYnBfVRSUF82KbBPdCywvzIxYKD5&#10;aMBAf7z/wM04/4G5I4S+5Xi/ng9HVfmzAOCJDGBCCTDeAXDxLEDveYC2qwD1/9AC+e2tuNLbltrH&#10;bznp82+6GbFueO+hjvs5J40FeMWMhgSEjUSGBV2Nj/K/mkY8NJIVTRgRRhFGZZGEscZwv7HeMN9r&#10;N0J9x2ZDfEaXQ72ufolQZV4CMF2DZdCCZXAGywDbn53Y+z/cwEHlfTyUPNSHokem+LxHe9eyHjp/&#10;S51225E0ecA25oHv/rAJf+/AiVACYSImwHeCFHDwASPg4GS+v89kKcF7SunnPX3moNfDcR+vh794&#10;H5h64+Mx+dFPlX9iPbjT8P8MhgaxDlwGaLoOIL+Lw97Hg/DpOsidM8JnzZuvoczZGCQ+ddxOfOpq&#10;GTrr4eA/6+PqOxvg7v00wtNrLsHzwBzFw3Oe4+65cNzNY6F6v8ezNlf350Mu7ov39rktPnd2Xfjd&#10;RZWJOoBrWAYX+gF6LmEdGAeouQNwYgqg4IkG8F7pq2UubdUiL5mtTVyyMIhe2msUsmS/69DSPmvv&#10;JTd7jzc+Tt+/CXR2fRuxz+VdgvO+Zaqz8zLXyem/YkfH36rtHX9rt3N4f87W4f0tW/vff7ZR5QaW&#10;wSWsA30XsA5cA6i9DVA6CSB4DJD9QgMyPuhppP5hqJ3wx3e6UR9NNgZ/3LWF8HHPdq9PtjvdPjlZ&#10;uHz+fo/TZ29rhy/+1nZfw61tvsZZ7/2TbGX1Z/aePajI0hJVWliiJnML1GNuji7tVuWvDmAd7BwF&#10;UNwCODkBIJwBYP8MQHuLw5GQDj4OrdOJQAZrg9AWfV9kZOiJzLa4ot3bnJCVsT2yN7FBLqZWyMPU&#10;EvmammNDaRcimu5EJBMzxNhugvjbjVGJsRGSGxmhRpWGzgF0/Y/u+oxqKtviAH7FgiiCIi0EEEUU&#10;FMJNctMbJEASWmgJEAJJCMSE0BTFUURRZFAEXWDvw4iDBQvPrk9Unjrow44+xREU6ygggoDgwH73&#10;fR3zPvy+nv0/6+yz1t5X8R5sQpDKuwhS3ILf/zmCmF4hSGofYqEEi/GxMNEqHGxsgmG6HR+cHFjg&#10;6oyBBxEFL1c/mOc2H/zdvQFz9wK2+ywIdPcAqZs7xLi6goroAnoXZ1hIcIIVzg5QYtbxBrwHbyLI&#10;5jsIUvIIr9+K13+JIJp3CBI/gFjIABkvAcQqEMZas2HiVBpY26Ewzd4XHBy9geA0B9ydPWEWwQPm&#10;EtxgPsEFyARHYOALpAAf1sVONviwaA0JDpNAaz8RjGYB1c0R5vm4gN88IqB+boBiHkAWzAY0zBvQ&#10;eF/w1/kDKQcFvwIy+JaQwW8jbhsZSPtwNSj4H8XVo4Be8AdyI67ZHyjPSEB5Sxqh9vh9x775DmHg&#10;O4gboIJfPxVIfwfY/zJ4uwDqTQTqfDfAqB5A480GTOoDVDl+lpYM5CwKoMuo4F9MBbQct4UC5D0U&#10;oBzAHaYA9SQZqOfIgF1FAbuNjtD+g36nvfEfon8mDTK+kfoZ4NdHB1IvHVBzgIbvmr5zXYA6hwgM&#10;b1dgk2cAhzsbWGIfYMb4Az2FCrQMDLB8GlBX48pogFVhQNuFjdKqsVF6LXWEfpz6F+MM9TujgTLM&#10;bKIMsR6TB1kd5H52N9rLGUR7OKPoZzaQu1lA7TID6HgGdDYBmJ4uwPUiQgDJHQJZnhAQNA94MhQ4&#10;SRiwFtCBmccYZa5k/MUsZXxnbmIMs7bTh9j76N/YB+mDnKO0Ac4pWj/3EvaVewP7yntI/cJ/Sf3M&#10;76J0CgYoH/mj2J88oH3gAeO9GcAkOgJtpjPwPJxBhGcR+7mChD4TQgJ9QBSOQkA8fYSvYw3zctjf&#10;eMvZA7y17K+8clYffwurV7Cb+UXwK7Mn4DDzc8BJRnfgBUaX8F/0TuF92kdRO+19UCf2RjRA7xCO&#10;Ml8Jgf0yEDjtwh8By8UB/1JOIMT7ItTTCWTzXSAKc4dI/hwIk/oPi2PpA0EpnD5hBq8nMJ/XLSzi&#10;dQrXcz+JKrkfg3Zw/gzaz3kfXMt+F3Kc9TbkHOuN+BrzteQu85WkjdEm6WQ+Fw9wnolHeU9DQPA4&#10;BAIeiX8EHDyDgOgAYhd7iJlpD/E+jpBAIUI8x3MoJti3LzKK1h2q5H4U6wUfQhYGvBWvCHgtLhF0&#10;SCr4L6Vb+e2he3ltoTW8F2F13D/CznBbw65yn4Xf4T4Jf8FtifjEfxA+EHA3bFR4JwyCboVDcJMZ&#10;wCU4gAj/zjKCHSR6TAO193TQoE7DapZ7n0o4t1MRTnkXrWB3RGgD2sIzRX+ELxW1RqwWPo0oEz6J&#10;qBK2RO4UPoqsFj6MPCS8L6sX3pNdEt2RNYmao56KbkV/EN2M6g+5HgWSxiiQNkRD6GUzgIfXlzja&#10;gYJgC5oZ+M41Z+qogTS930AndKULZr1VS33blXGMVnmy4HGMIfhB9CLxvegCyZ3otZJ/R5dLbsVs&#10;kTbF7JHejK2R3oitk16PPSttjGuUXot7KG2Qvwm9JO8NvxA3EnE+DiJPy0F2SvEjEOAZIu2ngsp5&#10;CujdrSHTy3ooZ75tTy51+vtsLrE9Q+z1NC0afZCi5DUn6kKaFJnhN+T5kY3ylZFXFaWyK4pNssuK&#10;7bJ/xu+XXYyvlV2Ir5edS7gsO5vQHHU6sT2qPrE7+kTicOyxRIg9ooS4w2aAyMkOYuxsQOs0GUxu&#10;VrDI02og32fyp6Vkm458lkNrXrDbwyyZ7+0F8ezrWnXIFZUh8pIyN+a8clncWeXquDPK9fJTyip5&#10;fdIu+cmkA/ITSXXyY6rz8jrV74ojqmeKQ8mf4n9L/pZQkzySUJ0ykviLGSB2mAYKfNfSO1pBLtFy&#10;dOlMyy8Fcy3fFfpNelHIsG1ZLnJpXhLhcz1HzrhsTA46p8PHRU2m/KR6ccKxlBXKoylrlUdSKpSH&#10;1FuVtep9SQfVh5JqNKeSftVcS6rWtKj2a9+r9mr7k3drh5N3/h8Qir+D0mYyZNhbwmLC+O8FM8Z1&#10;Fc0e37Fm3oRnxdike0WBTr8XhM25siQWO5+rDKw3aSPq9Ab5obTcpIO6n1IOpBapq1PXqffrKjX7&#10;dLs0e3Q1mt26E5qdusvaHbp72m1pr7Vb03q1m9MGtVW4SjMgws4WUmysIGv6BFjqPG5wlavFx7Ue&#10;Fm2lXmNbSikTb5cI7BtXSz0vrogmn8pP4NctVIf+lpUeV23MVO1dkKfZrS/Q7dQXp23Xl6dt1W9L&#10;36L/Jb1KfzS9Un8+fZP+tn6jvl1foe/Rb1jwNb1sQb9ZEDV1CqROmQi5ABkg5t9242C5o8XXNYQx&#10;70qJY1o3zEDub0Atb67n2zWUSDzOro4iHV8Rz639KVlSnaeL3Z1jVG3PzEndbFyqrzSuMmwyrDNW&#10;GCqNGwx7jGXG2ox1xtMZpcYbGSXG57iujLXGXmOxsddgDsTaWEO6tSXkTRsLhfZjekockI4ye+TJ&#10;RiLSvIk0vrGCO/ViWYj7P36W+R5ZI2cdKFQF71mmjd62WK+szM1MLc/KM6zPXG4qNRVnlZgqsopN&#10;O7LXmA5kF5lOZq8yXcsuND3JKcz8lF2Y+Tmr0NSTiTP9HSisJ4Nh8gTIt7UYLZqGdJXaIm0Vk5CH&#10;lQSkabPvuIZKjs3ZjcHE42URPrWlcYz9xUrRjpXqyKrlaYnlS4ypPy/KMa7Jyc/+L9n1Gg31vsYB&#10;/JkIKbsQpsJcmGHMMISSWxHjNpltGI1cQy7RYDBmyKUQJZfI5ZCE6CKilkq67G77JDl773Zrn0id&#10;S/scO6X2Pul+ec6vdd6cxYvPmjez1nfmeZ7/Wv9voawwPV9WLs+T1clVsja5UtYrV8guy7Nl9zKz&#10;0qYysmUz6dmyF+SbL2RzoVRbG1MWL0SlDuVt8RIyAy34pUYT/nLQEG42cNWG69fpnKn1WtFTLbTo&#10;rAh2OFQetqG+OEpYVRi3uSwvMWZXTmpyXpY8LUeem5WVUZItz6hWpGe0KNLkJxQ75EOKFPkY8Wt2&#10;qvxZpizjuZzImAvDtRahTFsd8xZTZkq1YLxSHe7VLYSRRn347k+WC843rV18usHT6FhdgHlbjXh1&#10;U6XU/cDeSL99pVtDindti96Zvz0pW5WWnpajUKQoCpXJ2ftUiYpG1TZFlypeMaiMU4woYxX/yIlX&#10;PM3elj2dlZA1nTkXRmtoYobWgg8FWvConAL3a9RgrEENbjYvheFWNuVsq+OinhYPg84mP2ZLfRD/&#10;YG2oS2VVuM+eihhxYVl8RE5xUkJaUWpaYn6mIi4vTxWTV5YbnXcwN2pnpypy5xllRP73OeH5jxUR&#10;eU+zo1TTX2XNhbHqGpitQfl9lxqMVwD8WLcAbjdT4OphbTjXzoS+9tWa3W3uem2tPrTGFhGvplHi&#10;VH5wi9euA1Gi3KrYMPm+hLjksu2pW0vSsyKKVTlbikuVYcW1OWEl7QppyUDW5tJbmaElj+Shxc8y&#10;pUVE4XyYqKaOKjX4WynA/WrS+0j3vHEYYKhzIQx0mcKJbv7Cji6XZc2d3sa17UJOxWGxY0mL1GNn&#10;U0RAdn1MaGptfEx8dXJyRGVamnS/Uh66v0QeWlmbIak8ki6p7JeFVN3cEVw1mSre/2JH8N4XsuDy&#10;+TCVovYmH2BiL8APdQDfHwK43AFw9hjpHSdXwNEervqhHied+hOeKyqP+bH2dInsCjokbjlHwnxl&#10;rVHihJbY8KimxHhpoyxZ0qBMCW4oSQluPLBd3HgkSdzYnxjUdHNbUONkvKhhJkFU9ypRVPsqaS6U&#10;A+XJbjKDKoA7TQDX2gHOk/xTp0j37NeD1jPsBQ0DDtrV/e4GZX0CRtEpobXyZNC69OOSjUndWzbF&#10;HI0KDeuIjwxpT40NalfEfdu+O1bUUbNV1NEWHdhxOiqw83rEps6H4cL2mUj/tvfRAa3zfVIBPCwj&#10;MzgIcIvsYLgbYKCXdM8zpPudWwQNQ3SoHuJrll9w1i0672GsGvS1zDgrdEgaCHKP6Zf4hPVtEQX3&#10;xkhEvcnSTb1ZYcLeIqmwtyo0oK9VEtDXG+zf953Yv288yK/3uVjQ8yFE0PNZMte/Cv83g5FmgKtH&#10;AQbJ/+8h+UdIB627QoHKa0ZQdt1Svei6g47qmis146qnWfIVH5uYS0KnsOFvPcQXQ30ChyKFAUMJ&#10;gX5DGYG+FwuEvhcrAnyGm/19hnt8BcNXfASX/irwvvhMsPHCez/PC5/95/o6g7F6gOtkB0M9AKdJ&#10;/tEhgCbSAfffosDuUW0oGKNRlGM8rfQxR72ku64mMaMeFtIRgZ14JMBJeDvI3fd2mIfgdqyn94jM&#10;w2skd4PXnfL1G+80uXuOHnf1vDvs4nH3vrPH6LTz+pF3ru63P7rNda+G3CHZwaUT5A4HAI6T/ENX&#10;AWpuAZSMUiD3Zw2QT+iD7KGZeuKE9ZLoCUdD6bgzLWh8vaX/A28bwQOh/cbxEEfPiShHj4lkhw0P&#10;FfbrJ0tWr5+ss3V/1Ml3fzxo4/b4rrXr4195zpOv+OsevrWd6+sOrpAbONdPdkDm30by60h+2ShA&#10;3j2AjAl1SPm3PiV+ylQzcoqtI5niGQRO2Rn7TK1hek65Wbj/5mXl8puQ5/xUwls3Hc1zepbCXftM&#10;abXm+R7Ompl6S8eZLrbDi/Msh5d3WPYvn5jbv3w6zzVyAxf6APrOA3SQ/HqSX07yd/5E8h8AJD1R&#10;g9hXy9TCX1G1QmZp32yaNdcXzHKoG17zTVxeO9Kd3rgwHd94mtm/9TezexdsZvs+ksl/n8S0/qBg&#10;8D6U0Lkf62hWHztMOZ8GTDifbhAj81wkz8DAOYAusv8mkl9xB6DgRwD5LwCJjwCiZoAi/bxIPQh1&#10;tfzRSMcLjXXdkWHghGyqA3JX2qGdsQ2uNeaimwkHvY0tMNCYhZtXmWPcSiamU+lYYETD/Yam2GRg&#10;gt3EyXnODpIbuAzQchOgkuQXkvzMr/mTABH/BAj5AyibvoC6D2pqbcAlS5xRb6kjGura4qrl1kg3&#10;sEKWIRutjMzQ1oiOa4xM0M1oFQoMqSgyMMQty5djgr4uyslLc4GuDu4jL0yV85y8BHD4BrnBEYDd&#10;PwBk/V++eArA/zUs2Iiw0BVBcw1StO1QQ4eH2kstcekyc1yuy0CqHg1N9VchU5+KFvrL0ZpkOugt&#10;QVe9Reitq4GiZWooXUrB2G8AU4m0eZDNMEQGh4oszgq04K1Elr0Jst1NkR1AQ9ZmIp6BrHQmmucR&#10;pUxkVRL1TGS3EB0MZB9noEUfAy0Hict05PyZ+Jn2xervtE/c56YfuLOm77ifTN5w0eS1FdJmrZA+&#10;F1qQ32BmQUVL9gq04qxErp0xcl1paOXHQI6E2GqGHJk5WqqIYqLCHDl1RLMZWh0hus2Qe4qJ3LNM&#10;5A0zv1jfYny2/onx0eYx/R1/mv6GP0ub5X+k/ccG6X/YION3a2TOhZZ0Q7RgUZFnRkUb9kq04xuj&#10;nTMNbQVM5IvN0CaKhdYpbLRWsJFXRD73stGmhv1ftus9nun9D+D41y2pdCN0cVIY5jLGGDbNhplp&#10;M7Z2sdlsdmeY0ha5n0VuxcGPopITHV11cSqVc7ocdfI7qqOfI6d7dBeOCtXn9338/tyvP55/f96P&#10;9+f7+T4er68+Da5fUC2un1FtrnO+P7nM+p50mfE75zzjd8X5E/oP5w/+f6+f8n+xbiJgat07/7l1&#10;b9HA+Q0auL5GA4Qx4LHWDniuswd+TvYgAJ4D670aYLFrQSBpPQiguwL/RDfgL3f/itZ6fEZv95hF&#10;G9xn/KvcP/rXuX8I2OM2HdDqNo3pQPyDOY6YCux2nQzqdZ0IuuU6jh12eYsdc34VPOk8hp1zHQ0C&#10;bs+DgMezIIA0BpDwDKjv7EDgGjuAg2chIFcCAsYRhBHWg1Aq4mswGzmLlXh+xGq8prF6rylskedE&#10;8E7P98E1yPGQRuS7kH0eb0MPebwJPer+GnfG/RXukttL/E23F2FDiGdho4jHYZNuD/FzyAd44DWC&#10;Az73cQBlDHjB52NWrQA4B1sQ4WQLKO72gOIHPy+c02ciGfGBEO85GZbkM45Xod7it6Beh+X5vAzb&#10;4TO2odp7lFDv9ZzQ7PUs/KDn0/BOzyfEU8hHxB7kQ1Kfx4OIIY/7EaPIIdKk9yBxzvcuEfjdCQf+&#10;A+EgwBhArVkBQu1tAMl+GYhduwwwEDaAgbL/TMc6TseQXMbJNM9XEVzfUZIU/YyUgX5M2ub3MKLY&#10;70Fkue9IZC3qflSTz3DUAdRfUR2o/0SdRA2Sz6P+JF9H3SUPogYoz337oyf9b5I/Y/rIIOi3KIC9&#10;HgWCjYGAlbaAAHcv1X4JYDkuBlxXuD+9bT5wMA7vEjY4jdEoHk+oLN+/KaKA4Wg1ZoiSjRmk5GPu&#10;UnZgbsdUYQZi6jD/jmnG9FPbAm9RjwTepJ4JvBHbG/hb7B+B1zY+Cvp143jw5djZ0IuxANdDBfgL&#10;VBBmDATb2YBIuDnjVywC/DULQbLzolkxcsn7ZLTNC0HoqkccsvMwk+H9Z1wiZoAmC+6nZYTepOlD&#10;+2iFuOu0Mtw1+i7cFXoD7lf6PlwvvR13Oe4E7mLcBXxP3A38ecZ9fDfjddgZxifCqThA7IKdjAMk&#10;YyAM3kHMYmvAsV0AxKvmA/k6q2mV24JXStTixzKs7bAkwvGOgObxO4eNuc4U4a4kqAi98Vnhl+Jz&#10;iT3xxcTzCeXEcwk1xO6EJuJZZivxNLOTdIp5lnSSeZV0gjUYcZQ1FtHJmo46zALkDlg7C0QbA8Tl&#10;S0Ec3HtJNvD5DvO+pH03732Gy7znGZ5WI+kY67tqosPvsljEVRHT/1IiH3+eIyWdZWuiTrOzyV3s&#10;vOgTbEP0MXZV9FF2XXQnpyX6J0475TDnJKWde5lyiDsQ08Z9GtPKnaTu536J3ccFsc28/wcily4G&#10;rIVWQAL/2lPtzGe0q81eb3Eye5SNML+Xjbbq125YcU1Dcb6kiPftlvBwXcLkiGN8JaUzMTP2cKJ+&#10;Y3tiIe3HxDJaW+JuWiu/kXaAf5C2j3+U3sI/T98ruEnfI3gQ1ygYZzQI5hj1AsCo+wZAsbYG3IXw&#10;Dpaagwxb0+lse5Mx/WqT+zlOJrdzfC379PjlvZuj1/6cHufdpWIHH5ElkdrFUupBURp9v3Azo0WY&#10;m7BXWJKwR1iR0CisY/5LuI9ZLzzMrBOeZdUKr7NqhMOsXaI3m6pFM5uqRIBV+Q0gduFCIFgwD6is&#10;zUDWMpP3+uXQk1xb6F7+GuhWgY/FlTzc0gvbohxPb6Ehj2aygg6l8sMPKMUxe2VKRqMkg9Ug1rHr&#10;xAWcWnEpZ7d4N3eXeA+3SnyIWynu4pWLf+HtFA/ySsUvYR95O8RfuIZvAHSrBUBkZQHSFpnOZVtD&#10;b3IXQSP5VtCdopVQX4mX+eWikMXd+RGrjudsdOvYmhDQquVt2JsuojSoZIwaeSq7WpbFq5Tm8Mul&#10;JYIyaaWgVNqQZJC2Jn0vPZZULL0oLJLeFhZKR4UF0umkAums4FtAvCX8LcyH78HKZFJvBY3kWUD3&#10;iuZB/QY76Gop0uyCAbvoVDHJobOA6vJjbrxfi46Db9icRK7JkMRVpirZZcp0vkGxVVgsz08ukpeK&#10;C+S14jx5i2S7olOSIz8n2SbvT9Ernkr0iimxXvExWa/4JDIGWBbzgczS7GuWJTSWYw4NFZpBtw0W&#10;0I0yG6i33N20e2fgguOl4Ss6SmLWHyhk+DRtZ4fU6vmRlVuSaaWZMnaxJlWQn5olzlXnSLepSmQ6&#10;VbU8W9Uk36xql2epzioyVTcUGaqH8gz1hCxTPZ2SqfogMQbYZpZAaWH6cYs5vAO4d0pMof4yM+ha&#10;xTKopxphcroqYP6RCoJNW1n02mYD3au+iIXdlccjlm0TxhZnp7C2ZymTdBnpKZs1WxWZmgJVuman&#10;Ok1Tr1ZrDqpVmi61QnNNLdeMqBSacaVSMyVXpf0jMwYSTeE3aWbyTgdBfxVC0MAOE+hGhQnUW20N&#10;/VzjDJ2oQVt27ApbdqCS7NhUTvOo3cHEVJRwCd8XCGLyc8VMnV4m0GanSlOzslQKbU6aTGvQpGhr&#10;NBLtfk2y9niaSPtLmlA7lCrUvlEnayeU4sxJhTEgNDEH6SbQoxwIGiyBm6scgq7C3dNTawWdqneC&#10;jtT7WrT9gFvSXBO5qr56I6K6Ih5dWsbGFxr45JxiESMrPyUxNVcpkerTVSKdTpO0tTidr6tOT9Q1&#10;a3i6I2lc3eVUjn5QzdG9UnO3Tqh42ZNKY0ACmc1kQf+7h9tw9/XB7dn7AwR1N1hAxxrXQO1NPub7&#10;G0OsGxtIDjV1VOfyGgaqpHpTyPYKXkR2WRJNY/gv2WUaFNWZheEDRlSwEeh9p2m6m6WBpoFm62ZH&#10;oNkXgaCoCIILmCGiMWoCLolQKDHgDoiKBBDjCq7jRATNZIyWgBpGoxEEQRMWZTUsZz4q8yPV/nj+&#10;3Lp1n3vfc76q+6Ympu/ISFm2LWtVUu6GzMTcvKyE3D2Z8Xllaxfl1a1elHdjVVzew4zY3NcZsV8O&#10;rYrbOpShC2aAft9GgPbt/8+gBOD6IdI5SgFqjzLhRIWNfulRV8N95b70PaUh5l8fipTnHYhz3VTy&#10;sW/23uTQ1UUpcSmFK5OTCjJT4/NzMuLy8zJi8/ekxxaUrowpOJUaXXBjRXRBW0pUfm9KxK7RFZE7&#10;R1N1wUzQm5lD29cAP5EZ/HCQ9L5y0vuOAVRWmkFZlUTvwEmnud9UepnmH1/I21YRZrW5PMZpfWmC&#10;Zu2hxQtTDyyLWrIvLTG+eG1yTHHO8uji3OVRxbuXRhWXJkeWnFocWfLPpIiSto/Di3uTQveOLg4t&#10;mliiy3g2wNM8gPszGewnGZSRDE6Q3kU6aFmtIRyoM4e9dQ6zC055GG+v9WNvqQ4R51RF2GdWxrql&#10;HU/wS65Yok04uiI6pmx1fGTZ+oSIstyE8PLdi8LLj8SFldfGhJVfjw4tb43UlvVGhRwZiQk6PB2r&#10;S9dn5DzOZPAtyYDkf4n4T1cDHDsNsO+sPhSdZ0H+BetZ28+7GG0550XLORsozDqjtV55OtJpaV2s&#10;OqE20T+6ZmlIeE16WGh1dri2ZmuYtqYgNKTmkDaktiY4uPZqUFDtg8Cgmp7AwO+GgwOqpkJ0eZZL&#10;MtgN0ER24NpxgHM1AN+RDnrkAul+pId+ddUY8q5b6G2+5jAn55q7SeZVb/bKK4Hi5Mtau/iGCJeo&#10;+jh1WH2ST0h9ql9Q/Tq/hfWbfRfW7/IJbNjvHdBQpQlouKz2b7jv6V//ysP34rDa5/yUly4PyVn4&#10;kZyDGxUA9eT7T50BqLgIUHIFYBfpgVtuzYKNt1mQfUf20drbjkZpt91pyc3e/PimAEnkrRA7bWOk&#10;cmFjvCrg1jJXv1trVH63Nrr4Nu109mkqdvJpPuHo3Vyv8Gq+6+DV1GWvaRxSeN6cVOryM9nDRrID&#10;l8n8zxD/yXqAg1cBCv8FkEt6aM5P+rDmwTxIb+XqLW+VGSS1Kihxra708BYNP7jFX+zfopX5tMRY&#10;e7UuttG0plur2z61UrflyjwfFkk9Hh219Hh0Xuz++EcL90cvRK5tA2JV67hEl+bDZAZVABeIv7oB&#10;oPQ6QNEPANubAT77D8DaBwAp7bNh8QszvfgOweyoDqmhtkNuGtDhxPDu8OB6dvgK3DpDhK4vY4Wq&#10;rmShS9cqgUv3Br5z9w6e06sSrrLnJEfZe4nt2HuPpejtZCpevf2AG5VkBmT+p4j/KPF/e5PswG2A&#10;z+8CZBH/il8AEp/rQWy/sX5EP8sgeEBo5DcgWaAesKG6DjoynAddWY5vvdkO74LYdu+i2PKhJJbt&#10;cDrTZng9w3pkO91qpJgmG62kSkcvmknHbptKxto/4BLZ/+9J/seJf18j2YE7AJuJf10LQOqM/xlA&#10;VA9A6Ps5swInTAy8JxmG7pNcivOkyEQxJTWzm5JTbaadaLJpd5ol+tIsUEszxziqAJeb8XCdKQe/&#10;WMDGQmM2HjFmYTWFifXzdTlH9u8k8R8k/gLi3/ozwCcz/va//BGdAEF9oOc7AbM8cbaBCxrNU6Cp&#10;kRwZFCvkLpCguYkFSk0EaGvCRaUJC91N6Oi3wAzDjI0xgWKEaZR5+On8OZhrNAcLyQ/b/g+ovkbO&#10;IfHvJv4viT+7FSBtxv+c+F8CBPQCqIdATzUNsxwRDOQIc2X4kaEY5xkJ0Xg+D6kUNrIoDORTzNCC&#10;YoxWFEN0oBig23x99DMCDCckGgKmzgPMImycqwtypHTkWpFHyAg2TOQoWcjVsJGrJSSwkJNGrv2D&#10;jpzN5L4dhEI68ooJhwkVdORX0ZBfR0PBecIVGgobqWh+jzotekKdFPWYvRcNmo2Jxk1HRGg6bI5m&#10;Q0Kk6YJcCXmOhIHmM8iYKFKwUeTJQfNgwiI2ClNYKMxionATYRsTzQvIPXsZKDpIKCdUMtCiljEt&#10;PkufEl+mT1repE9K7tL+lLTTxqTd1BHpAPWddNxsUILUAUuk91siQxfkkXcQWdDRUsRAS0smWtmz&#10;0Mqdg9JALkqjuShZykHJGjZKNhBy2dOSXewpaRFrQrqfNSErZf0pO856b1XNHLf6njlm3cActb7B&#10;GLX5N2PY9jH9re1L+oBtP+0P2zH6GxtkvrZB1mtrZBM4fwcFYjpKBHS05tNRTt5DYctChYqD9n48&#10;lEfw0TaJN22bzp2wzea9t93CHZPv5I7KC7kjdsWcYbtDnCG7Cs47+yr2W/s69qDDBdaA4jqr3/EO&#10;q8+xjfnGsYPZo+xjdDuOsV8qkNupQF6HAwp0QQshHW04NHRgUdFFSEM3shtuSjaqvPjopBVOKOOF&#10;Y8oVgmFlluCdcpNgUJkn6HfK5/c5fcP/w/kA741zGe+1ywlur0stt0d1jvPK9Sqn27WZ0+XWyu5w&#10;62A/d+vj/Oo6zn+iQmG7CkWPVWihC8q4NFQwzFDFMEVvvin6Sajo68BELw/ue89A4ZB7tGjALVn0&#10;u9tq0Wu39aIe9y/Muz2+Mu/y2C3s9CwRdngeFrxQHxP8pq7mP9Oc5f+qucJ7qmniPdG08H/xesF/&#10;6NVn3qIZF9/XoOSeGqV31SgjWP0dlDOpqKKZoDd9AQbxjDFUbIJaOXU8yIX11t9H8LtPmMUrr0TL&#10;Tq80yW/en1g+8/5c/NRnm/i/vgUW7f9ju0yjmr7yMHzZEXFBcanLoKLWICowSEQBSQjZQ3aSkPWf&#10;hAQDJAgRoQl7wk6QJSQKgrKK4EAVVFwYse7iXp3RjvUU2zl2PJ1WZmwdHPzP7ekXBvvh+fw7933f&#10;D/fBHVj3BOdY9xh3eN0jXOe6h/j+wAf4ocB7+D8H3o0bDxyPe77+Rtzrjdfiftl0BY8GXcajwWN4&#10;dMulWaBhS/zQKOi9JH9flLliLspd6/uei1nwhhXm/z09asUEibT2eTx3w9N4+aeP43WbHsZnYe7H&#10;mzF3iRbMOLEKc5tYj7lJdGJukNow10k9mKukgaArpHNBl8nXg8bIf9k8SnkVfJ78dusIGQ05Q0JD&#10;T5PQsNmg2MULUZwvvL9oDipY7o2KA7zfSjb6vBZtnT/Bx/p/xSGs+jKBueEuTbT5FlW19QY1fdtV&#10;anbIF9T8kDGaNeQSrTpklNYQcpHeHHKe3h5yjt4XOkIfDj1DHwsdZjwIO8V4GfY5YzJ8gDEdcYKO&#10;Yvt/Y8dM0KgFMAMfH5S/0AuVLvWYVq7y+Em1zvM7JMj7K/n2eY/EuGW3BbTAa1z+ljGWLGyUqd1+&#10;npkRMcLMjTjDLIwYZpZFDLFs2JOsJuznrFbsAKsb+yf2ILaffWFHH3t8Ry/nxY4e9o87u9hTuzrY&#10;aFQ752PQWN95aMIc+P75Hqhqsds77XLXf+xZ7foiZb37Y22Y97g6xv+KnLxmNIkdPCJICh/mKyNP&#10;8lJ3DXCzok7wTFH9vOKo47zK6F5eXXQP72B0N789upPfH93BPxtzlH89po3/bPfhxNexLfx3uEN8&#10;FHfwd0Dj5sANeHmicl83VLvAZTJtMfg2fSl4qg8A9/TbPK+lRvmNaomrzyiZmJOyxPATYtmuXpFm&#10;d7dQj+sUZuM7hHn4o0Irvk1Yg28V2eNaRK1xzaJjcQdFpwhO0WVCk+gxwS56Fd8g/JlYL0SJdb8D&#10;SvLyQQWeMIM5rlOpc8EPhrngRYYveJS5EtzMCnYfy9w5f0RPWHFyD31jfzIvrBsR72yXKXFtUh2h&#10;RbKXeEiSS3KKC0kOcTnZLq4jN4oPkeslnZQ68QClVjxKtYnvU6vF31GrxP+mVoo/QNCPQGnusAcP&#10;d1Tr5fKj3hP8LdMdPDF6gbv7l4GrOUFuF/bv8B3Kwi87YaAF9qRyth3VCiNb1HKcE9EQ7Yp0Sr3c&#10;SKuTmem1MgujRlbNqJY1MSplRxIqZP0JZbJzzFLZONMi+wYyySyRTUPQhOJZoAmuXqjc3XVK5w4m&#10;MlzAX/e5ggc5HuDmZ/7gUt4m17OmCJ/B3Nglvfsoazr2soJb0hOxjj2S2HqNkmRT7aFXKTOYFch+&#10;VhlSwC5FyjkWpJ5TgrRwi5Bj3ALkNC8fucHLQ77mmZGfuGbkPdeEoJzZoGzgiSKurpNp0Dmhdz7K&#10;dQF3zG7gav4icKFwg8tQYbh3f97uRV2fkf7Qlp2AcWbxw+sNSTE1qXJiRUoy3Zqcxi5WZ/EK1abE&#10;fJVFYFbbBCb1QWGuuku4X31KmK26IjKqnomM6h+ERvVUolGN8meD8oAHqgYu3+sBeAq9874Z+k6B&#10;Cxgrmg/OWgLBoCXMq7coemF7PnFls4nxqT2HG1ZrFEZVZEgJJelKeoEuhWNKMQhytPuTsjWFYqOm&#10;UpKptUv2atslBu2ANF1zSZqmeSJN074Wp2nfJaVrp0XpmmnhTFABcP+gBeAFdL7HuQCMQ+e5WgLA&#10;BetcMFS2BvSXhXh0le6a31pC+MRRSF9fl8feVpUriLTuE+MLMhW0XEMy15iWKspIzZLqdWZ5qq5U&#10;odPVKVJ0rQqNrl+RrLuoUOkeKdS6V3K17mdpsu69BCKeCSoGbr/oYA9GAB7+mkEx9A3ofmfLvcBg&#10;1WrQW7XFvb0y0re5LG5po5W6tqaYFVyWz8cWmZJiTTkyinGfiqPPTBHtyTDIk/U5SpW+WIXobSq5&#10;vlkl0/eqpIZzSonhnlKi/7tCon8rl+qnZLL0KelMUBlw/SfcwlPonXcLYQbw/sVK+N+vdgN9thWg&#10;q3azW6sN6+OoxvkfqCQHVJYxMSUWXnhekTAmO19KMpgQVkqORqjMTpPLjEaV2JivFhmr1EKjUyUw&#10;9igFxrNI4r47Cr7xW8i/5ImZ/5EJZoEqgctEBuzBBMBtC8wA3h+xATAA/aunfik40rjJ5VDDdu8A&#10;OCDH34a63X7VtaRVpTWMjQWVnNDccsGuTKuYoCuWM1QFar40TycRmjIRvsms5JkqEJ7ZoeCau2Uc&#10;82kp2zwuYZtfSlimSQkr9/1HfNAA8DXs4QHcwfVymAG8P1QPnQc66FGHH2h2rgd2Z5inzRG9oNwe&#10;v7yogRZoqmNtMdr42PRqUWxypZQiK1OyhdYUIc+yV8yxmCRsS7mYZWlKYlm7hEzraUGC9TafYZng&#10;00smBbTiaQGt6INwJpOpADyDW7wDM7hcDTNoAGDQAZ0DOmBziw+wtwaA2tat7hWHI31LmvFLzIco&#10;AdnOBIy+iftHbaMgSlEvIYgOIHSeTctm1WTwEmpMvARbGZdhs3MYtk4W3TbMpNtuMWg1EwxK9Rsm&#10;uWqaRa5E2TN5CXv4Mh+AGxUAjML3DzsB6DsMQFsbAPZ2N2Dr/ARUdGJcSzq3z8nriPHLPhq/0nCE&#10;tiGllbUVaeFjk5qTdvMOyoksp4bKcBjodIeJRnOWUalOO4Xq7CRRnMNEivMWgez4hkBsekOMb/wv&#10;Ob7xw//x/Nctwgy+qAXgHHz/YCvcAXTQ5m4Aao4BUHrcDxT1B7qY+0I8s/t2zjMcxy1NOUZag/TQ&#10;MUnd7FBeV2Iks0MSQ+tQ4ygd6XhyRy6O1GH9H9d1HtXUlQdw/IpAtpfk5eW9JCQkIYQQIAECBMKS&#10;YCBAQANVBqtt9bQy43jqqNPajlPrsVo7o4Nj1Y7WVq0LUrWiEgXkiCzuC6u1LgcBEawLCiKyCQj+&#10;5vY/8I/PX++P77u/e98759qdBdumpRUcsKUWlFhTC64lpBa0xzvye63J+8YSk/a9meTOHzP4L57B&#10;93gGuH/sZ3wOjuAZ4Hvof9wIrS72Rl+UKNDnpSFTl5WaOYtKrKIFxcny9086/XNOuEKy3NkRGe65&#10;0WlFH1lSixbHphStsDjc62KS3VvNye79UUnukxF29xWT3d0WPu34iwjbsddRtqPjkzTib/ECPgPl&#10;P+EZ4P6hQjwD3N5cjNC6MoQ+x3fBpVUkWlytmfKX6lCvD6ujiblVVjq7MlnhqnT6Oysy9SkVOSFJ&#10;FfON9opFxmmVyw2JlWtCbJXfBtmq9uitVUW6hKqLAQmVrdr4iucBseWj+tjysUmu4j2o3I1QCe4X&#10;HsXn4ARC204htOE0QqsqEVqG76K51zzQ/Foxeq/O32N2nZH1Tl0Uf3ptvDil1u5jr3UqbbXvqBNq&#10;5/rF1+Wq4+qWqmLrv1Ra6vN8LQ0/KmIaCuXRDWdl5sYmmbm+WxZZ+0oeWTOimOgsPoNleP+LcL8A&#10;r/0HvPaNeO1fVSO0/CJCf72G0LzGKSj7ljdy3aVQRrPaI6U5iGVvNvESmi3C2JZpVHSLkza3zqSj&#10;Wt+nI+8tFEe2Laci2taKTPe3kuHt+cKw9lJBaEedwNjxgB/S1icIaRsQTlR+AKGTuH8Y93fjtW/G&#10;a//6HN6Dywh9XIvQ/OsI/ek2QtNbPFBqJzHF3imdmvBUxYp5quNGPjPyw59FCY1dCWRIl4MM7naR&#10;+udzhIE9uQJdzyf8gBdrCG3vFp5/bz5X87KE4/fyKkfd185W9z2apATvfyHu78X976oQ+uYCQiuu&#10;ILS4DqEPbyCUcwf3WxFK6kDI2u81xTLE94x6xXiHDys4hmENVz+sJwJGwgjNSDRfPWojfF+nEfLX&#10;M3nSsXlcZnwxhx7/kiN+s5FNvdnFEsERbxLOYFWTHMf9fNzfjme/Hs/+Czz7JQ24/xvuN+H+Pdx/&#10;gFDsE4SihpBHOEz1DAGOdyCQLH9g2GqQc3zBjyuDQC4DoVwKorkCSORwIZ3tDTnsqZDLQvCpN4K1&#10;Xgi+xXZ5Itgzyc+4/wPu5+H+qhp8BhsRWnALodnNuH8fIfvvCFk6EQrvQVNCRpGHDpCnBpCXEqZ6&#10;y4HFkgDBFgPFJkHK5oGSzQIt7hrYCMy4nYhNx/13cfvP2N9xcxW2ehIQBImBxndMBhMF0SA00UBa&#10;sQwxCN8VgSCXBP4yARAr+SD4mgBhHg/IrVwQ7cB+4gJ1ADvMBfFxLtClHKArOW+YK5xx5iZnVNLB&#10;Hma62EPMILufGWP10cB5SQP3bUAFikGqFYPMXwwSHQ2SMCyeAYmTBiYHv9tHIqCXkCBeIQBmDR+Y&#10;DQRINhMg3U68ke7ijcv2Ywd5Yz5Hea99inmj8jPcEfll7rDiBndQcZ/Tr3jG6VUMcHrkY9zncuB1&#10;y4HA+BOBBPcVajH4qjB/GtRGBlQWBpQpDPjOpMF3Pn7+sQgUn5HjitXCMd9/C0aVm/gjyv/xh1U/&#10;8l+p9vKH1AXEkPoIMeh3ghjwO030ay7w+vyv815oWnnd/k+5zzT93E7NGPFEA4LHGhA+0gA5Ecj9&#10;xKBWUKDxoUCH3yUomAa9WQI6uwQCMiWgfY95rV0oHtF+Qg1pV5KDAevI/oA8YZ9ui/Cl7nthb+Bu&#10;wYvAfEGP/rDgub5I0B1Uxu8KOs9/FlxPdAa3EA+DO4kHwf2C9qAxsi0IqHtBIG59C6hwP0AiAj0j&#10;gjBfEUTgvTFFMBBmlY4b06XDhtnSfsMCptewhO4xrKC6jV9RXcb1oqehm0SdodtET0J3ko/D9pGP&#10;wg6SD8OPCR+YTgk7TGeF7aY6QVtEs6AlolPYZBqgbpvG6ZsmkNwIBykmmwi0UgpCaBIiaCHEKgQQ&#10;ryUhziges8RKBs0O2YvImbKuyHmyJ5GLJI+iljO/R62iO8zr6PvmPHFb9FbxvegdVEvMHqo5poC6&#10;G3OUaoopoe5YqqhbllrqpuWu+HpsJ11vGZDWWMZ9rllAcTUGfK/EgHIiCP6jLxRAAkVAsg8PUvyI&#10;cUewcMAeJe62Jkofx0336YidI2+Ly/VpiV8qa0r4p/ROwhrprYT10t+sm6Q3rNukv1p3yhqt+2QN&#10;tsOyOptbVms7Lbtmu+RzNfGmz6XEh/LziX3Ks7YxdZUN/CptoKmwgf9EEC4SgoVLgIPkwHQJGzKV&#10;nFcuHa87I0z4MCWOvpeUKmuyZytu2ucrf7UvUjYkfaqqS1qpqklaq7qavEF1JXmz6lLydtXF5N2q&#10;844DqnOOQnW1o0Rd5TirrnA0+pWntPuVpfRoSx2jumIHBJ50gP7EW8BM8PGvBPf5LMimvcZny716&#10;czTej2YFc1qzzIJbM5KYxnSXssY5x/9y2gLthbS/BZxzfhZQ7Vylq3Su01U483Tlzi260+k7dGXp&#10;e3Sn0g/pStLdgcXpZwJPZNQEujNa9McyuoILM4YNv6SD8TB2KANCJ4I4Dg9SvVkwi+cJc0mPVx8w&#10;Hk8/8PVom6v1vD0nglOfkyi+PCtdeS4rO6DCNS/otGthSNmMZYZS1z8Mxa7VhpOufxncro2GItd3&#10;xmOZO41HM/ONRzILjb9kngo9lHkp9GDm7bADWZ3h+7MGTXuzIGJvJkTueQvYvLgww8sL5rD/T3aZ&#10;RjV1pnH8CZu4tCIuxbWKGwMqEJZAIJBAgISEkJvkZoOYQCCEhCUgEHYSdpA9ILIFQURBUBQBqWMt&#10;W+uMHUfljKd12tPOsT0znbGd7qO2euf1W2w//D4/5/k///ue+7N7oVhP+k61ER6rtsBHyj1wV3nM&#10;aUUR4vKuLGrndZx3YFog8bqMKb0n+Vqfcb7Bd4xv9D3PryCfw2rJI1gzeRjrJA9hA+RBbNTPKrji&#10;1y+45d8nuOffI/gioBv7IfAU9oLShRG/g2DYOxOYvQOR4Ej6PskJHqud4JHaGe6n7oDbGi+HWylB&#10;b1xPinS7ksjZPyETel2QJPiO4OqAYVwfeAY/QbHixZR+3BzUh9cH9eBtQafxnqBufDi4C58M7sRv&#10;UDvwD6nt+Ochrfh3IS2iX0OaRcTvIKLAicBJds+UdvA4BfmW1g5WtY5wR7cNFjM87N/RB66/mkbf&#10;OqFm7x1VYZ5DCil5IEFJ6ZVpqKelWaGnpPmhndJSmkVaTWuXNtHapF1hLdLBsGbpePhJ6Vx4o+R2&#10;eL3kE3qd5Bt6reQ5gqDXSIhwWwgWOBJSIH2bhJxTi/7zM0hwN9Me3s/eDDdzDpFmDH7OlzLDXM+n&#10;x+we0vA8+tW4b7cyMciiSA5tT0wPb0kwMJrlhYyTclNEg7w+ol7eHlkr74uskY8yq+TTzEr5cpRJ&#10;/nFUhfwJ4hmzXE68ItIWggvoDgBfogw+Qt55D/nGn3JJsHDCBebz95Ou5PuuGc8NdTmbHbVjIIN7&#10;sFsr9O5IkVFakpW0RmUqo+54BrNGcSK6SlESU6mojjEpmlkVim5WmeIsu1QxxS5WvBdbpPhbbKHi&#10;K7ZR8T8EwULE2ELwwf6X4wCfpSHnzAb4EHnfSgFyvoINcK1oH0wWeTuOGkPeHMyLdOvJ4bhbMrEj&#10;LemSgAZNIq1anRxhTtJGl6uy2aUqI6dYZeIWqRq4RlVnXL5qMC5PNcHLVf2RZ1Dejzeo/skzqH7i&#10;GlQE57cQQrD78dUdkPPdz0UZIOdZQO43X7wWpkr3wFjZUYfhkuAN/UURW7vy2Xtbc+M9G7Nxv2q9&#10;PKRCq4wo0aSyjCl6bp76RHyuupRvUNdg2eo2Qaa6X6BXjwnS1fMCbfJfhGnqLwRa9Y98rfplvFZN&#10;8GwhxED6jxp1MQv5Vj7KoBhlUIa8t8wJJkw7YdTsZT9YQVl3uoy+uaOYtbvJyDtcmyf0NeVIqSWZ&#10;Cka+PpmVo9XyMtOyBTpNoUirMeMaTZM4RdMjVmtGxUmaWbFK82exUvMPXKX5XqjSvBAkaQjMFkIG&#10;pMcagIc5AHfQ/ovIu+ZNyHfMdnChyg2Gqz3s+qoDnLvMYZtaKqJ31JdyD1QWYcfKCsSUghMJdINB&#10;ydJlpcanZuhFyfo8iVJXLjuua5Al6k9JE/QjUrl+WirTfyCR6j4Ty3Tf4jLdLyKZjhDa8lIB8LkO&#10;4AHqwe1S5Hxm5BvIPydqAEbqtoC14SCpu57s1F4b+ubJaqZbtZnjXlHB9yosxQNyi2U0vVERnZqX&#10;HKfM1YoSDAap1FAskxhqZWKDRYobhiQiwxWx0LAiFhg+xQWG/4oE2c9FwmxCaMvPKtQFdIe/FgIs&#10;o/1voNlXG5BvIAZPukBPsztYmn0cmk9SN9Q2RGw11bH3FNfwPPKqhL6ZJglVU54YqSpRceRFGgwv&#10;zMKFxkKJwFgtxgo7cH7hGVF84ZQgvnAZ4xV+wo8zfoPFFTzD4vKJ1/jq1TeJungHZbCA9p9rRM7V&#10;DDDcAtDbtg46O/ZAS8cR+/p2ytrKVrpraUvMzoIm7oHsRuyYtl5MSa6RhydUKaNxcyoXM2Xy401G&#10;jGeq4seZ2uPjTINxXPNlLte8xOGY/h4bW/E1h13+jMsqI17jcTrAKvoWPkA3uIl2v4b8c7wDoN+C&#10;nKPLAZq73aD+tAepqtt/Tdkp2kZjJ9PNYIndp2uP91S3isiJzVKquEnBwBpTonkNGWxug5HNaahi&#10;cRrbYmIbB6PYjZeZ7MbFSFbjo4iY+q8jo+ueRkXVEq/xKXoT7qIMFutQF9HuU50Ao8hBT/cANPch&#10;7xlwhUrrfiiz+jgYB6jrc/oZW3S9rF0pPXEHFd2Co5JT4gBBV2JIXKc6PNaiZ7AtBQyWpZLOsrSF&#10;xXRaadGdl0KiLYvUKMujYGbHE2pE29PQiNaXNFseovfodiXqIsp/Bs2f6EXeZUUZDKL5yEUrRtZC&#10;8bldkD/qaWc4F+CsG6FtVJ+NfEsxzH5bMsQ7jJ0RHuMOyvzY1qTAaKuOEmXNpzCt5kCmtSUg0jrg&#10;F2mdJEdY3/NhWD/2ZvQ/8QnvfUoO633pb8s99BYsoRvMo+yn0N7nz6A7jAC0jgJUjiH3nAAwTG6G&#10;jEv7Ie2St2PyJGV94kSYq3iCuZ1/MXYvZzz+UMyY2JM5pjgaMZZ2lDGWe4Q+Xu4VPt7kGT7e6xE2&#10;fvEwbfzdQ6FjDw+EXvj3Qeroz4eDR1/8wZbb6Du42Y56gPafQHsPn0fuNw7QOAlQNgWQPQ2gmV0D&#10;SXPbQTF32E4257NGOBf0Bm82bDN7lrmdORO7mz6D7Q2bkbuHzqjdQ2ay9lFnS/ZSZ+vfDp7t3h00&#10;e2FX0OyNnZTZ1R2B1/61I2D6p13+V3/dbcsC6sB1dPspNP/8BYA+NLsVza5CswtmAXTvAChuIf9c&#10;XA/Y0k7gLR2yYy95r4laCtxAX6K5hC4xtwQvcbdRlkTbApePbwtYTt/mv1yw1W+larPfisWVvDKy&#10;yXdlzsVn5e5G7+UvNx5b/GHT0YXnrrbcQP2bHgK4iHI/cxn1AM2uQ7OL5wGybgIkLwCI3wfg3iFB&#10;5L21QH/wFtAeuNsFP/ByDFj1cyavUtf5rP6f6/oOajLP4zj+42npyRNTKCFACJAQOkgRMN5BxLAa&#10;JRAQ+9pWz1vX8/Rc79w9XRsqFsQGgiioqNiws1bWinVtIDbEA0VBpQkYlP3eb+bmZpA/Xn/kj8x7&#10;Ps/zm2fmFy8IejhMGPAwTRhQOVHgXzmT71f1E8/wKJPrW72Nq68u5fg8vsZ4V9cyXlUfONrKDm5v&#10;J3D/EO7vxNu3HMfvoAy/g7MIzcbbp1xGaFQFQiNuIzT4PkIx1QQKq+WikP/IHQLr1KRfnTetrw9g&#10;fOrDOV6vjFztazNH8zqZ494wnnFr+J5Rv1lAu75dTaneFlDOjUdIp6YK0rHpOalsaiR6K8X9Pbif&#10;h7evxc990XmE5lzEZwBvH3MToaS7CCU8RCj2MUJhNQgFvCWQoZXvoGuTkdp2F8qjXUOrP+oYl49B&#10;jFNHFKPo+DMj6xxGSzrTKUHXdxT/0zySZ88gufZcgmMvIZjuMw5M9/Wv7MP9AtxffwafAbz9H3j7&#10;dLx9LN5uxdsTHuH+M4RCaxEy1CPk3YyQZzdycAOGVIGIdAIZpQBnWgoetAh0NA+CaAaiKAJMFIIk&#10;EsF4AsEsbJEDgnVYPlb8lULc34j7y8sRmn8Fn8Eb+Azi7dZK3H+Kn/8L3K9DyLcBIU0jQuqPyMG5&#10;BxEKQIQMECkBmhIAn+IAS5GgxF015o0F4X40loD7NmwK7s3BFmIZXwGutxQEWinwPaVAebNABrFA&#10;xUiAMIvAIVUIaCIf0Pc8QD9yAS3kgEMGA8QaGogNNJC5FFAF2C4S6BLyD7qU7KFPEV/ocuIzc4uw&#10;M0+ILuY18ZFpJdqYbodW/M8WBsjm/6H+D4S4z3pIQewuBZ4nC4IAbAAL/MFi4CaLgDNeAJwZfODM&#10;5QL3Zw5wlzHAy2R6+OvpL/wt9GdBPtUtKKLswr3kJ+Ehskt0guwUXSA7RDfIdlE12SqqJz6IW4h3&#10;IjvZJAaqUQx0XyDFfbmrFGQqFuQeLCgM+HcEC7I4CfQbIQbpGCGw0wQ9ktm8z9J/ce3SxZxP/VZy&#10;umTrmE7ZJrpDvpVul++g2xXFVKviANWiOEY1K89RH5QV1HtlJdmorCMblM3kK0c7Xe8ITJ0jcF46&#10;Abc3UOC+kyMLzkoJqNUsuOtYcAuVgquRBZehki/OI0V258nCTucf+O3OP/LaXBZyW1TLuc2q1Zz3&#10;rtnMO9ccpkldwDSqdzFv3UroN25H6Qa3M/Qr96t0vftD6qV7HVXj3sw887Bzn3gAr9oD+FUeIOgN&#10;XHDfTS4BD5kYdCox+GoloMdnwjta2q0dwn70TJG0eE4QvfecIWz0nMN/o/2J1+C1hPfKayW33juL&#10;W+e9ifPSJ49T61PEeaHby6nRlTLPdKeZp/orzBP9Q6ZKX8d5oG/h3fXtFtzxBdFtPYhv6kHSG7jj&#10;vpdYBAZWCCFOQgjTiCDEIPkUGM62+sdJmwzD2QbDaEmd31RRrf8sYY3/fMGzgEX8p4EZ/MeBa3jV&#10;gRt4VYG5vMqg7bwHQcX8+8EH+XeDT/F/D77Ivx18l38zpFZwLeSD+EqInb0UDNKLwSAr7wO8JGLw&#10;4wkgXMyDGAUXYtU8e4yPoDkyWPymfyz7MtQsfR6ayj4O+1Zc2f+v4gfhc8X3wheIf49YLL4dsUJ8&#10;K2Kt5EbkRsn1yDzJtcgiydXIfZLLUUcll6LOsb9F3WQvRD1jz0Y1yU5HdSnKokB5MhKcTvQBBj7e&#10;jj8tRgEDpn70HwnOdJtJw2n4k4FfExMuqo6OZ+/HJPW7EzNGdiN2qrwi9gf5ldh58ksDf5ZfHLhE&#10;Xj5wleKCMUtxzrhZcda4TXHauFvxq/GQ4pSxTHnSeFV5fFCV8uigBqfDxg6Xg0ZwPWAE9f4+IJjh&#10;QwzJgQQeBcPERJdFTjQOVZEvhnhRVQkhvDsmI1sR943yUlyqc3ncBJdzcdNdzsT9TfVr/HzVqfh/&#10;q07GL1Mdj89UHYvPVh0x5apKTTtUh0z7XA+ajrvuN/2mLjHdU+8dXO+229TmsdPUoykygWehCbS9&#10;QTjBhTgC9xmi28pDLckiVJckQ9Uj3NCdpEDm6vBoyYWhgx1PJ45wPWke5X7MPMnjiHmG5rD575qD&#10;5n9qDpgXaUrMyzX7zGs0exI3ehYn5nvuStztuTPxsLYw8ax2R+Itr4JvXnjlJzb7bE38rMtNBF2O&#10;GfS9QTTigBmRPVYCvUsl0PNUEj22cdHdkS7oWrqBOp8WKSxLiVMeTRqqPjjcpi2xjPPea5nqU2yZ&#10;qdtlmasrsizQFVp+0W23rNAXWLL0+ZYcfZ6l0DfXst83x1Lmu9lSYdhkeeq3wfLeP9ti919vgYCs&#10;YV8DI6JhGHJoS0WoZhRCj8Y6oHtjaXR9nBKVT9ARZeP684+MHiTbP9LsWmxL8ipKTtdvT/7Wb5t1&#10;un+edVbAVuu8gBzrzwFbrEsDN1kzAzdaNwZmW7cFrbfuDVpnPR681no5eHVSdUhmUmPIyqRPoSuT&#10;IHRFHxCPKLAi9CodoScT8L13Er5rTCLQpcn90JmpXg7HpoRyD0wcKC0eP9hlx2iLNj891ZCTNjZw&#10;c+rk4A22GaHZttmhWbb5YWtti8LW2DLCMm1Z/VfZcvuvsO0Kz7CVhi9PKY9YmvIgYklKQ+TilM7I&#10;X1Igoi8Ygki7Dd/3xiJUie87t6chdBU7P02MTs7QoEN/CWL2TIsWF06Jd8qbOFSzeVyyb/aY9KB1&#10;oyaErU7/LmLVyJmRK9LmRmWkLYhalrZkwNK01QMW/5fqMg1r8szC8PkSBUFEQRAti1hABEEEWQMk&#10;kJB9QUAigUAkLAET1rAIhE0IiKABLEJUpGoUXKjB0bFqoFM7TF1QrM54tR2XqqPT1tFCL9uZKpo5&#10;/TMTf9y/7+t9znm/733Ee6OaxYcojeJRSoPYFK0RT8fUiZ/G1IpfRdeK3yFmiiVmHpBmNmPfy8YM&#10;CgCuKrFvqfCdrbKFsWIPOFEcOO+IKtJusDDeuT+f69ErT/TdJUsN6sjMCG3LkEe2pBdQmiUlMU2S&#10;6tgGSWOsRrKDWifppdZIBmnbJCdoVZILcRWSqTi15DHyM00teUstl5jfwywC4hnuwTeYwU30T2Ln&#10;GS/FrlFqDaPlrnCsfC3547JwW30xbekeJdttd4HQpyM3JbA1Oy20SZYVVZ+ZG1srVdK2SdXxVdI6&#10;eqW0laGW6hhl0n0JJdLhhGLpuQSV9ApTmfGQqZTOMJTSN3Sl1Bxvye+78CQT4C5mcB39l9WYQQXA&#10;mHoeHK9cDkeq1pAOVIYu2KumLukuZa7YWcT30hYmrW3KF2+oy82IqpZnU9VbFPRSWQmzWFbNUsma&#10;2UpZJ6dQ1s9RyAycPNkZTq5skpuTdY+TI/uJnSN7zcyVmRMsmft9F7Zg58QMrpQDfIa964/YP0eR&#10;ozXOMFS7mhioCbHqrY6x76pguLSV8zybSxL9NKpNwVWFkqgyRRZNlZebUJij5OTnqHm58nq+XN4u&#10;yJbvEcjkhwRZ8tMCqfyyIEP+DV8qf8GTyn/jZMrNbEteiQHu4xymi3EOlQCXavCtXwdwvBY7n8YR&#10;9jd4QV/9+vm6OopdRw3dqaWa415fIVy9rTw5qLxkc4RKJaXmb81mygsKeFmKUqFUUSNKV7SKJIpu&#10;UZrioGizYlSYqvhMuCn/riA1/zk/Nf8/PHG+mWvJj7gL3+IcpjCDy+j/FLvf6UbMoAFgsMke+rd7&#10;Qs/2QHJnU6SttiHOsVHDcq2pFXiptyUFFFWmhirU6THZpTKGtDiPm1ZUJExVVSVuUm1PTFHtFiWr&#10;DgiTik4KNhZN8BOL/spLVP3IS1T+m5uoNL/H0yy8k3gPruIMJtB/rhk7Xyv2nRaAAa0N9La5QVeb&#10;P6lNG7aguZW6uG47c3llE8+zpCHRr1CzKVhemxYlrc6M21yZw06pUPI2qisEieomvqhiF09YsZ8r&#10;rDjBEVSY2PyKOyy++gcWr/xXFq/MzLbkUQ7eSbwHk5j9JfSfaQMY2YF9A9nTMQ+6Ol2gvWs1sb0z&#10;xEqzM9quagfdqbSd475VK/TJbUlel9UsDktrzIhJrs+mJ2oKmQKNmsXXNDL5mq4EnmYfg6s5Ec/V&#10;mOI4mts0dt33cazaX+KZNWa6JfcK8buEe/A55n8e/Z90YufaBdCH7NLhm7/bEZp7PgRNTxC5ujvS&#10;tkwX56DczVqR18VfJevc6CfpSA1OaU+PELVtieFrC6hcrZrG0TZQOdrOWHabPprVdpzCarsUxdTe&#10;jkho/T6S0fILhd5sjrbkLt7HK5jBOOZ/Fv0newCGkN496O8DaOy3hdoBN6ga8CeV9YdZK/fGLsrr&#10;YzjLPuK6SfaIvDf1pKwVdacF83SyMLauIJylKw9n6urDEnQ7QxN0+g0M3UgwQ3dxPV33VVD87n8G&#10;0bpeBVM7322w5BZm8AXO4MJOACO6j+0F2NePvW8A/Qew9wySoHzIGYqHvKFwaP283KFI26yDtCVp&#10;g0yXlAN8D9H+jd7cfWI/lj4rIEGvCKTrywLj9fUB8foO/zj9gB9NP+xL019YTdXf8ontf+YTs/eV&#10;L6XvnZ8l1zS4izj7c+g/hd7D+3EOgwAdQwCawwAlR7H7DS+E3BE32DLiR8oYCbESD1Psko7FOQqO&#10;sZazjwrcGYYUzzhDuhfVkOMVayj2ijHUrooxtHtGH+1bSTEcdacYzrtFGW64Rh75h2vEoZ/dw4fe&#10;rrTkCy1mgHM3on8EvYPo7TYAtB7DDI5j9zsFkHUaIM3oCKljnpA8tpYsHNsAIyDc32DNHaPYJRjj&#10;HeKMbOcYo8iFYhSviDTKVkQYty6PMFa5hBtbloUZe51DjYeXbjCedQwxXnMIOf3YIXh0ZmnQqTdO&#10;lozj7p3F7E99jLuIZ+5Hb+dJnMMnAOVjAHl/QP95AOFFMnBMTsAyrQKGyZ9MM4VYRZsoNhGmeLtQ&#10;E8c+xJS0OHg8ffH68Tz7oPGyRUETDXbrJnYtDJwYtA2YMNr4T0za+I0/WLDm0ksb34u/LfS9+Pp/&#10;nEf/afQPDwMcwDN345lbzgBUncUM0J15ESB5AoB1GSD6SzKEXbOH0OuuEHzdhwi6HkgOmAqf7z9F&#10;ne83xbbyvZFktfpGxnyfmwXzvW9WzvOabiV/ON1H9pweIXlMT5Dcb31Ncrv5nOQ69SvZkjPoPzmC&#10;36RRgI/w3O3orv0UoAjd2ehORTfvLwC0awBhNwEC7pDA+2trWHVvCay85woe97wJt/vrCNf7kcQH&#10;D+jEiodCwuWhhFj2nYJwelQFSx+1g8NjPdg/HgW7J5Ng++Q+2DyaBZvv/s8o+g2Y+wBmvhPPXY/u&#10;0nGAnM8BNk8CCK4CxN8ACL8NEHgXwOfvAB4PAT54bgXLXyyGZS9ciKUvVhIOL3wJ+5friYUvowmb&#10;n1iE1UwKkGflQMzij3gWL/4sXrgZHPTMJeTOewxj9vvx7Lvx7E0mAPWfcAf+DCBBtxDd9K8AIv4G&#10;sO5b9D9A/2MAl6cATrMADq9JsGjOhrCdcyCs51wI8txKAt6uQUIQKsBbAZKBFAHM4Q/oDS7/G7x0&#10;r0+9x8FzAD0XcAfw7JWYu+JLgPQpABG66eiOQHcgur3R7fYMwPkHAPt/ASz8FWDBO8AHMRAkM4kA&#10;szWyCFmGeCB+SBgAPljBnIL8l+16D4s5beMAfv/m9JtzzVSaanQ+TKXDVKqRZqiJ5jWZGobRqEl0&#10;IJScVxEl6URKRUJUEuu0ejex9NYiy2Kzjmsdsi8iZJG0ePbZ97pc217X+8dnfv/N937u3zPzPDc+&#10;nBG+mCD8Z4RK/wFRHPmIas9H8BdHHgIvLgIZG8EEJoIpJAIjjplHQ7CEiiCbgiAPKyQQbCI+w1bi&#10;E2wn/oBdMAQNMAgH4D0chXfQBm/hLPwO3fAaHkI/vMAG4RUgePl/IIa9CSJH8hFN/FcduAZPXEMQ&#10;B4GShSAG1zCTgSAV15GJ61hF/QzrKB+hgDIEJcQHKCcGoZp4D7XEO9iLc/fj3CM4txXndeLvv4rT&#10;70Mf/nyGq+vFeU+xJwQihkMcsQniiPiIaclDbFtMwkWsAA4ix7ERPYqJaDPIz9Q59D8o6bQP1BXU&#10;97Q11HeM9ZQ3ZBHld7KMeE1WEv1kDfGKUUe8ZOyDF4xD0Mf4Fp4x/gO9jMvwhLwHv5F90MN6Dw/Y&#10;iLjPQZRfeYhydxhkaslHAnMe4pvxkIUNF41w4SJzXy4ShnI+m6pYH/jTyAHeLMYbXhq9n7eE9pKf&#10;Re0zzaU8F2yk9ApKKU8FFcQTwTbisWAX8V9BA/FI+DXRI2yBh8J2eCD8Ee6Z/Qp3zJ8TtywGKNct&#10;EfWaCNG6LRHtJ0tE/wJZmPORpQkXWZtykJ0VB9k74ucozkdxMGfAOoLdbxXD7BPFMXpFKfQnVoto&#10;v1mtpPZY51Af2uRT7tsUU+7ZbKHcFVdRfhHXEnfE9cRt8QHi5sjjxPWRZ4ifbS8R3bZ3iSt2z6gX&#10;HQboFxwQo8sBkeftEfPcMMiaz0NiJgc5c1nI3YKFPGxZnyQS9hsXf06fk4L92FHN7HHUk/cdZ9Pv&#10;Oi2g3XZeSrvpnE297pJL/dllI7XbtZT6k2sF7YrbdtpltzraJUkT7aLkCO2C5CSty/087Zz7TXqn&#10;xxNGu8db5mmPz+xT7ohzEmtzR9wvkB0L51OZyIdNIn8BAwVYMd5KHcln3l6sHk8Z667HBOYtzynk&#10;Na948qp3KvmjdwZ50WcFecFnNdnlm8c851vIPOu7mdkprWR2SGuZ7dJ65hnpQeZ3fv9mnvLrZLX5&#10;dbNa/R6xW/xec7/x+8g/KkUmR6TIdDjkQmMhHwoDBZM0NJZH/TDWnNI3Rkx9ONqVftvfn+wOGM+6&#10;NDqK0xWo554NTOR2BKVx24MyuaeDV/JOBefwTgav550ILuK1Bm/hfSur5rXIdvOOy5r4x2TH+Edl&#10;p/mHZZf5X8semByQvRLslw2Z7ZMh8wYZshgOeQKJgvDcq6BRhsJJeB3GhUcKc7gdakdckXszukLH&#10;cjpCI01Oh2oFbaEzha3yJGGLfIHwuHyJ8Jj8K+ER+VrhYfkG4SFFidlBRYXZAUWN2X5FvVmT4pB5&#10;o6LNvEFxwXzvuF8s6sb1We5UDIpqFchqhwJZD4d8gYHkQBmKAHg2Ec8aE6hwO5wJVydYw/lID9qZ&#10;iUGcExFhguPKKIuj4dMsD4UbRQfDU0TNynRRk3KpaJ8yS9SgXCeqVxaI9ig3WdUpq6x2Rey22hnR&#10;bL0josW6JuJ7m20RN2yqlL3iSuWAbYUS2ZYrkV15+N/+14NwIF6ocP5kPPNF43t2FA26Jo+AMzFu&#10;lFZNAOtolFxwcFKkZZMqxqZBFSveq0ocWaeaa7tLlWFbq1puu0OVbbtdlWe7TVVkV60qt6tU7bDb&#10;qmq0L1cdtd+ianfYrOp2KFU9diyJfOtUHPnZqSgSOQ+HxuIe4PX34PxbOjxvTcezho6ADp0ATuid&#10;iGPTfckDU0NMGmOUlnWaKHHtZJ19TVScY3XUHKcqdZrTVnWmc4V6pfMW9RrnMvUG503qTS6l6mqX&#10;YvUe1yL1IdeN6lNuBerLbvnqR5L16jeSPPUnSa4aSXIn/Q2NA6J/Eu4Bnjuv4SPuBzzzdM4EOGXg&#10;wfE4ezgY501vNMh4u/VhFjU6lbhqSoxjeYzepSzG6LYpOllSEr3AvVizxL1Qs8pjoybXY4OmyCM/&#10;usIzL3qXZ66medRaTatXjuYHr9WaB97ZmtfYR68sDfoHpATiMe7BHTzzXU4AOIdnntOJeO5NYMHh&#10;RDE0JXpS62YFsmviFWaVhok2ZfrJjiXTproVTjV4FExJHJU/Za5XnjbDO1e73Getdo1PjnaD72pt&#10;mW+2tka6SrtPulLb4rdCe95vmfau/zLtK7+l2iEMSYdD+D08wkfrDbz+i/h47UgBaMOOJdGhOdkK&#10;6lMklNrkAGbV7FDTsoQIq+K4SfYFsVq3PL1+1Lrp8T5rps2RZuvS/FfpFvt/pVsVsEKXO3q5rmT0&#10;Ul114GJdfeAi3bGgDF1n0ELd7eCFuhf4+SFwgQ6NHm7wXwAP8B7oxmvvSsU9SMM9wA7NpUDjvBGw&#10;O82V2DbPjyxPDeGXJoWPKEhU2eYZNa5r4nSjsgyx0pUzEgKW6VMCl+jTgzP1y2UZ+hxZur5wzAL9&#10;1jFp+rqQufrDIan69rHJ+hvY85Bk/eCYZD2SYcFf9EfhvYD3wZUkgO9x9kk8d32DNeOrz56FZrAj&#10;3Qkq033omxfIuIXzxpuvT5kozpkT5bwqUeu5zDhdmhkXNzp95mzZfENayDzD4tBUQ5Y82ZAvTzKU&#10;KWYbdipmGQ4qEgzfjYuPvTbOaHgqNxoGQo2xaCwW8kUv/i3eMQJcwj3owNmtmfiejTVmAOzMNIXq&#10;xfawZbEXrXhREDs/XSFcOz/COmveJIflKdHui5J0vvMTYwNTZyWEJBlT5InG9PEJxhVh8cbcsDhj&#10;aZjBWBMWa2wOmxHfFjY9/ir2ZLw+/k+uyzsqqjONw7+ZoQxt6KAoggpSpIgUkQ4zCFKkifUACqig&#10;0lQEJFTBwlhAQUGNIBrDAUyMBfTE1d1YWGtcFdZoCIuIxqyrYkks0bu//QOOZ/94zsy959zved/3&#10;++53v/eN/7zET37zE4URHvF96OE8XF4JnKO7Yy17DdLMY9eetVqozTPHtrzJ4k257tL1q311i3IU&#10;pvlZMy1WZUTZZCyPc1qWNs89eWmid2JqasDClJXy+Sm5irkppcFzUrYoZqc0KOJSWhSxKafkMSk3&#10;5DHJg0Exya8DY5M/BsQmC/7DDPB9uL2U7wNrcIbu4wXst8iX+cCudVJsLzRDVaGtqGKdq1pJgbdO&#10;QV6Q0Zrc0LGZqyOt0nJiHVIy57gmrFzoNW/5Yv/49HR5bNoqRUxaUXB02mZFVPpu+az0w0GR6Z2B&#10;EenXAiLSBgIilr0iH/0jlgoj9CVwLSznnsAj+Gm6jxbxrE8a2IfWFEtQVWKCylIrlJZMUSksnq6Z&#10;WxRgkFU4Y/TygvDxqXnRdom5s6fMXz1/2uycJN/o7GUBkdk5QRFZXwSGZ28KCMve5R+W/ZXfzOwO&#10;39Dsqz6hWQM+IZkvfUIy/vQNyRBGuM/94CprcC6P88DjdzuPvU3l7Hf4q1wPVFboo7TSEoWVjpK1&#10;FR7S7PV+uivKFCZLSsPMk4pnWc8vinOYXTjPNaog0TMif6l3WH6WT2h+IdnoFZJfN31GwSHPGfkn&#10;PYLzr7gr8h64y9e+nBaU+8EzaI0wQg/XYhfn/gzzPkZnywb2fGQbqdzEvrNKE+uUY5CrtBNlK13V&#10;VlR5ay/ZHGSwaGOI2YINEePjK2JsotfPcQovT5gaWrbEbUZZpntw2To3RdkGV0VZrYu87OAUedkJ&#10;56CyK06Bpf2OASVDzv5FH1z8ioQRbmbyfeAcnGLu39J5sIp9r5I91xb6efzPr5ZgVY0xMndYYfkO&#10;Z8mSGk9pUrW/7oLtwcbx28LGRm2NmhC+Jd4mRLlwskKZ6iBXZjoEKQscApWV9gHKnXYByoM2/lXH&#10;J/lVXbb2q+q38tk0ZOO98b2t14ZPdsNcYQ3OlgAn6G+jcz9boZ3V7DtrgII69n27gfR6HSxpGIfk&#10;PfaihAZX1Xn13lpx9YF6s3aHmITtihwzoy7OMqhuwYSA2uSJfrUrSf4E37qK8T51Oyy9aw+M8649&#10;Zu5V2zXWa2ffGM8dL8ynVb+38Kj+ZDnMBc7Badb9KN2Hd/J9rOU80F1eD6zdS/9+YFGTChY2G2Ne&#10;80TENzuKo5vd1SMO+GiFHJDryZtmGvs3Ro3yaZxr5tWYZDa9cbmZZ2PuaM/G8lHTGqtNPBobjd0b&#10;jxq5NV40dNvfa+C677nR1L3vjF32fDQZ5izb0ZPMv50t6QF66/YAm/cBxU3Aqmb2nofZe7YA0a0a&#10;iGwbjbB2a4S0O0nkbR5q/m2+mt5tCh3P1nBdj9Y4fbfWhfqubUv1prbl6Lq0FcumtG3RcW7bp+3c&#10;dkTLsfVvmg6t9zQntzzVsv/6D237wx90hjm9lTWgv4Wt6L5GoPoAUHGI80BvRitrcASIOwqEHgf8&#10;T2rBp2M0vDqsMK3DUezW4abi0uGj5tyhkDp2REgdOuOlkzsXSe07V6jbdear2XZuVJvUuUvVurNF&#10;ZWLnX1QmdHZLxp98omJ54o2q5fF3asMcp7+d9T5E727mrKS3hN7V9C49xhqcACI7gcDvAY+zgOMP&#10;arA/bwjbC+Mw6YINrC5MEU286CkefzFQbHkxXDzu0hyR+aXForGXskRmXcUY3bUNpl1NMO46AcOu&#10;6zC8OAjDC69gcP6taJhv6W+h+8s27knfsAbfcR3Qm94BJJwGYs4AwecArx8A50uAzVVg3I9imN5S&#10;h+EdPejfGQO9O1aQdTtBu3s6tLqDodkTA42eJKj3ZEK1pwQqPTUQ9zDJnlPAP3/k7wPy2wit9De1&#10;cx0w7410r2POK+lOojvur5yD84BPF+BCty0ft7wNjOoB9O8BGr0iqA5IIXlgAFH/GKDfmrjwQOIL&#10;PIwABvlBHuSH6BE33kdc9I840Y9Z3Mcc9PH1EQ6x7vW8rTwJFNGdRXcy3fEXgJl/B3yvAVNv0k+3&#10;5V36f6a/D9DsByQPAfyHvBADzzWBZ4bEnNgSd97nYf3lHOAVD0WvuQm95ubzpoEw8TftI+zlWtvG&#10;3Ms436tY81SGOJd5h9PtR7drN2D3E2DRC5jSq0ev9DEgfkI3S4lX5AN5T96JiAYxIha85wD8yZp8&#10;4mFRWEz4YRZKCTdAoWYEARbaAszJWC3+1xQwWSrAU01AsIqAWImABLGAZSIBOaQAH1FK3Qa8xRb8&#10;jhq8wS6GsRcv0YQhHMYLtJPjeI4zeIbLLNNd8pgM4SmffErjv8lvn0E3/aP/B2MYxxhsGYO7uoAg&#10;VQFRjGEBY1gi+ohM0Xvk0V1MbwW9VRx1O121HL+BY+8nhzh+K8f9Dk/wPX5FF+3deISH5AUG8Y4I&#10;vBLw4DMElVHagsSIMRgxhrGMwZoxTGUM/owhnLWYK36PxaI/sEL0GmuYbyG95fRupG8rXTvo2U3H&#10;Po7fzPFbMICjHPs0/oWL5Db6ePULn+plDPfovPt/CBr0S/W0BDV9TUHLTEPQniAVpE7qgqq32gdJ&#10;iMrvojjxkCRR9EySJnoqycETST5+lZRgUFKJAUkV+sXb0Seuwy/iPegVN+Fn8de4L/kGP0lO4a7k&#10;PHpUbqFb9QFuqw/hpuafuMFMr2sLomufIchkWoKOhqZgoK0hmJpIBVMLqWBsp/5W30NtSCZXeaoT&#10;JXksWyB6KEsV9csy0CfLRa/sC9yXleOebBPu6mxFj2wHumX1uKO7H7f1vsI/9I7gpn4nbhicx3WD&#10;W7hiNIBL/6W6TKOaOtM4/iYXEpCgRDAsYZcli2FJMCFBSZAggcCFyA2BBAhLIgHCEgi7Cfuioggo&#10;KlJEtLigoihSlLrgcsSxWusc57RWW8/UTjtzrGN77LiNd95+wDoffuf5+L/P+3/e+z5/1xeEa27v&#10;CFfdcOI85LIbjiyCu0B9F6Id7m1Pxv2oJNzPg/TKJ5D0nB5m+w+3tTZP3BKJj9yUhK/dtYQH7kXg&#10;vocJ3KPXgbueVnDHsx3c9toC/uLVCxa8d4Gb3vvADe8xcN3nGOGqzxnCvO8lwmXfO4SLft8RLvj/&#10;gsz6v7GZ8cdtz0Gm/XDSIrg70R73ASScYWuDsynIW5YL8jzYG3m6kmnzyJePPPCTEu+tTCXeCdQQ&#10;bwXpiDeDjcj1YDNyjdGAzDOakcvMTuQScytykdmHzDF3IxdYI8gsaxz5jHUKOce6YDPNXrA5w35o&#10;c4r9L9JJ9n/Ix9m43QQbtz/2EVCfjDOBDR5GJL7lkQi/hlPAUw6N8JDpR/iKHYbc5kTb3ghJJM2H&#10;KUmXwrSkufBC0vnwMtJseDVphttInua2kM9yu8hnuNvIp7kD5FO8IfJJ3hj5BO84eYI3Y3eMd93u&#10;KO+B3TjvpyWHeC8pYzzc8QBklIcvXQQPBLZ4OCC+EcBfTiQAj1cTwcNQe3Avgg4W+GxkXiAkzwni&#10;7D8TpCyZjsx0mIrMczglLHI4KaxwOCGscZgQbnI4Jmx1OCLsphwW9lLGRYOUQ6IRykHREcoB0RnH&#10;UdEVxxHRV0uHRU+XDYl+c9ojek/dI8SX7/4IfBVA8D/018C8JYFPSAwA99bYgoVoGrgcE0SclUTY&#10;nRGLKZPRiUsnotOcjoqznA6LdU6fikucDopN1DFxLXVUbKXuF7dTPxFvpQ5L+qlDkqHleyWHlu+R&#10;TC4flHzuvEtyx3lA/MSlT/yCtkP8jtYrxl23R/8JzgXEl1D/SSzUTwDgDsyfC/EEcGX9cjCb4E+Y&#10;SggjHY+PohyOi6MelKIuo9L0FSPSnBXDUj1tSGqk7ZVW0XZL62mD0ibaTmmn64B0u2u/dNB1h3TU&#10;rVc64bZNOuveI73lvkX62KNb+pzeFfuW3hmL/x/wDAg/w/6/lcP+FTD3pgFwBea/8ygFTKX6gInU&#10;VbafogKH0aQY6nBiAm1Pwgb3QVmmx05ZLr1fVkjfISuj98rMnttkjZ49slbPrbItnptlA17dsmGv&#10;TtkR7w7ZtHeb7IZPq+wbn+b4Z75N8a8huK/1I97DM/ghHj7rUP+2CmYdmLvmYD2L2YET6XQwns5E&#10;RpUR9kMbop0GU9fT+tFkem+y0qsnSeOzRZ7vu1le5Nslr/DrlNf6tcutfm3yTv8Wea9/s3zvSqv8&#10;0EqLfCqgUT4f0CD/W2C9/J+BdfJXgbWJ+B8ELPK7GIDv4VN/H+rehJnrkhaAGVgn1TbgiMYVHMgK&#10;Iu7TcMmDGVFLdyhjV/SkJdK7FQqfzlSVf1tKTkALqgtsRksCrWhlkAVtCGpEW4Mb0K3BdeggowY9&#10;wKxGJ5lV6CVWJXqfZUJ/YlWgvzMrUJxZkYwzFnm2Ds4iPIO7cN24Bp/XCzB3TcF6LAdmDa0L+CQv&#10;gLBbG2rbly2k9Ggkzl0Z8R5t6ahvM4YFWDaogxs35DLqFYWsWkUZu1pRw65SNK2qVHRzKhQDnDLF&#10;SEip4nhIiWIutFjxZWiR4sdQg+JliEHxnmNQ4KsW+Rn68A1cM27D/q/oYdaB68YkrOP5AOwvoIK9&#10;ej8woOPYbMsXLOnOjaa2Zce5WdVyn4YMRUBtejrDrMxim7ACTjlWHFqKVYYZscbwYqwj3ID1cgux&#10;fVw9dpRXgM3y8rEvIvKwH3h52G/cPOy/YXlp+Ad+hLP4AM7AAuz/Isx90yUw6xQBMLYRgH2FjmCX&#10;wRv0GljI5o0Rdu26Ncua8mNpDdoEr5psdKVJgzFLMzM5xRnaMENGIW+jqjxCp6pbna9q4eeqevha&#10;1V5BtmpckKU6J1CrbkGe8NWqX1erVe8iNOk4b5G/p8BZgP7fgJpzcPWbgtnvCKwjxXDPLrEHfUYP&#10;sNXIIHSWcEnNRSLHxsIYlxpdPN2Un+RvzFUwDDmqEF12Fjcvq4CfoymJzNKYhWqNVZip2SxSaQZF&#10;6ZpDIqX6rAhT3xSmqb8TYuoXAkz9lo+p8dWLfI8B8CX0/yrUnC2HPpjgnl8B81YpAP3ltqCnwhV0&#10;VQQSWsvDbC1lkQ61RjG1sjjOrdQg9zVsTA0q0Ck5OflqnjovV6DSGkRKrSkqTdu4ZoO2K0qh3RmV&#10;qh2LStFOiVDtDVGy9rEwOeffkWjOGwGajfMXeZQBwBfQ/8tQc6YK+gDz5yisg/BbtlcSQLfZGbRV&#10;+wOrmYPUV/Htqkxrl5VVSGlFZQleBUY0IKc4jZ1pyAhXbszhK/R6UYq+PCpZVx+VpO+Ikuv7RXL9&#10;AWGi/nRkgv66QKb/ViDTPRfICl7zZfn4B76GPixA/z+HmmdroQ+QYUhfNcx8sLbVLQXWem9QX88i&#10;musiSOW1ayjFNeucdeZ4D21lkp/apGAoy9NDUkuzeMlGnSDRWBqZYKyLlBnbBfHGPn68cXT1euMp&#10;XpzxGldqfMiVFv/Ciy16DcE/8Fc4/9fhGZyHmqcboQ+QPQ0A9EDaN8F932IP6qwewNwUTCi3htsU&#10;W4VL9JskTtrGOFd1Q6KXsi4lILUWYyVVa0ITqvPD15uN3DhzDVdqbguXmneExpr3h6wzT3LWma+u&#10;ijE/ZEsqn3HEplch4gr8A3fhXbwCV+4ZqHncCu8jZGcTzDsQawsAtW0IMLW7gNIOf1DUEYLoOvhk&#10;bftaR3VrrLOyReae2pzsk9SUFiCzZjLiLHnsWEsJe52lhhVjaWVKLL0MiWUkSGz5H9llHhdlncfx&#10;z/M8M8/ADKDc9zkqyg2DCAOipqltpuaaJrZqbpaV7rLZehV5j6gooIByiKjMKKLAKB7I5X0B5YWr&#10;ZmJasaaWd5bB02dfr8X19do/Pn/NPL/35/P9nd+KnslpR3okf35Vn/TZvZ6J8571SpyrBHfpDGtQ&#10;z5rvIXPbYu7HJUAmtWQZ+cuB1BXAR6vs8X6GL6Zm9BEmZcSoJ6wy2o5dObDb6BVDXV9Pf91r2PI3&#10;/QYvfztwkGmKfoDpQ32y6dOg/qZFgUmmNQFJpo1+iaZdvkbTYR/jsive8Uvv+vZb/Itfv0Wd/l06&#10;xjVYw+xVJp4JZOZRq9KBhWyJZq1h35nFvmutjL+sc0NKjh7jciLEMevi5JHr+uteWzu426vZr7kM&#10;yh7lnpw1zispa5K3MWu6V0LWLGqBR3xWhnu/rEK3uKydrn0zG136Zl52jl19x8WQ8dQtZlWHe5ca&#10;Of97mbl8Ffteai1boOVkf84WKDWHfdd6YEIBe88ie4wu8sEbRcH4U1GUNLQoXn6lMFmbXPiqQ2Lh&#10;iO7xBX92iit4x6lvwTSn2IJUR0NBWveYgpXdogvyHaILdthH5dfbReS36iLW/2gXnvfEPiy3w6FL&#10;B1n3KnLNzLuBWr0WWJzLedgAfFwITN4EjN3C3rNUxBCzIwZZ/DDA0htJlmgp3hKv7msZoDGYh9pG&#10;mUdqI83jtRHmd7Xhlhm2YZZ5NqEWkybEkqvpbbbIweYada/Sc+qeW9vVPTY/kvUlzzVdqmb2ncxb&#10;Qm5OHpDOljRtI3vPEuD9UiBlGzByBzCY7Wl8pYSYKkdEVfkg0toL4dZIIcQaJ/a2Jku9rMOkntbR&#10;Ug9rihRknSYFWj8RA6wLRX9rpuBr3Sx4W6sFr6omeFbegmfFA8Fj169il6rI3868hUVci8Vci8w8&#10;1wLMJPfdXcBblazBbiCpGojeD/Q+CATUaeFX7waf+gB41/eBZ30MPBoS4d4wBK4No+DSkAKnxg/Q&#10;vXE27BtN0DVsgG3DDmjqGyHX/Yu6Dbn20QuVM/NWcvOYeSUzL2DeWVWsAbkTyH1jHzCoBuhbB4Q0&#10;AoFHAM8TgOMpETZNtpCbXKBu9oOquTfEZgOE5mRewnwQtvBB0sJLqGU2xUXewkXVXEFxgKZL1Pcv&#10;tN3MtcjM2cy8lOw5e7gXyH3nADC6FhjSwDk4DIQfA/SnAK9mwOkrQHsOkC4CaFXx4rXnQ8wduBzI&#10;h0Ao8DUfydeG8JHOh+F1XshtPADbuOFu0EcbQ7Zx4LamF9pcDuSy3ulkzyd7BjNPZuYxzDz0KJDA&#10;zBGnyW8BvM8Dzq3kXwFUV8n/hmqjvqVu0sstevneA2jXA7cjgTusyb2RwM98nNznQXh/KfCAk/+A&#10;hX+w84U2MPsq1vwL5k4leyrZY8kezsyJtBnJzD0uMP9l5r8G2JIp3iTzFsVSop26Tf1I3aV+Esmy&#10;Ax56Ak+CgWesyfPhwO8pQAcfBZ28ABQefMq6F1Lgo1XgYavA3UaBr6ygj1pBnKRgsKhglKAghf+Z&#10;huf4G37BbDxFGp4AOCDH32AJHiMdj7AaD5GNB8jDfRTiZ5TgJ1hwD7uovbR0iNa+xL9ZrB/4yw/4&#10;lVL+T+TTgys9ONODt0ZBL3ow0MNAehghdGI8v5xK7sfkzSJrPlkLyVhGxkrcQSY5OSxFPlnFLEsp&#10;xy1nifbgO9TjJppxA9fo4g6uc5Tr6KAUTuP/pMCFHhzpwZEePOhBTw+R9NBf7MRw4RnGkj2ZKaZz&#10;lFSy5pCTRs4SctLJyeC0ZHNJ5JFVRNYWMspIteJr1OIKTuMSrqKVX7WychdZ0QukvixF7E4PWvLt&#10;NYrkLitCAD2ESp2IF59iiHAfo5lzInnvkTWTrE/JmU//C8lZRs5KcjJxmbW4xFq0cj4uYhvOoxJn&#10;UcOZOIkW/tJM12c4a6fp4RS5J1+SItvYKpKoUbS2smLvpFbsfVUdNsHSY5VBuCcORLswgvnG4Zow&#10;BVeFD3FZTEWrOAcXpDSclxbjrLQcX0kZ+FLKRrNqPZpUxTitMuOUqgIn1AdwXD6Bo5pLOGLbjkbd&#10;E9TbKaizV1D7khQ70UZxgKy4qVWKh52kuLtLj5wDxdsO4cJNXQKuaYfiku5NnLebiLMO76Gl2ww0&#10;dZ+F047zcNJpAU44LcVx5xU46pyJI865OORShEaXrah33Yk61/046HYMNW6t2OfRjmrPx8Juz07B&#10;6qkIVZ6K2CXFiXwvqBR/QewI1AhP/LoLt728hDbXnrjkEoOzHgPR5D0CJ33G45jvFBz2m45G/7+j&#10;wf+fqAv4DLUBi1ATYMKBgAzsD1yLvYH5qA4swe6gMlQFVQuVQYeFCv05oVx/SyzTP5S26X+XzD0U&#10;1X9U+l8p7uQHQfyNW/ku9Z1ejTZfB1z080VzULhwvGeicCh4mFjXe4xY02eiuL/PX8W9IR+Je0L+&#10;IVpD5ohVoZ+LlaGLxV2h6dLO0DVSeViuVBa2UdoeZpEsYVWSOaxe2hrWotocfkO1Kfy+vDH8uaYo&#10;TNEUhik2XVL8ISohPGbCeaxG88iNAs6HyDgT4o4jEcFCbVRfaV/0K+o90SPUlTFvybtiJsnlhmly&#10;mWGGvN3wiWwxzJXNhi/krYYl8hbDSnlzbLa8KTZfUxy7RVMUu1NTGFtjkx972mZD7Dc2ubH3tDmx&#10;v+nWGRTdWoNi1yUlGMJDcr+N57GfxL6TOhUv4nCcEw4m6IU9CVGqioQkzY6EYbaWhNHa0oS3tVsS&#10;pmhLEj7QFifM1G40ztIWGudpC4wLdBuMJt1642pdnjFXl2MstltnLLPLNu61yzIe/4PqMg1q67zC&#10;8GHfEYtYBAgQOwIhBAbMYl9AIMEFIYGQBEIgZIERCLDYEZhNbAaxBgsZ4xpRT/Aimjhu3fF4i52m&#10;cZu2aWPXnTrTdtLxNLXTpFti12lsq8fMuNP+eEaa++f97jnvd895vZZyHngt5PyFYsx5RpnPtvnM&#10;/Q82fP9HmThm8jHr8ADuILcKcc8mPOFSYTjsFiY77hRkuW7nF3ieJsq8Ngmx9wYhp5gJFcVEaCjH&#10;iU7KG0QvZZUYpqwQEz5LxJzPIrHqYyQ2feeJN32PEZf8ZonbftPEff8p4jHVQDylThy0/R/PsP4P&#10;cbTcx0/6hzhebmP2u4qj9/t8V9gtDYE3SxMcLCXprid5B7zMxTyftaIKv1WuxH+Zq6AuctXUBW4r&#10;dZ6ro85x+6mz3JGAGe50wBR3MWCSaw6c4H43cJz7VtAY92bwCPdu8FHuZ7Qh7hPaUOFLmr7QFvya&#10;LzPQB8UAH6P2B5j7bkgw61QCfE/gADvCQLCIYu1OClOdTYJszxWy0HexlKTOl1QGzfJrgmf4DcFT&#10;/GaagaelTfC6aeM8fcgofyJkhD8fOsw/HjrE3wob5FvD+nnX6H28j+i9vIfhPbyv6N28F4jtv3yO&#10;/f+kDFcM1H+vFuAKjre3pbhb4ejfrvaDTQnDzlTNclqpynI3igif2QpewGS5gDZRJg4dI+VhI2Qj&#10;fZhsCdeTneGDZF9EPzkS0UfORPaQK5Hd5CmGjjzP6CSvRHWQP4vSlv4xWlv6j6i20ueMtlLbKyJf&#10;8VkBelGEeQ/1bzZgDZALdbhb4Rp0qsYb1mvDYbU2ycEo2+c2I8mjGMRc6mglSRsWiuiDFdKIfoGC&#10;0StQR3UL2qJ1gq7oI4KhmA7BZIxWsBjbJtiI0wh24g4LLsc3C34S31T+h3h1+d/j1OXfxqrLbTGv&#10;eYgevIc1+ABz53XMfRdVADu4cmzhOU4o3OGN+lBYqE+wn1WkuRjkOV4jNQX+egmf1icW0LurqhhH&#10;Kmui20XK2DbR4XiNqDOhRdSf2CwaT2wSzTMPidaZjaIzSUrRpaR60Y+TFMLfIX9lKoT/TlQIbQlI&#10;/Cs+xT78qgbgR42YdZrRB01YAzzLJp5jrdEFFlXBcEwVazfZyHYaVe730CsI3z55cZCuhgxrlwoZ&#10;Gokktrm6LkEtPsRUiduSleIeVoN4JEUhnk2Ri9dSasXbbJn4Ilsqfo8tqXqAfMmSVn2TLK2yJSHM&#10;V/wevfgLBd4H1P6hBuA85s8tXEXNeI7lJgeYa6bCVHMUjDWzHIfUmW59qgMUnZIboK0vCW2pEzDU&#10;cnGcsqaGqahRsuSyFnaNTMeRyoY4Etk0Ryxb5VTJtjiVsrc4IuktjlD6W+QLtlD6LEUksbFe8wl6&#10;70OswU3UvqTFPrShD1oxb+E5jPhsWuML420RMNzKtO/XpLt0Hc71bG8u8G9R82iHVOURDcrKWHmD&#10;lClVKFLEiiZOZV1HuqhuIL2izpAuqFtOK6/7TlpZ3S6HrHuXU1p3P7VU/jnyLzZZa0t5zW+wD3dw&#10;9b2G+m93YOZETuDat4RnmcFn4x2eMNwZCgOd8XbdHRynjvZsd42W8FG3Fgc1tJD02sPCaElTdWLl&#10;ITmrQnWIU6bSppGqvrRS1XhaiWqRw1dtpvJUVnax6kZKserXrKLGx6wi5VNWUcNLxLbHXezD+9iD&#10;K0cwc+qwD8hxZK4TMx/+Dne5Qn93MHT3xEBHT4qDpjvLtanrgLfyCJcq7ywJkbQLIkXaqrjy1lpm&#10;aWsji69pZRdrelKKNGPIQjJXczKpUHOBWaC5kViguZeQ3/I4kTj8hEk0v2QSTbY9PsJ7cAvf+3IP&#10;wNle9CKygv+nkKMYC/r7HUA36A/t+kjQ6JPs1YP7nJUDuR7y/gJfSR8vSNRTFlbeXcko6ZLFFeuU&#10;CVydJrFA142MxufrjHGEbiOW0J2POai7Hn1Ady8qr/NRdG7Hk5jc9hexOe22PX6KPb/eBfDOAN4H&#10;xIwsIOODqD8EcARX8dZRL2geCwPVWIJd/RjHsXY021UyQniJjhb5lw+TwfwhYViRXhpZoK+PIvQt&#10;UQf1XYwD+pHIPP18RK5+IzxXf46eM3gtLHvwbmj2wKPQrL6v6Vm9L8Ize1/u8T72/wrGsV3UOz2M&#10;XkSOoe7RUYCucQDNJGaOKReonwkE+Uw0yGZZ9uKZDKeK6Tx3cqrQmzfF9y+cFAQShmpankERkmto&#10;Dskx6EKyDUdp+w1zQVkGc2DmxNmAzImr1IyJj/33jf2Zmj76dWD6yPOgtJGXe7yLNf8Bap4dA9hA&#10;llB3agJAj9rtGM/UGEfkC5h7Fr2hcikMhMvxULaU6sBf2u/MXTzonr9Y5JW3UOaTvVDll7Ug9880&#10;qv0zjJ1++4xDvunGWZ804zqFY9zx5hiveKXO/9KTPfcnz5TZr7xZM88prJkXe1zF97+IetuICaPY&#10;/DTm3hmAPtRuXQRoWEF9jENl687ANwdAkZkBhWamHWFOc8hdz3bav57vmrHOd09fF3pw1mUeqSaV&#10;B9uk9UgxDbizTNNuyaY11yTTGRem6bJzwvGfOyesPXSOX/2nS9zKt65xK8/dXnHZgPPhGH4TkBXU&#10;nZ7Hu4DaOtRuwmhYYwao2AQoOo3Zz+IGWZYgyNhmQPo2EzjbafZsS45DsqXAkWkhnRItVU7xFoVT&#10;nKXFMdbS4xhjGXeItizbMyxb9pFb79iFb92xo5/+1I5+6m/2YZvfOISd/HaPi6h5BjXNyMIywMQq&#10;etEEoD0BoDyFNbAAlJ4BOLgDkH4OgHnBDeKtARBrjYBoawJEWVMh0rofwq0FdnQraRe2Ww0hu0qg&#10;7WohaFcPAdZj4G/dAF+rFSgXboPX+Qfgfe4L8D77FHm2xy7W+TSyhsyuoxdPohf/Q3X5x9V873H8&#10;dX52zun375/6nRs6151z3DmNg9NOzrGjpov8GmH5HZEQaZISpYSitKQpSXSTym9RDFtjbG0WG2bX&#10;5MfMdv0Y7ncvrrm7jx6v+qPH9/N8vd6fz/fzfn+ZOb6C56ASiN7JGtQC/eoA9T+BoAbAq1EClyZb&#10;ODV7wKE5AHbNPWHTrIF18wAom4dA0RwDefNESJsTIG5exiaQRzFMIx/ed4a6zCGpi7r7UlXFQAm1&#10;lvVesRVYtJ1nkXnjyB1JpnkvMGAf8EYT0P0A0O0Q4HIEsD4GSI4rOHQ4Ud5seiHUXykd9TYvPg4E&#10;bRwE2nj5tfGgt62nGKp1P/UJn6GPE1dfqoL2CrfxXuS/02qAJOadSu4Yci3NwEByNYeB0KOA73HA&#10;tQ2w+RiQMg64FNrFwGcqDsMubMDdOJDxA+FCHw4ELwZEC4cTXsQd9NHBg9fBTe7YQXHhjlPU2Zf6&#10;kJkLmDmTmRexVDOYdzytRjOvgdy+5PYk149cNzJtzgGyC2RfpL6kvqYuUZ0i4Aq9fEcv1/w4pPYC&#10;fuCw/uMQoItNqYuXcRdf+i4e9C4esC4CuxpeqnAPa8DcSxuBBLInMvPwFp6BVuBNcnvRqn87839O&#10;fgfzf0PelVf6jrpGfU/9QN2kblF3lMBPbsCDIOBX1uQRB/XfOCg9ZTN+mkLxBXzKw/e0+KUEuCkE&#10;OFtRMgHeUgF/EQvQiAQM4v+G4RlG4wkm4xFm4SHm41ek4Bek4QEy8DOycR+5+AkFuIci3MUW3EY5&#10;beygnT34Fw7Q2incQAdt/kg9pARcf6Vrr0Q2PdjRgy09eNBDMD38jR4G4CnMfGokmRPJm07WXHIW&#10;4g5SyUpHF7LIW8PV88jcQN5mMsq4biVLVItv0YTLOIFOblwnHX3DlS7hObdP+D8JcKAH61ce3OnB&#10;nx7CRM+gY+ZIcoeTOY6s98mZTU4Sc6UwRxpZGbiKVWTlcmsKyCkio5SpK3hUavAFGnABx/A5zvPn&#10;Os6xap/hMdpJ/fRPEqCkB6lcgIoeXCQCfOkhlPy+zDmY7ocxWyxZcWRNZ665zJNM/0vJWk7WSqZc&#10;TU4eGRvIKOa65XxlqnEG9TiNI9yNdpzk021M08rKnmAtjpP8hwSIWQPIBIlcKkjtyfcUPUYQa92b&#10;zvszn4nMf5A3nqz3yZpF1nyuuoicVHLSyckiJ4ecAjI2kVGGFlSxAnV0cAiHcZa/O3k6urCfHppE&#10;/0ETSY2vJEjIt4JEsBWJBVul6InSGXclPtzPUNb17+QacE4chU8ksTgtjcMp6TS0yebghHwBWuQp&#10;OGaVhqNWGThstRqHFHk4oCjEfkUpmpSVaFTWoUF1CHtVZ1FvfRl77O6h1v437HIQUOMoYOcrCQpI&#10;BSeIn794lVxFuOOgxPcKZ3wl98d5ZW+cte2Pk44mHHeKwVGXcTjkMgUHXGdiv2simtwWotFtKRrc&#10;lmOvexbq3XNR574eezxKUOtRgV2etdjpeQDVnqdR5dWJ7d53UOHzWLTNRxCVe/9PgiPEAq/a27zi&#10;rvnyu89bhC+dFWh38cRJzx441u1NHPSLQJN/FBoCYlEfMAF1gfHYHTgbtYHzURO0CDuDlqE6KAM7&#10;glajMigf24M3oSK4HNuCa0RbQ5pEZSEnRaUhX4lKQm6JN4c8lGwKESRFf5LgBdH9QPJ78MpT87rl&#10;9XY2RILWABcc7h6MxtA+ovoeevHuniZxTa8YcXWvMeKqsEni7WHTxBVhCeJtYUnirWEp4jJ1mvhD&#10;daZ4izpHUqLeINmsLpVsUldJCtV7JRvVx6Ub1BelBeqbsnz1v+V5akG+lspVC1Yv9DyA1xu5nX3J&#10;Z7v5mNdri4azvtoWDW/4YXefMHF1n37S7ZoI2TaNRVamGSEr1YyXbdFMlhVrpss3a+bIizQL5IXa&#10;JfKN2nT5em22vEC7Tp6vLbbK035klauts8rRHlGs1p5XrNLeUGZpf1Flap+rVmoF1UrNf/Vzd+A6&#10;+V+wxZzhlXpsMOfLAWyp/RSoDfdC1Vuh4vJwjaw0XG9VHD5EUaSLVm7UxSrX695TrtNNUebrZqrW&#10;6hJVubqFqhzdMtVq3UpVti5XlRVeaJ0ZXm6dEb7LZkX4QZv08E9tPwi/ZrtM98Bume6ZXapOeK3b&#10;bLdXyDwXydY6lN+cJs7YbL27BklQOdgVWyOCRSWG3rLCQTpFwUCDdd7AoTa5+hjbNfrRdtn6iXar&#10;9PF2mfpZdiv18+1W6BfbpeuX2y/XZ9un6dc7LNOXOizVVzsu0Tc7LtafcVqk/9YpWX/fKXnAU6cF&#10;A4TXuskafE3mWbbZY2z5DVGcsemlkp62DnFEsdkfG029pPmRfRU5Rr3NqohI+8yIYQ4ZhhGO6Yax&#10;Th8Y4pzSDNOcUg0JzksNC5xTDKnOiw2ZLgsNeS7JhmLXJEOV6zzDPrdEwyn3OYZO94TB96gnbrMH&#10;C691oz/3wQycigEOjuT3Hr8/d0QD5fRUYrHBxigf5EeFitdY+lhlDn3LZoXZ4JA2xOycGhntsiRy&#10;lNti43i3hcbJ7snGGe5Jxnke84wpHonGdM85xhzPBGOR1yzjR14zjPXe042t3lONl3zijXe8442P&#10;veLfFl7rKvf/PLO3juK4xTa/K5bfnGyzW1iTwuEK5Md4Yk1MiChzeG9Z+rv9VKlRA+1TLEbn5KEW&#10;tyRzjEeiebTXXNME7wRTvPcsU4LPTFNyt+nmtG5Tzdm+8eYNvlPM5X6TzHv84kwt/hNMHVSX3wTT&#10;I98JJqHbH7rCmrezBi1juQ/jWAP+LaOXTfSxbqQMOaNckRUbKEofpZamjuirXBzT3y7p3QjnxGiz&#10;++xhUV4zLCN8plnG+cZbJvlNsczwn2yZHxBnWRo40ZIZ+J6lIGi8pSxorKU2eMw7R4Jj37lI3fqd&#10;6jINi/K8wvAzrIKArAqIbDIMgwiCBBBEQXZHGGCAYRvWEZBVNgVkVxYVkdG44GiiCBhto2i0GgPa&#10;1CaulUabtDWpGtdmq1uMjRonD/RP+uO+hmv45rvPe877fe85s+WSn5zlkjdOqRKN4wQ3WPtLXPsY&#10;W78jZFDBGjCWrYyjJ02AznRztGU4oCndXbsubb5+tTzQqCI5xKxYFjm9IFFimx+fYJ8TL3fKkmbN&#10;zpQWuKRLy4Vp0jpXubTdNUXaK0qSqkUy6SFRovQjUULcZ6L4uIeuCXHPXRLifpmdEKeZ5AvW/jzX&#10;/lEu9yLZm8McZAObGUc342nPMkFTth3qs920arK8dSsyAwyL0xeZFqSGW+XKY2yzkuPs05OSnOWy&#10;DGGyLE8kk5W4JcpqxfGyVrFU1iOOk/WLY2XviSWyD8VLE8fJAzdJ4o+ukoTXQkmCZpLrsv+1vyeV&#10;wEGyJ585yAM2Mo61jKkpzxD1+TaoyRcKVuZ56pTk+k0pyFlokpe1xEKRGWWTlhFrn5yW6JyYmuoq&#10;Tc0Rx8qL3CXyqjlL5c3uMfIN7tGpO8RRqQfEkfJTbhHyq+SeKCLlGXntGpGsEU4wzjp8TOdxtnpD&#10;ZBfpWw50MpYWftYX6KG60AoVRc4oKfTQKiz01c9bHjRVoQwxS8uPnJGcK7GLz453is1KES7NynKL&#10;UhSIIxWV4ghFozhc0e0WptguWqIYdg1VnBSGKq4IQzLvCkMynpFXwpB0jcsEl9l6n6FrZAWfB7Kd&#10;9JD2QqCBnzUlWigvNUNxmT0KysSCvFJvXUVpgEFa8WKT5BXhlvFFMTbLCqT20cuTnSOUmcIw5XLX&#10;UGWFMES5hnS5LFZum71IOeQUrPwDueK4MP+uY1DeU6eg3FdOQTmaSc4z36eLuRfYer9TBmzhZzdp&#10;JLXlQPlKoKjSCPlVtsipFiKz2lM7tcpPP6lyoVH8yiVmyyqirKLKY23Dy2SzQkszHBaXKh2DS8tJ&#10;g8PC0k77oNK3ZwWWDs4MLD0xc0HpZduAkju2/iuezPQremnnV6iZ5Bxzf5IjyAG6dpFeso7UVdJf&#10;AxSuAnJX6yGz3gpp9U5IqZ8jSKyfrxtXF2ggqQsxjlwdYRa2SmK1uDbRemFtmk1QbZ7tgtoymwW1&#10;ddYBtR0z/Gu2Tver2W/lV3Pc8q2aSxa+1V9bzK98YuWz8uV0n4o3k5wtAY5Vsw5kG50bSGstc7Aa&#10;KOYokNvIubMZSGqdhoRWO0jbRFjW5qUV3eqvF94abBDaEmYc3BxjGtgcbx7QnGrh15Rr8VZTiblv&#10;02qz+U3rTH2atkzzadpn4t34gfG8xgvG89bcNvJqeGziWf/ztLl1b0wnOF3FOtC3h6jquBdJYwPn&#10;XrqXt3Dm4ogm6+Dc16WP6G4rRK53Qth6d0HIeh/t4O4FuoHdIVP8uyMNfbvijHy6Uoy8u7KN5nWt&#10;mOrVVTvVs6vdcG5Xn4FH57tT5nQe1Xfv+FRf3HFLz23toylu7T8biNp+MZzgBJ3Da4CddPaQ9ibW&#10;ge4yunM7gVSORHE9nLs2A4tURghS2WDBFhf4bfEQ+Kp8tbxVQTpeqiW6c1VL9eaoEvXcVRl6YlWB&#10;rkhVpeuqatER9m3Sdunbre3cd1jLafM5LcfeL7UcNv2g7dDzQsdh4+tJRlr5XiJbSTfHwea1nHvp&#10;XkG3YhOQ2AfEbKWfo5lvvzY81dPgobaFu9oFbmoPiNS+AqF6oWC2OlzgpI4VOKpTBA7qXMEsdZnA&#10;Tt0AW3U3rHftxIz+Q7DqPwOLnV/Acse3sNz+HJbbXgomOMg87yK99K7r4vtgA/ci3fkqII3jaexO&#10;IGw3EPAu4LkPcBkUYNaQEWYOz4DNsCOsh8WYPuwNq+FAWAyHwXw4FqbDchgPKzF1uBIGQ63QH+qD&#10;7uAAtPefgNbAJWgP3IL2vu+hs+/pJAN0btvIvch8t/TyfbCFOeCas3ZxH7wDRA8AwUOAz3uA2yHA&#10;4ffA9MOA0Yg+9EbMoTsyE9pHXaB1lM3oUX/Cg3hEQnjgjEy8eLjBR7jIIzuAwwfJGeD969yEd8k3&#10;k+xmrlVccwfz3cDLKtSAci9zMMh9QG8Ynf5HAI+jgPMHgPUJwPQkoHcKfLHoERMeNtbEERhlYzzK&#10;ZnSUjeEYm5IxvoTP8OE/w003xuKOMaGjI7z2HPkbf3tzkp309vQDbXuAVVxz8QEg+3d8FumNPgYE&#10;0elFp8uHgO0o/VzGlD/S/zHhrfBnAfCJAQ8+c+ACh4SLQh7EXsDlQDYFbAyusjEZ50t3nA/bOIs8&#10;zqKOM47xs/zfxUne5lfd+3k2cc1VzHEBvanHAQm9i04D3mOAKy+3/RNg9gn9F+i9RK6Qq+Sv5DPC&#10;9OJzfTaGjOUGh5Wv3ICbbBRvh7FpZjNyj/m4zwfwPgt+n0W+z8LePzZJH//s4JrrmOdirjmTOY7j&#10;ekPpnU+viF47es3o1J/wMYUcPoG/k3+SL8m/yC1yh9wjD1mj7xjLfxyAx2yan7I2z9mYPefB/BPr&#10;8oJ1ebGN7J5EA3M9DUx0NTDW1sCaE6gLv/Mmi/ALluIVkvFfZHFSLcSPKMcz1OIJGvAYLXiEtfgB&#10;3fgOPfiG8+6/sR0PsRsPMMBQDuEujjGss/iaybrFv27iKcN9QzT/B92MwZAxGDEGK4EGjvxuLl4i&#10;iN4oehPpzKBPSV8JfVX0raavka42ujp49w24jV56ttLTz/vuZXoO4AZG8A+MMm2Xmb6bLNcjXOOq&#10;rtHwWzQwYAy6OoyDMVgyhlm8SsyI/fmLMHyPODpT6cuhr4i+Crpq6Kmnp5nlWEtPFz09+Jy5uM5c&#10;XMMernyQ2+V9/AWnGMF5XGREF3i388zqp7Se/w0aaDEGMAZ91sGMMdjQL8S3rMcD1uMOYuhMwlfI&#10;pE9JTwk9ldyGqzCONfS0cHuuo2c9t2ovPb/yXO5RSadpHH/4IQoi3kBBBEFNp9nUWQcqUFFQBAQF&#10;FFTAS6CkkJdUTDMtNc1LlqVpqZU22nWcysYup8vUtF330u5Mu6dzZue2zbZ79szZbWpnz26XmWWf&#10;rJ0/Pvx4D5zf97m87/M87xhqTMEtzMcNmMfjcw6zcQOuopUfYfSuYGQvo5eXUfn/oD7mATAGZNQP&#10;gOfAxJxGYQ4TUFeKPmajpgH9sqCWHXWqUacOdTxwEzbi2ztQpxs+hj7UGkKdEXzvBFyCGYzAcTgP&#10;i2jFdfy8j7vjz3AGd9ICqizgvjiN6qdf24D6QPKSAX+h4D/o6DcbtePQVxHqZqCmFvVM+KYS1KlE&#10;HTfqrEedZtRpgwuYk/OYk7O4PxcxFmdgHN99EE7hnvgAV/Oka3CC+ASOk7+BYz5P4IjvCziM0Z/z&#10;e42XBIQXS8xTfzyqeLy/IhEYtSCMcxTcJa2AX/hI4aqvEi756eECtRjO0cph0X8tnPGvgQV6A5yi&#10;t8BJejt8ENAF8wF9cIKxA44zxuBo4AE4EngU5oLOwGzwNTgU/ClMhz6CA8zvYT/zR5hien/CSwfS&#10;UzzKj7Dc/pELcD8cyw+DArf9w+FacBxcZIngbFgGLLBz4CS7AOY5VjjBscOxiCo4GlELRyKaYI7b&#10;CrPczfAetwdmIgdhOnIEDkROwn7eHEzyTsEE7wrs5f0WxvkPYQ//KYzyfyCN8L0/8ZKFJSUKS008&#10;ljss93fw+TGWlisRQXCOL4DTwkSYj0mBYzFKOBybB7OxhXBoWSlML6uAg8tcsH9ZPUzFeWAyrg32&#10;xXXC3rg+GI8bhj1xe2E0/hBpd/w8aTj+Imln/K9IO+K/JrbHPyEG4l+SB+K95P43fIcl/iFq/+Fd&#10;LPdYWq/i8wK2wMU4GpxczoVjK5bD7AoxaSYhgziQoCEmE4zEvoRiYjyhnBhLdBKjiW5iJHE9sTtx&#10;AzGc2E7sTNxKDCVuJ29P2kMeSDpI7k86Tu5LOu/Tm3THpyfpC5/upMeUrqQXvp1JXt/OxNd8iy0A&#10;KyDU3+ZzbHX3UtF/Gd57sdWcxhb8fjIZjiSHwYw4lrRf/A6xT5TiMybKooyIdJRdogLKTpGVMiRa&#10;Q9kuWksZENVQ+kWNlD5Rq2+vuNO3R9zv2y3e5dslnvLbIj7it1m86NchvkndJP6M2ib+O61V/IzW&#10;KvLSWt7wFyznD1D/LraWS8hCJt63sLzPoS3T0mCYTBXAWOoKYnfKSsoOabrfoFRF7ZfoqdskZlqP&#10;xEbbKrHTuiRVtE5JHW2LxEPrkLT7t0t7/NukO/w3SvfRW6Rz9A3ShQCP9HpAk/QBo0H6LWO95D+I&#10;l1H/hocY/09R94YW4By2/PfVqK/EGRdHkYkMOuxRRMKw4i1iUJ5M2ZaRQt2anunfJcuhb5EZAzpk&#10;RQGb0koZbWkVjNY0N6NF1sBolrUGemRdgY2ywaD1srGgetmh4FrZyeAa2dUQt+z3IS7Z30Kq0/6N&#10;/De4Os27xJcYg3sagGt6jEEezre56D/aMoGtfzTbD3aq2DCgjiX1qhJ9upSrqB1Z6fS2zGxGq0IX&#10;tEFREOyRW4Ib5eUh6+VrQ+rltaG18ubQGkVHqFvRx6xWjLCqFAdZTsV8WKXicphD/km4Xf7XMLv8&#10;X8iPrDVyL/MVn8lx7EDty/k4ViGz2GKncD2GcdmpJcOAjgm9uULo1P2M3K4V+bVqUugelSKwIVsT&#10;UqfUh9YozSy30sZyKR1hVUpXuFPZEF6pbGM7lD1su3KYU66c4pQpj0eUKC9G2JT3uNasRxHWrO85&#10;1qwf2NYs7xIPsgFuo/YFHDNOINMmvHPiehfGZRDpNQRBp5EP7cblRIv+575NeRL/el164DqtMqQ6&#10;R8tyaozhFeoijl1dFlGudnLL1HXcEnVLpE3dxbNohnjFmgleofoo36y+wDepf80vUH/DL1D9M7JA&#10;9ZJrUnmXuI/+3igEOIujH47DsB9Hr1G0ZQjt2FaAc66JDpvMXGgxx5GaTEk+dQUrqW5jGsOpV4Q4&#10;8tSsstw8donOxLXqbLxinYNfpHNHmXUegUm3WZCvGxQYdXuFet1hYZ7unDBX+0uhTvsnQa72aVRu&#10;zkt+bo6X94rfoa/XX43ANtyLyIQVY4DrfrSjC+1pL6ZCiyUcmiwxUGdZQXYXifychSl0uykjuLQg&#10;m2XJ13IKjUaeyVAcZTSUCw2Gqug8Q0NMrqE9Rmfoj8kxjMVoDLPRasNitEp/Jzpb/7VQpX8iUOW9&#10;iFLleZf4Dfp6tRTH7TKAGWQcvw+VAPSgHR1oU0uJDzSWMqGuTADu0rcJZ2kyxW6T0Eqt6YEWSxbT&#10;XKRhGwv1vDyzWaA1l0RrTM4Ytak+VmVqi802b4tRmkdjsszvRWeaPxQqTLeFctNXAnnBd8jzKHm+&#10;d4m7GP9La/BMIgeQEWSgHHOAtmzEZyOuax1BUO3ggbMinmR3vONTal9FLV6TFmAqV4QYStXhuSW5&#10;XI3NxM+22oRZ1oroTGtttMLaGi239gozbCOCdNuhKJntDD/Neoufav2Sl2p5zE8tfs5PLfIucQt9&#10;Pl+BewGZRIaRXmSTHefsStTHMbSqyh8qqjhQXh0LJdUJRHGVyNe0NsXf4JQH6iqzmeoKHVvpyOcq&#10;HBZ+ht3Bl9lr+Gn2Fn6qYysv1bE7MsUxw5XaFyIk9pscif0LzuryxxGryp5FrCr1cl9xHbU+xOvQ&#10;LDKObEe6cQxvxmetC/XXAdhrfKGklgWWOgEU1r1Nyq9L9tHXSvy0Nel01bqsoEx3DjPDbQhPcxVz&#10;Ulx2jtS1jiNxbWCvdnWHr3btClvlmmatdJ1miqtvhIqrPw8Vrf0H813nM1ZypTfsFR+h1knUOujG&#10;PCB9yGbUbagBqK7D+04D3rka8c7jCYR8Dxf0zXGga04kNJ6VFKUnlapoUgTIGv9HdblHRV2mcfw7&#10;v7lwE+QisiqIolxEZgAnzNRy7aJrmaWZbmaupauWN0S8DAgCgygwKCIMogijhQKatYaiZVasrtq2&#10;u52ye6buabfMbHfLsm1N9uPk6Zz++HLOzPB7P+/3eZ7f877P+J4jl02KGLHs4cjh2bMis7IXRN6S&#10;nRvhzC4KH5a9sWdm9o6wzOz9oRlLu0LTl37Yw7H4cphj0dWe9oXXw2/oCLzWReQBVaESuK4lxAD2&#10;nOXSo4yLDzES3O8K1IS8aI3LH6C784dobH6mcUfeCOvIvDsCb827Jzgrb2IPp2tqj0zXzB4Zrvk9&#10;0l05IQ7X2mC7yxOUtroxcOjqfYGpq18LSF31QcCQFV8GpuReDUpZfj3khjqWkgd4tWgDKsTzCthP&#10;wf6dS5rGaDSpULqn2KQxJWEa7e6rke7BGuFOM2W5bzGc7lGWTPedVod7gs3unhwwtGRGQGrJXNuQ&#10;kmxbSskaa1JJhSWxuMEyuLjdPKjomDmh6F0jofCSeWDBd5aBa3603tCz8Bpz6QmoFG7+St4FfM+D&#10;PWOtNLmEuXOdNGaDlFVpU2ZlpNI9sbJ7EpXmsSvVk2VK8dxuJHnuNgZ77jcGeaYZAz2zjQGeRaZ4&#10;z2pTXGWZqV+lV30r9uhXFS8ppvwtxWz4XDFlV0wx6675tRteParAcxFj6SrYi/D9OOxpZdJExrK7&#10;PNJtm6T0GmbP2gAl1EVpQF2s+nsTFee1K9abpb7e29XHO04x3gcU7Z2hXt7fK9Kbo/C6YoXWVSuk&#10;dqeCtnQooOZ1BW4+p8DqywqqvupXcwG1iMrgFuA7B/Z82DMrpCmMp+PhjmY0dNZLQ7ZJ8YyIvZst&#10;Cvf1VJivj0J9CQrxpSrY51Sgb7QCfONk9U2W2TdTJh8F3ozBZoLY1EDh7+UweJVDkYF1G4Pptq/8&#10;2uqWPMhdSk9aLy2G/QTs6bAneqWxcIc3SWk7pYSnpT4tUsQeKaDNQmMLRTFogLQ3BWUiLgPtHIR7&#10;OXD20uTaKfJ2TLazaBuLtHbQjF6XWs6iL/zawhbLiXch8V5OvOfXEoOt1AF+x/HIqGekjFZy0C7F&#10;7pOinpOCn2cgOSAunQwlHSGIi/HBWDSYhsfF7NAIxKWsk4tAJ422k2LvJMCdLH4IAwdf5Jk30Md+&#10;VcMt3cz7SLyX4PkJPE/H70S4Y2FmwUyFF8/2ow/BP8xQdAT+S+goOoZesXIZDePwIyZdxOQ4l+QT&#10;t3Ap4HJy6gEuKDTC0zmIJJ8iJ6cwdJJFTp72q5I8F23nffRJTxLnWfz8ENzxL1CHMO0wB7Lt3i9L&#10;IaTS6IL5R3QC/QmdQoSWgVP6K0PS38IZUhhUzhCT9zIYWrgon+VwPsc+zvPynSfh59nH+d1894Jf&#10;64n3GsKz7FnygN9HDkr3wb0dn+l4HPSaFHNc6nES/g3WX26w0JvoLXQGUWL6AH2EzqELNoamKAYX&#10;BpWLadJlLsj/5pL4NXn5hmZwhZf9CgV3ZYdfzLmWbgUxcwYx8/bi80CUzkQ6Stc0Xj9oiq4yZ37L&#10;nPm1FjKPLtNlrdQl5esLFemiSvU5c+ZnqtI/VaNPVc9ku0N/V4vOM3F+oiNs7ZQ+1Fm2+S90DXX/&#10;QrDZg409BLOHKD7H6X8aCneEruguuJN48rf6UrPhLYCzBE4uDJcuqADbxXDKIFToY22CVcu62/We&#10;dhGivYTqICE7zvz6PuG7RBj/i7r1BvrzTXXLwh6YexXIHnrqR/XVN0qC6+SJMXDvhTsV5mOw5uJp&#10;IYxsVlxBCvLgFOptuWGth+WBVQNjKyXSjPtWSuYApfMqJfSWulipS9/pFajH0Ms3Bf/mHqzsIRh+&#10;NOwE/tuBz1H4GwfzQb2jR1hlNoz5MBbjIwfOKp0mJye1FlYpbsthbNJrqoPRyPotvD7PkY2jOsxT&#10;h3DSof+wq2uo+2fBJw+CL36x4juM/4zF7xC4w/E2Ft59sKbCmQlnDpwncbYEznI4qyCs0Yvk5DA5&#10;6SQWB4nFC2pg/V16XvuoisP8Pa12HLVRTW1kupWKa4Xe+tMe/Pzv0ZfovALIZTTsQTyVQRxH42sc&#10;vAfwNJ3VZuFnLpyn4CyFkwvHhdtCWG5Y5VTBJjj12iOfdkN+hid24WAnEfXhsplKa6LqmqA3/bQH&#10;vuE1MqRP0Dv+1y8Udj+8psDNwtuv4d2rP/CO7Ccn+0yztdc0T22mhWo1srXHWKEWI0/PmIv0tLlM&#10;Oy1VarbUqcnapEZbm7bbDqrBdkJbA95XfeBF1QV9p9qg66oN7vbrB9rtRdr+2Whed3SKFtMVaNYx&#10;U5Q6rQN1IChd+0NGcjTcrdbQ+9US9rCe7vmodoU/Ll/4fDWHL9KOiBw1RqzS9ogCNUSWamtkpbyR&#10;W1QXtUNbovaoJqpD1b1OaFOvD1QVfUme3t+rsne3XxXoK/gXaPVnBtH2aG0v02o7+9DGI4K1v1c/&#10;tcUMUUufLO3sO0ZN/X6jxn4Palu/6doa+5jqY+eoLnaBamOXaEtsrmpi81QdV6RNcRtUFVctT9w2&#10;VfRvUXn/A1rfv0tl8e+qNP6i3PFXTSXx3T/rIm31o2RabTqtn+OmY6i0P/nGUWjR7vho+RIGqXFw&#10;hhoGj5Q38S7VJt6nmsQpqk58RBsTZ6kqca4qE59SRWK2ypNWan1SgcqS1qk0qcrkTq43FSfvMhUl&#10;P2dam/yKqSD5bdOa5M+M/ORvzXnJ182u5G6/PsX7GY7c47fifzj3W46a3XzeRYttSglXw9D+qk1L&#10;NW1OyzJttI8xPPbxRrl9krHBPtUos88w1tlnG277PKPEvsgosucYa+0uo8BebF7jqDDnO2rNLkez&#10;ebVjn2Wl46hlheNNy3LHP6w5jiu2ZfYfUbdf5+y0/9uIAUfL82gPx7+Po3c7e6nPDFbNsL6qciaZ&#10;KpwZRplzpKXUeaelxDnBWuR80Fo4bJq1YNhMa/6wx615wxZYVzuXWFc5V9pWOAttuc71thznZtuy&#10;/5Nc7lFNn3cY/4YAuRAggSTwI1ItKIoCAoEkkJAEAklICIRAIoRwNVzDRYQIiKSIlKigpmVqwdpa&#10;kbZarcrWdrVrnXq6ebp1Z6dbdz+e7azb6WVr1562a+sle2b/+BzI7yTv8/2+7/t73+cpOM0ZKrjA&#10;GZRf4/bL3+X65H/n9cm/4PXK7/F688MP+RO03sEV+3oZLAc4Wwp9LbIGanlCFUULRRIKFqfRgaIs&#10;9nRRYdSUqiR6UlXBGVdauWPKWq5fuYM7omzm7lZ6ebuUPt6QcjdvQDXJ61fN8vtUR/k9quWYbtUL&#10;MZ2q1wRe1TuCDtXfBB3KzwXtyrsg/JD3caW9bcQ+AC+A07BAJ1BLCHXNa1k0pxXRjO4RCui2ROzV&#10;5kXtKSnijGr0vGGNiT+ktsUMqOtifOpGQZ+6TdCj7hZ0q4diOzVjsV7N/rgOzXxcu+ZkfKtmNb5Z&#10;84rQo7ktbFLfEbrV/wHfxbvV4Xh3cTj+PWjdqMQ6WIhWwBL+fxK1LJTDY8IK7TcIaKpcRhPlm1ij&#10;hpzI4TIFZ6C0hN+nNwh6dJWxXbqaOK/OGd+h8wjbdTuFrTqfqEU3KvLoAglN+kMJjfrjiTv0K4ku&#10;3ZrYqfuZuF73F3Gd9rPEOu23ifXacML/+RX6fgtX+yUb9gE4AY6iloNm5B0TfK6ZR+OVSTRamcba&#10;Zd7G9pnk0d3GYr63XB/bXm6MbzFUiTxljoSmsobExrI2cYOhR+IyDEuchklpnWFO6jAsSu2G55Jq&#10;DFeSqg23kmxlfwb/ltpKv5XYSsMP+QX6vga7dQHW7zRYBPOwPbNWeEwwXhVFIzYxDdnWk8+WGdFd&#10;lRvVYVHyWitLBE1mQ3yDyZzgMlaL641OqcPoSao1dibXGAeZauM4U2WaZaymEGMxPcuYTS8zJuMN&#10;xmj8I2Oq+FeyqeKbJFNF+CG30fdrDryPdbDZIASCsMTTqGMCtY3YI2iwVkh9jnXU5chgddTmRLbY&#10;CznuanWMy6aPr6syJtitVZJqqyO5yuJmLJaOFLPFJzNZ98iM1hlZhfWYzGA9LSuzXkoptf40RW/5&#10;PfiEKa38L3iQXGoOJ78NvR86sRfASbAAZuvh7/Dcj3oG8bnXKaBOF0PtrnRqdmWx3U55tKu+iO+o&#10;08ZVO8oTrLUWidluTzbW7Egpr2mVldX0ykrtozK9fVqmsx9J0dqfTimxX2Q09uuMuuZ3yerqj8HX&#10;yWrbAxBOvgmNyw3YC2ARHALTYMxFtAt/exuJvG4utTZJydO0gRqbMlnOprzIWreSa2ssEVgayoTG&#10;HWaxwVWdVOpyMlpnS0qJsydF4xph1K7HmGLXQnKR61RSkeslqcr1llTpfF+iqP9Yqqj7Wqpw3E9S&#10;OMJJ16Fx0Y3M2YR1AHNgCuzGsz4P9BFTWlojyd2WQK72VKprz2DZ23PYVW2F0ZWtan5FS2lsWYtR&#10;pGu2iTXN9ZJiT7NU5emSKpuHJcrmgFjRPJ9Y2LycWOC5kFDgeVMk9/xWlO/+KCGv8avEvIb74ryG&#10;sPhaM84FsAStBTAD6zsB+oG3A/peooZO+P0uAdm7GbJ1p5GlexvL1J0faegq4ug7dfySzorYYq9V&#10;qPTWiRTeJlGBt1Mk9+4S5nun4vO9h+PyvEtxud7zsbk7fyLYvvM3gpz2D2Oz276Ky2q9F5/VGha+&#10;Atu/0k70A3AQmgHg30nUA922bnh9REaHj8g2wCHzgJiMg4+QYXAz6Qe3R5QMKiKLBzQc5YCBV9hf&#10;GSPvrxXk9bsFuf1ewfb+oZic/kl+dv8hXlb/Se4234vcrb43OJl973Eyez/kbun+kre5617M5q4H&#10;MZfR5zPQC4FZMNmFrAFtbx8yXz+RcxD6w0QVIyzS++OoxM+Q2p9ORf5tpPDnR8j9RZF5fn3Udr8p&#10;Ottfw8nyN3C2+js4mf6B6C3+iajNo8GojNETkZtGnmdvHHmdnb771+y04X+y03Z9GfXo0N3oRwcf&#10;RJ/vwTqAefQ7DcagPQDtjiGsAeKZHdHIPEak20uk3Mch+VQi5U2l0vapDMoOZNO2QCErM6CJ2Bwo&#10;Z2cEqtgbA052eqA1Im2qL2LD1Bhr/dQsK3XfImvdvnMkm3yVmL3vEjPxAaWMf8Fixr6LYMbuR5yF&#10;3uIAzgSwDz2PQLsXfbdAu34cmWuSyBBA7ttPlHuAaMvjfNo0J6H0uUcoLZhBG4I5tD6ooNSgltYF&#10;TZQStBMTdFNSsJMkwd0knpumhLljJHz8DMXOrpHgwG2KmblDgv2fUez0N+AunYLeETADJtD3ELS9&#10;6NsN7ZrHiIwzRBpEM/lBoq3zyJ5HiJhjfJKGJCQOpVJiaBOJQtkkDCkoLqQlQchM/JCDuKEWig75&#10;KDI0QRHH8OOjT0EIYXbhOiYdAfHwP8Cn4HM6vgd7EQSAH333QbsV2k70bEU81R8mUhwlyg4hey4S&#10;pRwnEp0k4i7xiL2cSKwlGMHlTQBGZBkmaFkHcOEs44BZxuZeRnNL00RPYYCTZ3EhvQpj8Eu8BH8F&#10;n2ARPqVj0JwFk/twJkG7E9puaNsXsA/xs2Lo5p4gylgiSn2aKPEZIv4ZhKKzMOErfIBsuyIjOgdD&#10;eg5GcBWGZBV1rKKO1R0Am3wVDZ7DoCsY5OxFoudu4FCEgz/zAdGzH9FhlLgfa71nlsiHKWuDtvMJ&#10;Igv61S4TFZwmyoTm+hUiyfNEMS8imJ1HAHgJYDi6xAEw4y8n48CFIb6yBeQTXYUpu4o61nAIrmGz&#10;r2FTX8XgVzDY5R/h+7fxuz+AOxREefsO4X3EOnc9iTnAPNecIirHV1WrRDnQTIcec4ko7gpR1Bp0&#10;MQRCDiG64MIDP2bBiGFOriUQvYE5eXPj9wb5evH35uQmDt1b2Py3MNE3IXLzHJ5jkBs3wc/pwP+Y&#10;LvO4ps87jn8SQg5COJKgdZXDWYOVwCCUcAQCCZIA4RQiKIcgCKLIIZcgCgiCJ14Mrwpar2q9NrsN&#10;0XVz1lrdtIetKzq3VWeraztpN3tZzT4q3Wt/fPw9/HzleX+v3/N9vhvYnxnvSpZMMX2eyZTZDvJb&#10;pI+hZE49yRyQ5TkEiIfJ++2YWFocgrgfdY46T13gsHJRzks6B5UrvsC704CrvCxf42VkhHaM8MMb&#10;YZFf7+OTgR05Rp1EG1NUzxxX0LRClm3WccBKEyPpXwCZPmcAJXmSP4xx3h7TReqPFMsLV6j3qKvU&#10;n6nrIg5t7sAtDg53OCjcDeMgyQvRfdoxSjtGmfxRFtsoAz46yFlPyplXzJlTwrWS8qW0eIQIfI/p&#10;nEPT8AC5+BJF+Bfmcyatwj85697DEtzlrPsJ2nEHXfgH58zb6MUtbOHMuh1/5WR5g1PnCBP3EQP1&#10;Ia5RX+ADzpnvknCFujwmB0TCZ3OviGs3sp/Hd5wzH3DO/Ipz5n3Y8Bns+BQF5JSSsZCMGvwNDbjJ&#10;WfcvWEbWCrK6yVpL0kaGo59hGcA7nHgv4wTD9QYu8c1F7nIe3zB9jv/p3LOZd8wGcC0jezxGMZn+&#10;BtPPaPpmJTOTrFnkFJNRTl8qyanlro30qYU+LSerk6xV5KzHBcbiPHZw/704i6MsnVMsoT9hGB9j&#10;iJ4NkfT/GrPhyZN8EdlKxteX3ABcZz6uIZ68FPpk5y759KeE5VCBt5iTN7GYvjSRs5Tl2U5vV5K1&#10;BqcZi1PYyk9mNz+fQzjJD+gEf3GcETvGjB5jPo6S+KN+jMFjiqcWY+1K9gS8Dw1909EvI39tpU8Z&#10;5OSSUUhGKRkL6EMVOXXkLGHWW8nqwC/QQ956cvp4fOyiBQdwEL/kv2exnxWxj5W0F19Tjqd65ZkN&#10;tOoZ/2PqGsT0V0WuH3+lpW8RjKGZLBs5WdxtNhlFZMyjDwvIqcZh1JPVjFeZkwOsz32MxV5swh7m&#10;Y5B/DTACL9P6nczcDlbVdlb4Nlb8NtKf6BG5n4/xn3xal55+8nKcYSyGMIXcEDKjyUsgK5UcOzl5&#10;3LmYPpSRs5ARryGrgawWstrJ6iFnA/ffyurcw4gcZYWcxmZGdiNJG1jpvYJvqUeUgxYBt3nEfcjj&#10;9oIbjzeuTwmFZHvSeh8eydNwUKjHPlEc9ogSMeicgV3imdgpyccOyVxsk5Rjq6QS/ZJa/FzShC2S&#10;Zdgs7cJG6TpskPVjvWw31smOYI3Laax2uYwe+S10u36JlYqH6FI4nuqeArjBo+SiD48/bx7DXB9T&#10;sxXIJTgoG49XFC9g0CMYOz2jsF0Zj36VDX2qGdiiysUmVQE2qkrQq56P9eoqrFPXY426Bau9VqDH&#10;aw26vfrQNW4AneNeQ8e4YbSPv4zl429h2XNfUY/Q+pzjqW6TeZWt9yxbzes80l7jev8ktjce+4Pj&#10;PLBjgg/6n5+GLRPDsHGiEb3eFqzzTsUa7yys8p6FHu856PYuRZfPAnT61KDDpwntvm1o8+3BMt9N&#10;aPV9GS1+r6LZ7zdY4ncJjX5/R8OkUUG930PKIajzcwhvsr1cYnsZDmYLo/ZxPcAWvEPDdj/JBZt/&#10;OgG9L0zB2inBWDUlEt1TzOjSJGGFJh3tGjvaNHlYrilCq6YMSzWL0KypFyzxbxU0+ncJGvx7BXX+&#10;2wWL/Q8Iaqb+Slg99W1h1dSbwsqp950W+n9POZ5I9JEWeJMt/3VePw5SAzzat7H1bvkZ77nTnLF2&#10;mho9AZPQqQ0QtGvDBMu1McJW7XRhi9YmbNZmCpu0OcJGbb6wXlsirNNWCGsDa5xqApc4VQV2OFUG&#10;rnVaGLRVVBG0TzQ/6KSoLOi887ygG86lgV+ISwK/oxxP9X4oW2AkW7qB8Y/mlYftdnMEr120ZXUI&#10;sDLEAx26iVim8xe06IKFTboIpwZdnKhOZxXVhqSKqkOynKtCZjlXhsxxXqib51yhW+RcrmsQl+na&#10;xKWhq8UloX2S4tA9kqLQE9LC0HPSAt2INF/3uSxf960sT+eQ5YU4ZFfIHDYCh3n1GYjjNYvPXtqy&#10;iu872XbbwuVYGjEBTRGTBfURWmFN+EuiqvBo8UK9WVyhT5KU69MlZXq7tFSfJy3Rz5UW6xfIivSL&#10;ZYXhrbKC8G6XvPDNLrPDB+W54cfkOeG/d7Xrr1GfUd+42sMey+1hDvklMn9tZh7igZ3UJmoNbeni&#10;+zba0hItQWOMFxbH+KEq5kXhgugQUbkhQlxqiJXOjUqQFUXZXAqjMuUFUTnyvKhC19lRZa65UdWK&#10;HEOzwm7oUmQbNrrNMOxyyzQccU83vOGeFvUBdc89LfJrt7TIx25pEQ63t8g8mcCrnoU1yBbfy2f3&#10;dM4atGspbWkwOaHW5IlFZm9UmDWCeaYgUXFcmLgw1iDLM5pcZhmtrjnGVIU9JtstOybPfYaxxD3T&#10;WOmRYWz0SDN2eKbGrve0xe70TDYeViYZzygTjVeV1pi7nokxDzwTox9RDo9zZB7nNWc3r1x91Fqq&#10;k7a00q5GqoaqtChQbpmAUutkQZElwCk/QSeeNT1Cao83ymeY4xUZ5mT3NFOmZ6opV2kzFymTzRWq&#10;JHOdympuU1nMa9UJ5u3qePMhtdk8rDaZ31ObTJ+qTKYHKnPcD0pznEP5OzKP2IBdKcwDtYpq59/N&#10;tGsx/6+S19LyZBnm2sZhjs0PebYXhTnJwc7ZSXppRqJBnmo1KWxWq0eiJU1psdjVCZYCdbyl3Mts&#10;qfUyWZd5xVlXexmtW9Ux1oPqaOsptcHyDvWJ2pDwH5Vh+g+q6OkO1WkyD6XyPEhjHtJZB1Qr1/W0&#10;YxHfl3NdnC5GQYYKszO8MTNDI8jKCHRKT39JnJIW5ZKUGquwpCR4xKekKE22LHWsLc8rxjbPKzql&#10;2suQslQdlbJKHZnSr4pIOaAKTxlS6m1XqDtKffK/Vfqkh5RDNUTm/gzWQibzMIP3fKqZ62q+n8/n&#10;3CwgP1uIXLs7su0/QaZ9MtLsAf9luszDoryuMP4OAwPMsIosiom7oIKIKEpU4pK4B2WUyCI6uI64&#10;MK4MqMAIiowoBnBrFFDRqOhjGrXGGps0sW2iNY3apuapaZNqH62xalITq6bSHy5t/3jlAb/v/s45&#10;99zz3ddjbFofr5GTBvi8MjHZMtT6SkCydUzwQGtqq6TUzJAB1hkh/a0LQxKtha36WcuD+1k3B/W1&#10;7g1KsJ4I7JN6PjB+wrXA+PH/DIpPeRQcn9IcfBTmLgAeIOHfODWT2Ic0/BZahnL5fTpWaUq6NBmL&#10;YM20KCUrTGOzOmh0VrRhRFaccVhmounlzEG+gzKGWZIyRgf0T58Q2C89PahvxvTAhIwFgX0yCgLi&#10;M9b6986o9eud3ugXl37C0iv9vCV28lVLTNp3/jGTHgbETGoOPAJvJ6xNWKIyeIVoEcyZKHsKd/1s&#10;KXWaNM5m0qicVno1p52GTe+qITmxHoNyEjyTcl4yJdqG+PS1jTT3saVYetsmW+JsNksv2zxzrM1p&#10;jrGt8e1pq/HpOW2PT49px727T/2td3T2Ve/oKd/6RmU9NEdlNlsOwtrOlbsSlWRJ+XAXIBvcTBt3&#10;/en4jVn4vtkGDbH7a7A9QgPtHTXA3l2J9t4eCfb+xnh7slec/VVTrH2cd097mncP+zTv7vZcU7R9&#10;uVeUvdSr25xqz65zdnt2mX3M2Hn2WWOnWV8bO8341qvj9AemjjmPvRvh1ZJr+VR6Ee5iuHNzqAF2&#10;9XXY4+34jVw8zwKpf563+uaFKN7RTr0dXdTLEaMYR4Khh+Mlj2jHMGM3xxhjV4fV2NkxxdjJMcej&#10;o2OpRweHy/BiXpXhhbwGQ7uF7yhywceKnP+VIufdNbTNfeDRdu6/jXXwqlAp+TrhLpyJ74WdCds6&#10;D9+JJRnmwPMskeKXST3yLYpyhqmrs726OLupk7OXOjoT1d6ZrBedI9SuYLwiC9LVpmCGIpwOhTmL&#10;1NpZqZD8HQpefkRBy84oYOkVBS25reDF9xW86Edtg+dGRbM5j3PwvbBzyHsy7NcWsQdLpUH5+L4C&#10;fNdKqVOxpyJL/NXGFa4IV3uFuaIU6opTiKu/WrleVpBrtAJcE+XnmiqzK1c+LqdMJeXyKt4qY9F+&#10;GVadlmHlRXmsuIZuy1j4varn8m2EWYgc5D2HmmeT90TYo53SkBVSYpEUiz3rUiZFrpVCKoyyuP3l&#10;4w6Xt7u9vNxR8nTHycM9QAb3UJJiuLhpdDeFdZOIu4SPMN5uHWa2HCO5BoNYxg229Ca6q0ryLclj&#10;LqMFPD4ddjrsFHIezqtJpVLvcimqAu9ZKYVulPxYzljtzYHmEloTgfC3NVzCarl01PLhr+UjVMtw&#10;q6XJa0mylgVrWKD6JwzjwxxCzGvVZYbidXRba9nnlXCXsNd2Hs2GPRH2qDXSYF5L2CB1h9mhWgrf&#10;LPlvlby2cxHGrmqHDyKOHcSxkzh2cvmqI446LiT1fPjqGXL1NHo9CdazaN0bPNOI3uX98+hLdF2r&#10;2eeCQnoR9gzqnQ77NTd9WMU5qJFittADMCN2SAF1kqkB9h60F+1rkScffou0n4vwfi6hBzpzGeFy&#10;1sTl4xD1OMQQPEzDHyLRJgraRC0OUouDH/DsZ+iKiovpxdWcR/Z56npqQM4jyXcg3PidUrdd9ACh&#10;B78F/wDMJsQSmBxhPISxEsaHC4CJCyHm4Hi4dIKavNsdk8Bl7BSXgPcYxKdp/NMU+jSQU/VcnHjx&#10;JHGcPKcVhObgzzNhZ5BzCjUeRq6J5NkTZgd4oUckcwvnODqBKCVmj7XQe+g0eh990GKQ6JMzLWal&#10;xTBwST/H5fRT4rjA8L/IobtEwS/RVJco6qWD6Kjy2aJ5sG3UOo22HUO+yXD7EGYUzLbw/GF5nH7O&#10;eKYz6FfoN+gTdA6xxdi5p4btMmbpSqj0FUbhKj1ynfPydz4MNzmA36zC3NFotyj2rQbcnvGJ5+Un&#10;CkKReqxo/ah+uq+huqdxeLE03VY2nnCmbuIxb+DtruMx/4bHvKZV+ite92ut0V/wmV/i5P6Ew/sC&#10;v3v5ict9m5B+oYu6QIg38JKPCLn5vzr71PM+i6FFZpxohH5QF7jx+ocG6xuN4s1UeBmwcuDMgTMf&#10;ziI4y/U5HvMPeN1LWg2nnDJU6ne4y/O423M40k90iFKdpHTn2K6r6AfUTFT/0//H8C+Z9J1aw+0A&#10;M5bckmAO1xW87mVq8XtqcUEz9KnmwljIqovJI18fawWcYramjC2qgFelX1KL91VPuxygfY7rZ/zv&#10;cVY6prvosY5CfK7n/AfojjyocQB5toMZTW59ySsZ3ijySdWvla6PNI31Z9EaueSwkHZcAidfP9dK&#10;si2hZdfCqmTtGo7MmzrCfhxmP5qI6CAVO8BuHiDb/VCf63kMt9G1llZiPz5TGPl1JvJe8JJ4ezic&#10;cXAmwsiEYYMxC0Yuq+dxTJfAccJZBWc1jHWsXcX42KZG7WKcHOLfU2ogm3r2o44uq6MWdZDrnsVw&#10;B11Ff3zS3p7UM5j8XiCv7tQwAd5geCNgpcBJg5Glt4hjH3HsJY5G4thDj+6iRxvojXr6s45a7FAt&#10;XVGn7byxlZW2sGub9Wf+eocqPUTNqkb34DK16S3xxNPjd1K+cMPIsRMZxLJCf3hD4YyGMwHG66w8&#10;BUYO1Z4NJxdOHlkvg7MCjgtOBeu/oU080VKRDaxYSXbr6eQK9mOdvkc/0sXN9B/HmBF31pdRw3g5&#10;5tUy/gzkG0iukXC7kVs8J20grOGwxpJTKpzJ5DEFTg6k2XDmayNnZQO9UUkt3PRFBX8t5401hkaV&#10;GX6qUsOHchk/V4nnDRV73UOPVOTVrKt+jJUw8mfEHuVnE2N/HyN3j8mkBkOI3vTsoK2mnqr17qdq&#10;n2Rt8h2hjb7jVGm2ar05XRXmbK0zz1C52a61loUqsyxTqd9KufzKVOK3QUX+27TKv1Er/N9Rof9H&#10;Kgj4QvlBt7Q86D56jJp1pQ2jjvF+gnHWhHa3fP7a4TeIZ1uAmc9zG1W16qrKkDi5WydpXehQrQ0d&#10;pbLQFJWGTpIrLEMlYdNUFDZTq8LmaWXYIhWGF6gg3KX88PVaFrFFSyN2a0nE21oU8aEcbf5DcZkH&#10;tXVeUfw+7euTbZxgo4AlMCAjCSSQhIQWQAi0gBawBAYJDIhd7MIYI+IFYxvbBOzES2DcbHUymdZt&#10;3DqdjCfTSdqmbTqdtNPpZLpM63aSSTtp2rhu2sRpaqvHf5x5C+/xu9+9T9+95zc0tfsTmsy7TxN5&#10;WZrYnaX30ebeRuu/iRZzHbqG8yvY5i8ing0lj9bydtKqUkUrT5TRcr6Jjhc46GhBAy0VBChTEKEj&#10;BTE6XBCn+YI+OrRnmNJ7Jml2zzxNq47RlGqVJlTP0Lj6BRpTf5tG1W/TsPp9GlJ/zAyqP4cecgZV&#10;Wc57ZfgGy9FKsaU/bwAf5xtovecRzxnEslLI0vEiJT25t4QWiytoodhK88W1NFfcROniFpopbqOp&#10;4g6aLOlmxksGmFRJihktSTMjpUvMUOlpZrD0IpPUPMfp19zg9Gq+zzmo+TWnR/NXbnfpf6AHUJb3&#10;LtivV2EcQJvdgi7i/Bxa3SncP4FYjpaJabEslw5rCymt1TIz2ipmSmtnJrRuTkrr44xqQ5wRbZQz&#10;pO3iDOh6OUndCLdPN83t1R/h9uhPcrv1G7y4/hqvS/8NXqf+TX6H/lf8dv1f+O26fwvadQ+grOBH&#10;JtQB48aLGH2uQE9hFDttwXyH+0uIZcHApzlDDk0bC2jCWMqMGSs4w8Zq7qDByU0aPLw+Q4DXa4jw&#10;egzt/G5DNz9uHOB3GScEB4zzgo7KE4JY5ZowWrkp3F/5qrC18rYoYvyFKGz8CPpMFDb8D8qK3gLz&#10;Rg3GLAfGPSdGTxyXcb2EeA4jtrSZoSkzSylLHg1X72UGLDpOn7mK12Ou4SfMdYIuc5PggKlF2GFq&#10;E8bMnaKouU/UZh4Tt5rnxBHLUXHIck4StFyVNFtekQQsb0j95vekPvOHUp/pM+grqd+Ulbxpxzjl&#10;Qh1q8R3UIQfQMcSygFjS+Nsk4hm1S2jQnkv9dhX12DWceI2Bd8Bm4cdsDuF+m1vUavWJw9awJGRt&#10;lwZtPdJm27AsYJuR+WuWZN6aVVlTzWW5p+a6vKHme3K37efQB3K39V/QV3J3dVb2BtgvY7y4ilFn&#10;DePfMpTB9SHcn0JsozgO1Aqpty6HEnX51FlXwrTX6rltrip+2GkTBp214mZno9TvbJF5nfvlTc44&#10;63EOsA2uSdbtWmTrXKcVta5LCpfr66zT9TrrcP6MtTv/zNod91iH47+sw55lb4H9EkbgS42oQxNy&#10;AC3gegb3x6ABxHTQw6W4Zxt1NOZRtLGIWj1lnKDHyA80WIRet0Pc6G6QNrj98np3K1vr7lS43P0K&#10;h3t8m929oKhpWFHYGp5WWBteUlS7b7EW97vQn1hL/T8Vlrovoazi5qMR3Ivfgw91gJ70Y8bFcQIx&#10;DSKegzjvwr2YX0ZtgVwKB1TUEtAwfn85t8lvEjT4asR1vnqp0+uV271h1ubtUFi9vYpq35jC4ptX&#10;mH0nWZPvIlvle1Fe6fuu3Oj9qczovSMzNN2VGxq/ZA2eLHsD/GtgrAdgeWCPjrQgBziO4LoXxy5c&#10;x4JEkZCIWsI7yR/OJ2+kmPGEdZz6cBXfFbIJ7aFasTXYKLUEg3JTMCavCvXIK0OjcmPokMwQWpZV&#10;hC5IK0IvSMpD35Hogz8R64J3xLrmu1Jt4L5M68/KXwXrWXDOg3Mc1mg+jBxAA1A8QhSFPQhjNA9E&#10;edQU20YNsTyqjxWSK1bG2GMGrjVWzTfHnMKqqEdsjDZLDNGopDzaLdHHRsS62Bx0QqSNbQjLos8L&#10;90VvCjT7fwz9UVDa+qmoJHJfXBJ+KLn+yJKBdwa8JdiiWTBHoYPgtmMMjnTAdx4g8nQR1cal5Ig/&#10;TrbEHqpOlJI5Uc5UJkxcQ9zOK4+7+bp4QKCNtwn2JRICTWJIUJqY5ZckjvOL4+u8vfHnuEVdr3EL&#10;u97hFnb+gas+8A+euuMLgar9ofCRHbsA3kmM/wtgTkKDsKtxcPeD25IgauzBvN9LZO0XkKl/OxmT&#10;SqpIFlF5sox0SSOzL2nlaJJ1nJKkl7s3GeEWJTu5hckBjjo5zVEljzIFyTUmv/8a80T/txhl3w9J&#10;2ft7Uvb8nVF2f8HJ637A3QLzPJjHsN45cMc6ifrA7uhGDWAVfX1E9UkiG2ySERZFOyYlzdhjVDJW&#10;QHtTxVSU0pM6ZSJVykEFKQ/lp4KkTLVTXqqPdqUmKDeVocfHztLOsU3KGf0m7Rh5i7YP/5Z2DH5C&#10;OYOfU87AA+YymKfBzMTht7DmIbB7wI6C3TyAGgwROUaJTOPwnpNERTM8yp9lSZneRXlpFe1Kl1Ju&#10;uoIeS1toZ7qWdqR9tD3dRmw6QfL0CEnT8ySePUXC2UskmHmF+NO3iTf5S+JPfEiC8bskHL9PG8jz&#10;CWge3HHkOwl2F9iRYfhOWKLaCfi+aaLyWXjPQ0T5sIw7F4XEZraRLLObJBk1iTMaEmUMJMhYiZ9x&#10;EzfTQpwMkpuB183g5QxM7eIGfnQwkQu30ARgzObvYCP8G5J/j1bx2BJyPQPuCPJ9EOwY2C1gu2dQ&#10;gzkiw2EizSLRHljFXPw7+TJD/BV4uZUcKO9Rg4fQ7E8ZccTmvoJNZwUf+SkkdwVJXDmCD+4sNuEt&#10;LBhG8vgPUPzfoSl/jA3pHp0E8zDqPAkNgh0HuxVsL9bswKtV4JaBq14m2nWKaNsZIsE5DKFrGDzX&#10;MAiuYfh7SgkhjnXEsY441tFo1rHxbOBj30ByN5CL9RPQM3juZXyAtzEgwJie/YBo9VN6EnWeAzeF&#10;WveC3Q52M9ZcfxQ1AFcHbhGWsPs8+OtEogvgPw1dgi4jjstSNH3k4yrycRXD17Maok3EsYmmt4nN&#10;bwsf+xYWuoUibiH4za/hmdfw7Dt4D27iyke0iDrPQENgx8GOgN14kqhmlahijagYTOX/mS73sKjL&#10;LI5/58ZcUFdcL0iKkAI5IDPIjDAIAzIQioJCKAShIAuIKEigoAZe8JKbtparluJqppC3Mh+1m09t&#10;ui7mWtvus23ptt23ep6227ZbbmXsh9Se/eML8+PHnM855z3v+54Dc8h2yboTLumkqeeyR3v7ZZT2&#10;0ZQ/EsLFQ2P8KA3pARrCg/jRzQXczQHYQ7H3EGTPap4x1t3N+6cRdXGAHpe1XgS7knzPWUcOiDmd&#10;eD2kbTzMcJhDcd1OOTHC8h3Ugx5Dh9ERdLRfJukYvjwxRHqSnJygUT1JY3iKfJzmEH6KNTndzDOL&#10;eQqjp/jiyWfRBTXDroV9F+wCSjebHPv4l3jivBVmKC4POCQZ+jmPI9LI0MUggE6i0+ipHwcjMQxK&#10;Z/DleerkRRrzcxHS+QkMT/hxkQP5Ehvg5WX8BnZxt/QSQVw4rQYeq2CXwM6DnUG8Hri34eZoeENO&#10;UIOnsE3qGBkZhG7ohRtDGSWuc+g86kUX0cvoVWrltcHS5dEMUbHSO/jxPnvlQzbfR9TGR4A/ZoE/&#10;3vvTzHtdA1Aok2C0vtFEprE0faUcpsMC5rFSfcxM9aFq9YEW6z3drXe1TG9rBRNkh/6uTv2NqeoK&#10;U9YbFO1fKZy/sHh/ZqFeIUEv8bOXb/9eV1HfT+q9MfPe1A+ywh6mL5gzP1U8U6GPWTSg95UHa47e&#10;VDmMKhh1MBpgNMNo1Z+YMV/VaijrdIkJ7yIzXi8T4e8o2rNMqy/oFKnr1Rm8fY6onoP2/7rJ/x79&#10;Rya4IfqHRusdjScuL7x0vaapsApglMCYB6NaF5hzzzPnnsOPF9UG5x44a+BsIOrNlMc2ymQ35XKQ&#10;sjmuEyzck1g6TnRP6Brq+0k3ffgKfYTeUrBe10j9UePguclhCjkLwJoBpwhGKfYrsF+D/XoibITR&#10;TIm2wWmHsRa791K+97MKO9k2+8jEUbbSs+qmUA6yHgfI9gGoN9XP//cN/uX+UmI9ejWUHEboeTn5&#10;pheeH04OceRjfzb2y7Bagf1qtudCGI1s1WY4bTDasdupR/VLPUIu9nGY/IY3XVjYjeVdRPmwvkTX&#10;UN+P+houpzY5Z8ugszKyRoOIMQxmlI7JBcsHZwqWpsGYhf05VFsZjApWvBrGQu3Bjy61wFmO3VV6&#10;iDXZSV1s59M2vvEgGdrKqv2KSrqfCt9CbW6B36/P4L6J/nBju/Vv9ePk4gi56NEYYhoPKxFWKpws&#10;GLnEUoDlOTDKYFRwbFfDWQinEc5SOCvhdFIV95GN7VTpPnbMMbw6o/VU8DrWo5Psd1KFa/Hhg/78&#10;G9jqHLknjdePvJ4fj8QBcEOJbSxxTdAOTYLlh5MNZwacQmIohnMXpEo4NVRBPawmOG1wVmH/Xqr0&#10;QT7tYfceZpWeoXJfxsP3yNYX6Cq6piscr+cHcdxxnBzuP/L5vIdrebfRTJwhcEfBjIHnhuWDlaGN&#10;hhxtMOZpvbFQncYSrTWVa7VpvlaZFqjD1KB281KtNLdrhXmD2sxb1Wrp0lLLIbVYntHdlktqsr6r&#10;JdbPtcR2VY22a3p1GMfeSI5hjvj9XMG7+LydY/YBjv2tdps2Bw3TJlukNtid6nQkak3wZK0ekKmO&#10;AVPVPjBfKwcWacXAO9U2cJ5aB1Zr2aBFahnUrLt/do+aBq9X4+CtahjcpUUhh1Uf8qzqQl7RgiEf&#10;qHbIV+g71KeXRnF9cKz3cMV0oW20AVt43sTfN3INrh8ySGt+fos6hkbpnmHxWj58klqH+7VseJZa&#10;RuSqecQsNY2YrSUjytQwolKLQxeoPnSJFoYu14KRa1UzcouqR+5SVdhjmh/2tCrDLqki7D3Nu+Vf&#10;6HvNDevTWbjHo7l6aT92cPVvQRu5eteOo9XBl/ZRNq0YNVytoyLUMtqppvCJagz3qSE8Q4vCb1d9&#10;+AzVjSlU7ZgS1YyZq1+MqVZVxGJVRixTRcRqzY28T+WRD6ksslulkad1Z+RFQ0nku4biyC/Rd8bi&#10;yD7jGZhH4sgB1+wD6F6uubU8tztp//CldaxZzWNDtGTsKC0eF62F4+K1IMqrmqhUVUcFVBU1TZVR&#10;+YaKqCLD3KgyQ3n0fENZ9EJDaXSLoSSmw1Acs8k4O2aHsei2A8Y7Yk4aC2IuGGfFvG2aFfOFaVb0&#10;t6aZ0X3mp2F2u2ltJpIDtA518Nzmor/iXRO+LB4/QHXOUNU4b1WV06lKZ4JhnjPZUO5MN5Y5s42l&#10;zunGEmeBsTi2xDg7dp6pKLbWVBjXZCqIW2maGbfRnD/h1+a8CfvN0yecsOTG9Vqmxb1lmRb7Ofo2&#10;aJqzL+gk7c5+D3XopQYm0XKiFTy3JEqNvKvHl1qXTVWuoapwh6vcHW0odcUbSlwe4xzXZFORa4q5&#10;0JVjLnDlmWe6iiz57rssM9zVlunuhqDchOVBUxPWB+UkPGi9PWGfNSvhSWsg4bw10/0m+sya6fov&#10;6rMeh7c3iRbRx5yB2tGyZGYNfKnHrxrez/dYNNcTolLvLSr2jlWRx2ks9CSYZiYmmfMS0yzTEwNB&#10;uYm5QVM9BdYcz53WbM98W5Z3kS3gbbVN8XbaM7xb7enevfY07xP2VO85+2TPFXuq51N7auJV9IP9&#10;GPyulOutcCft3wrUTLuxmL/V4kslKvcZVOIbqNm+ESpMidBMX4xhhi/eNC3ZY749KSUoOznDGkjO&#10;sU1JzrdnJM+x+33zHGm+Okeqb6kjJWWNw5dyvyPZt8eR5HvcMcl31uH1XXZ4k//pmJT0DfrBcQjW&#10;w3A3+1mHdGoQNaI6nufjVznvitEdfrtm+ocqL320cv1Rhhx/rDHLn2CekpYUlJ7mt6alZdsnp81w&#10;+NKKgpP95cFJ/tpgr7852ONf5Uj0b3FM9HehY/YE/4t2d9obdnfqJw536jfB7snXgvtb3x0wN02h&#10;FjOpA7QIVfM8N4Mej9+FPOcHgpQbCFFOVpiysm5VZtZ4Q3rAZUoNeC2+QKo1KZBp8wZy7Z5AoWNi&#10;oMyREKhxuANNDldWhz0+azPabZsQOGqLC/zWGht43Rqb+Yk9NuNrR2zGNcd+GNtgrGc0WpnNPkB1&#10;qBL9j+lyAYryvMLwuwsLCwoii6iAAgqI4g2J12iMN2TXCKsIy0UWEJbKZUXlpqiLogjodBSj1tDG&#10;C6Zq1NbgTJI2NiYVNEmbMWpr0iTTRNtpY2wTe4mNibb0AZmm47yKy7/n+c453/99581Cy5OZM7Er&#10;KSlGLbQGaJ51qObaIjXbFmeYaZtgnG5N8n7COss0xTrPd7I1xTzJajdPsOaYx1uLzQm2tb7jbFvQ&#10;bp+xtnafeOsZ0xjrG6a4lPdNcYvv+sQm/8scu+iR+TDsPbAa4dSl4LeQC2uSh9Jt8JfguRjNFzAW&#10;P5Xmp1lpFs2wR2iaPUZJ9gRDoj3ROMk+w2uCfa4pwZ5sGmdPM8Xbs0xj7EWmOHuld6x9s3eMfZf3&#10;aPtzXqPTTnuNSrtojE69aYxa+rl31DP3TVFLHvm0w94NrwFeNbwyLEkhyoabliZZGYUXLJfmrJCm&#10;Z5iUlDlIiZnDNCkzShMc8UpwTDKMdUwzjHHMMcY6FnrFOJZ6jXJkGqMdhcYoh9sY6ag3jHS0GEZk&#10;HjJEZL5oCM94XWErfqvw9DuG8OX3jWHLHnkdhN0McxPMteRaAtcJN2MZvhe7mJyB58GuzciWErGw&#10;4/P8FZ8Xori8CMU4YzTamaBo5xRFOWdppHO+RjhtCneuUJjTqeHOMg111inUuVND8g4oJO+kLCtf&#10;U3DuDVmyP5Ml6yuFZD00tMHdDrMOZgX5roKbQ87LYVuzpPk50pNYtSQn/EIppsikSFegRriGKtwV&#10;qeGuOA1zTVSoa6qGuObIUpKs4BK7gkpyFOgq0UBXlfxdjfIrbpO5uEO+RS/Lp/DX8i24LXP+Pfnl&#10;f63dcD0w18NcnSnlk7MDdirsRXn0AIs2DXs0sViKw7qOLJNCK3wV7B6sIPdwBbijNNAdL3/3ZPm5&#10;Z8jXPU8+7iXydmfI6GbRbnxmxWaEeS3HNJa/xKa/AuxjDiCmyJK/qwnmRphual0MdyX1Todtgz2v&#10;iB6USJNL8V3lUhThhq2TgqqM8q3xl7HWwqHK0FHDhV/LxVLLZVPLoVLDJq+hqTUEq1mNMLXVOxEG&#10;tgp/t56pcd0HNP8Oh9E9beWxampdCreQemfBToOdDHs2OSe5pXFr8Z7Y1TCsYjA2zbyJYW+zmYN9&#10;EGLg8eDnPFz2HjxdAxdNA4eOx/q4wA3UwkMAzzae3YdeYPNhHOvfI3kmyY1fqh5mJY+VUO882Omw&#10;bbCfJudp66UJcGPghsMN9kj+WyXDdtawA2/bxNC3kwFwJ8NOM+toYR0trKO19wLkgGtho7dS3FYK&#10;2VrP/+lH82Ge7+S7mNMdTNM77qgGC1oOt4heZ8FOhb2QnGdSvklwYxukCFKw7JD8muHvgk8oBmcO&#10;FobgPdRjL0NoG0NhG33ZR1/2j3t8ER/g8DvAhj9IgQ9W8nMjv8PnPvsiz/2C56/x3dtaR59LkZNH&#10;0mFbyXnOFmkK3PgmaUSrFALTH6ahDe5+dBAdQs/1q93EEDyAy48h9HkG0iMMYEdZRweX7zEOwQ56&#10;cpxkjxO8g2AdR/j8PM90oeuqpFXFsLP5dSrsBSx1Ovkm8Gj0Xt4BmAPYSoZe1o8QpcQu9A7/xES0&#10;F+PDIIRBOOkrnaImp+nN2UgGZdZxjov5HIdvJz3pZHN10sxOgr50Ar2CulQGOx/2CtjWFvYh+SY+&#10;Sw/IMwxmIEv26ujn9BoPythnQn6CzvUZImE0heHEoCDC6mes5QJm4XV68wYD4SXq0c06LtOTbhLu&#10;JsluAF0E7DqvEti5sO2wF7K86e3UAG4U+Q05xTvQy/sp6uxnvNxvxtjamFFhnYQxfWzSfokor3j9&#10;9Q575Sr9uTFMusnQ/BH1+ITL4Ha+9AfWcZt39RZ749OjfZ73O5lxX0P0jUbpvibiTGfhhhbor1qK&#10;J83AoeXpjyrSpyrFH67Rh/jcD/BUN3FPv8FR3cDNXcMJvac2XWXDvEvTfoW/eptFX9E76sZfdeFw&#10;L0HqVVe//n8N38ikfypYX2ik7mic/qSpMOfqllLgLYOTRfx83JoLf1pG/EoiV8PYoLdwcldYRzdu&#10;rwtXdgkH+ibu9KJOUKrzusAnP9dHrOZvtKunT6/26zu+YBvINUCfKJynY/U+/u4atXiXWryNx7ys&#10;dOLnUPICSu8ifhnxK4lfTVs2wNhCixqJ20LL9tC6H0A/ShvPsnUusIWu89PnOqOHqOcAKyDU33/q&#10;5T9Af0G30E35UcdQ8otm5QmwpsKaS4TFMFJZfwaxc9mCBcR3sSXLiF/JlqmCsQGGh7g72Lq7dAq/&#10;e5Ja/Ji/j/OtDjI5qtvovnp3wZF+fduXv/R7dB29RT/eVBD5RJBLHJzJcGbCmU98K921Ez+TqLlU&#10;uYD4Ll7PUhhrYFTpmDYSt4FXeKeepyc/pBbt/OYQEQ5SwQP6HUfMPTr1CPWwyh66w3ZFnN7k/Xir&#10;n9cAcgqFFQ0rAc4TMGYTfyHxbcS3c1RkEj+X+AUcU8UwSmFUwqiGUU/sbdqrVjqyj5Uc5mg9TWVe&#10;45Nr6DO69TXq6dOfYd7of61e6X8NT1KL4xoML5xcYmFNhDOdjJ6CsYj1LyHyMhiZMHI5tgtguHgj&#10;yuCshVHLztxCJZr4s0fbWWkjUbdB2MpObqAfHv0DPUI97HeOjn7+6f6j70jv8St/8hpCTpG8aWOJ&#10;lAhnJpynYSSz/mdgLIORSfdz4RTAKYFTAWM9set5Yxu1iW9tZPUb6Fgdu6gWWg1vdrW+RA/o3r91&#10;laPkAsfaWa7ADtTux9XC8b9PXnADiTAc5ih442ElEfVJOPPgLIazlGyXw3JAXAlrFZzVcCrh1BF/&#10;q9b1VeYAn3TIzc6q4M0qJ/My3UVf0cFvdTmAY5ar5gWuvXa0L4Rrkf+38nmzyUdNhmCYEWowxGmz&#10;caLqvaZpg/cc1XkvUK0pRdWmVFX5pGudT7bW+uSr0sclt2+FKnxrVObr0Wpzi75n3i+X+ZiKzZ0q&#10;Mndpld+HKvS/qwL/++ihLjKCnAnjKorgSmUE2M2/TRzz27h2GhiTPAP8tMk/VHUDolQzcKyqAhK1&#10;LmCGKgPnak3gIlUMsqk8yK7SoEytDlqpksFFKh5cpqLBVSoM3qKC4GY5LfuVZzmmXEuncizdyrZ8&#10;rKyQL9AD9B+9CvMEV+0hrv3vj4aPGqIZc7j26nrHtKFeqgr5L9PlHhxXVcfx7727e9OGFukrr827&#10;m/d2d5vNJptHd9tkN69NmmRDNpsm6aZJ021oaNNCHylCn2Kp9IFOC5XaQgcQpJQBxkEE6eg/jiMM&#10;OCjiqP+oKKIyijwUEP0gdcY/vrO79949n3N+55x7vt8bNLfCqZuzXNqW5dZMVp3S2U2azl6nzdnt&#10;mszp0aacuFI5SY3npjSWm9Zo7pxG8vYrmceKcX5VQ84HNOh8UnHnDzTg5K3r/LP6nf9A/zaehvdg&#10;GbaA4+1YpXQQ7ef7bq7tpF/b6cts/nWayc/WloJiTRVUalOBT6nCem0sXKOxwjaNFnZppKhPw0VD&#10;ShSNa6h4WoOYz3jJPvWXHFEfJmB96QWjp/SKESv5vtFd8obRVfIn9KHZVfypeYUj7RtV2CEs2FE3&#10;NnEVfD7nuDZLX7bSl+mVGZpcuUyplfkaW+nSBpdbSZdfCVejhlxhDbqiRtwVM/rL4kZf2Qajt3zS&#10;6CnfZnSX7zG6Kg6ZnRUnzfaK82a04rIZqbhqtpW/bmstfxt9aGst+9T2GDbjHNy7vawBHxYT7USz&#10;Hqw3fZnifqrK1Fjl9RqpylGiqkQ3VlVqoMpr9FUFjPVVzWZPVavZXdVpdlX3mZ3Vw7b26pQtWjNj&#10;a6u5xdbqPmBf577bHnbfbw+5H7evcb9ob675Kfqjo6X6A/QvxyOwzsK8C1t+B5Z4N9qOtvJ7in5t&#10;5P4GlPBkatCzQv2eAvV6yhTz1BhdntVmuydoi3pCtjZP1N7q6bGv9d7oCHvHHSHfFkeLb6ej2Xe7&#10;o3H1cUfQd85q8D1m1ftesAK+16yA9y0r4HkffWJdWs1+gHknFvQ27M4utA1t5neKfmxAQ9wf8Geo&#10;179E3f48dfpLFfVXGq1+jxmurbOFapvtLf5WR7O/22ryx61g3QaroW6zFQjssOoCX7T8gbus2sB9&#10;1urAo5av7nnLW/cTy+v/A3ovw1f7ScZF2j8N80hQ2teIz0dpNMHvUa4PoX4sUCxoU2dwsaLBbLUG&#10;ixQOlhstQbfZFKy1BYNBe30w7AgEOyx/sC+jtjGZsbpxMsPXuD3D07TfWtV0DN1ruZu+adU0ftdR&#10;3fiqozr4e6u64b2M6vqPM87DOAHz4GfxqIV1gDajcZTgWj+K8b2d2NK6JlPh0HK1hPLVGFqphlC1&#10;EQj5zNpQvX11aI3DG4panlCv5Q4lrJrwJqs6PGtVhecdleEvOyrCZ+0V4Ufs5eHn7GWhV22uNW/a&#10;XS1/t1zNH1vn4B+HcTuMXSF8fpi8hUZQHHUTVaLryH1EhZY2S8HIDaqP5KouUqzaSIW8EY+xKlJn&#10;1kSabdWRNntlJGaviA7Zy6Mpe1l0m90V3WdbGf2SrTR6xiyJPmyWRL5jFkdeMYva3jSLWt+1F637&#10;yHEG/p2w9sPaAWsa1jhKtOH1UZTouLZdasYW13eZqu1aJG93llZ1F6omVqaqWI0qYrVGWazRdMXW&#10;maWxbrMkNmgWx8bNotiMUdizxyiIHTXyY18znLGH5Ox+VnldLyuv83dGXse7Zl77R7Z7YB+GuYco&#10;sg3eJNoAM466O6g/sbEFO1xPbPOtl9z9C1Q5sFTlA3lyDZSodKBSxXGviuINKqBw+fEOOeMDyo2P&#10;KieeVnb8VmXFD2vFwD1aPnBJy/q/raV9L2np+t9oWe/ftLz3n8YJ2Afg7YKXZqwbYSZQX7fU0SOF&#10;4TYS12rj8IlLroRdRcOLVZDMkjNZoLykSzlJt7KTfq0YadbykYiWjvTqhpGkrh+Z0uLknK5L3qHM&#10;5EktHL6oBYmntGDoh1pw46+1cPAvyhz8QMfg7oe5nbFOoVG4g4y5B3YEdvOgFBiSPMNSxYhUNCZl&#10;pzK0bGKJlkzk6AsTxVo8UaFFE15lTjRo4URYGRNdckwMyj6RkpkiSKbIuylC40bC2jiBZQzHNPoG&#10;BX+LhfdXHYa5G+YMzFSfNAy3f0DqZNxrYTckmYNRsuc42W9Cyp2Slk6bWrj1OjnSy2VLO2WkOVjS&#10;vFDTvGzSTYjipmkwTb5Lb5G27EZHESFqmmy1+XkG/BoTj4vb9I5uhzkHbxqNMeYh6t0LOwK7mTHX&#10;EouqJ6XSzWS/tLTsJilzlvy3fQGLmDy3g8N/B4f+nAtx6MzVITbZHAWeo7E5Or5jBzpAsU9JNz+I&#10;CGuzL0s3/Ra9o73wtiXoDrUeQQPUuxN2GHaAMbsZhmtGyoe7nKYW7ZTst2L29mC29pDl9mJ49pLn&#10;9hVy2HDAzXP4zPPSmWeTzVPgeWoxv5X7BNt9x3mWELuXoLqbQLj7V9Ktb2snj2yh1htRAnYv7DbY&#10;jYzZy1SWwy3YRfaknIv2wmdqMW8cLgbCBB5YxAsOs3Molw3GQX+Yg/go/TjKi+cIm+wIxT26CdH5&#10;I0e4f5Znca6HCKkHf8b/39QszCk0SskGYHfQ5TWMuXaONcB4i+h+1m3w74B/EDbNYGQxeugY/bjL&#10;QvTjOPX4CvW4m3qcpB6nOPBO8fI5xQY7TXFP0/BpGjrFfJzEOZ94lmd/jH6pGeZ5E0rwSA/sdXS3&#10;fo9Uw3hLmMLsw/Bh2j5jUkqMPG3pM9PLYYdYZjpDX85Sk3sxofdhSL+OATvPOr3AgXuBtXGBhX+R&#10;RX2Rol5kEBfuw7SwP85Ti/tfVpq5HruZGsBuh91Enb2HWANwc9hOi0/AP32NRxkJM/wPMa1El8+D&#10;wAOIpaZLmPSHMOYPL5EepSbfoh+XMQaXeRE+wWa7wmCvzPOdgVzmD5efQlc1CXsYdg/stbDrGG8l&#10;3Px7pCUwHeeu8S5e4zyEHvlvEBJB7PNQ8jh64ppYbnqK9frM9dKzGOPnMKjPYwBeYG18jzl5cbt0&#10;FdBVCniVxl58UuNMUZxLHbCb6J6HW6Vwsxlj5iXaexg9eo31P8bT6BnEFhPTqueuhcQXEOUlsIoY&#10;If2ItfIS6/UVTPNrvDt+Tj9+wcJ/4xbp9Tv5PIMeIGnp/2SROJbqfbLVu6omCQX0lsL/4bnMo6Os&#10;zjD+fN83EkIgQBKyL8xkmUwmk8k2yWSdLJPJNlmHITgEB0kIBAmrRERUUNwoVNHqqVSty6mVVk+1&#10;2GrlVGutda1oV1uP1bq0p8sp7keUU/oDbP94ki9fZp7fe+99773vq/fVQ3c2TF+6Qm/oAjqUSf2B&#10;7uR39Lm/oZP5NV3Ua3Q7r9IBvUKy/ooO8yUS5UU6xeeZsOcI+Fl+PqO36Ck/1VOQnvxKZ57/xz+F&#10;PpMJd5H+Tp/5jkroyKr0J/qq19Wp39LbvaYIjBj+cb1Af/kcndIvieMXxPEMcfycOJ5m4zxFZ/Yk&#10;iftTkucY/dUTTODjvP2xfs/UnSCi00zlOR39Kob/oI8Qp7feps98XRk6Lrtepr97UXXwAoyjG8Yg&#10;TlG8Y0z7arzXsgzTLMcm/Lfjv1OP0gEepSt8hM70YRL5B8zFQyzmg3zqezge0d+YmS/Q6f/rTAwf&#10;ovfRH9Fx1uNZ1uNnyoPlZBxVcBpx6MC/l9iH8I7iHcM7jvckKTmN/yZI2/G8lJS9ktS9Vvexke+h&#10;372bubiLb93JbN3Bin5LH+sw5P/pE7ic2sy1WDtSl/V4TAtgZcJxwHHDqIXRAiOIfx/+w7hG8Y6x&#10;XeJ4T+I9jfcmPC/W7doFeS9b+Qa63ZuZjTv5+X1W55huhPR1/QudQqfPipuL3BJjP5faD5/dAnNh&#10;pTKOPMbhhOOFUY9/KyvchX8/3sNkXRT/GP4X6JAmYEzjuZmM3KED5MbXOFBv4M31RHUdjtewWvtY&#10;3X16j6z5DJ0+qzdgcnuQM+e23v1njxyTMS2AlwnLDqcMRjVjaMCxDf8Q/v0cm8MwovjHmPk4jEn8&#10;N+C7lR2yU3uYiyv51OW47GbmLmOEu1iPS/UmOoFOodPk+bltfYZ/71dH4G1nj+IEeCmwcuEUwfHA&#10;qYXRBKMd9xCMfhjDZGEUTgzGahhT+G4kgos1y9sdfGs7I9hGRmwle7awYzYz85v1T1buc3SafcWx&#10;duaItdHzcbwd4veBM1eRDL6dBG8JvAJYThy9cOrgNMPo0CXslVn27MUagbMczjicNfhP472VSHbp&#10;IqKeZgbXM7p17IopcmItu3wt+2OS3JzQSR3jKDtCGXAHR+shSpIb0D6unj2UKFeaNuYwGadMeHbG&#10;5IJVhXs942mB06kZzq+NGmAFIrBWwInDmcJ/E/6XENFVWm0cVNw4rFXGAxo3nkDHtdJ8VzHzhGLW&#10;Zzq6kDXgqruVcmg/18xVaDfPl3LEzhLXjoQEbbdStMXK1YytSBedV67p82q0bk6DpuYEtDYhqImE&#10;Pq2ZO6zVc5crnjiuVYmTGk/cqNi8WZ0/b6/Gkg5qedJhRZOOaFnSMY0mvYre0+j8DzUy/6Qegndn&#10;Ntd6LuPn6r8czVKabePdZq6cGcqCjfOTND0/XVMLCjSZ7NSa5AqtTvbpgoVNWrWoXeOLuhVbPKDz&#10;F0c0lhJTNOVCLaPoG01lldL2aCjtgAbTbtfAkiPqX3JMfWmvob+iT9CXeoCr/ptw93PN7uGK24m2&#10;8ryRa2Y9sUwRy2T6eVqzZLHi6dkaTy9ULL1MKzIqNZZRr2hGi5Zldmo0s1cjmcMayhrTYFZc4ez1&#10;6s/ept6cK9STs1/duezq3O8qmPsTdeYcV0fO++gTdWafMu6j/PoGzGspfXY7Ke/QDFrH3xO8p3TX&#10;qjxDsdz5WpGbrmhugSJ5JRrJ82gor0aD+Q0K5wfUnx9Sb/6AegqWKUQD0LV0SkH7FnXYd6vdfr0C&#10;jtuMVsf9Rov9caPZ/orRZH/PaFr6MTpl3s24b6IEvLqUHCg7VxpPowkXNSaxrCSWMWJZ5pirEUeq&#10;hhw5Cjsc6it0qaewUt2FdeoqbFZnYafRUdRntBeNGIHimNFaPGE0l2wymkp2mQ3O60y/81az3vkd&#10;s67kMdNX8rJZW/wu+sjyFX1p3QH/ILw9cGcpRWcov9aiOM8x3i0ntlFiGSy1qd+ZrF5nhkKlBQqW&#10;lqi9tFyB0mqjpdRvNJcGzCZXt9noGjL9ZWNmfdmFls+90ap177Rq3NdY1e5brCr3fZbX/SOrwv2S&#10;VVH2jlXh+tDmdX1hux3+/nJyEe52yq4NlBpr0Eqel1OWjvK/AdTrMdTlmacOT5raPLlq8TjU6HEZ&#10;/nKvUefxmT5Ps1lbEbRqKsJWtTdqVXrjNm/lBltF5azNU7nPKq+82XJX3muVVT5qubwvWqXev1iu&#10;ig9sLs8Xttvwvw7WZXC31JAHKE6bQvuoUUqwAWLp4X9BntuqE9RcvVgN1Vmqr14qX3WJqqvLjaqa&#10;GtNb02hV1HRYnto+m7s2YiurXWVz+dZbpb4dltN3lVXiO2QV++6xinxHzcLaF9DbZmHNB7bC6pO2&#10;W+Dvw38n3Bkfe4D2ZBxF0SDq4V0nv1vrqfXqLdX5F6jGn64qf568/iJ5/GWGu6HKcDX4zdKGNsvZ&#10;0GOVNIxYRY0rrcLGdaajcbtpb9pr2htvMpc23m0UNP7QyG94Hr1l5NWfMPPqT1o3wt8LZweMDX72&#10;Aa3JCjSC+lGQ9rGlSfLTKtRSple2JMrTmip3a7ZcrXY5A6UqDniNokCd4Qi0GvZAyFjaNmQUtMWM&#10;/La1Rl7bNiO3bY+R03ajstu+razAI8psfQ79WZktJ4ys5s/NA4zxCthbYU3BWgUrigZRN8y2Vnou&#10;SvNaWreKDnrPzjlyBheqqCtDjq582buKVdBVrvxQjXJDTcoJBZUVGlBmaEwZoQmlh7ZoSegKpYUO&#10;KrXrLqV0PazFwWe1uPNNpXT8W6ntnxvXM9Zd8DbBm4AXC5AHqB9uEDV30vMEGT8lsbubvqPX1NK+&#10;JOX1pyknnKOssEMZYZfSw5VaEvYrNdyulHCfFoWjSg6v1oLwjJLCl2leeL8S+w9rbt+DSuh7WnN7&#10;X1dizz80r/tTXQ17FuYGxhlnnMvRINwe1A67AW51r+ShZSuhXSoYkrJGEpQ2ulApkQwtiuQrOVKs&#10;+RGPkiK1Soy0KCES0pzIf3kuF6Aq6zSMPx+goAJ54ajAQTggnDQIBUFBQFEQ5X45BzgH5SKCiBdQ&#10;sMUrinhJHXPUXGQ2zdKUtLw1lmHrtqmt1aZuO+5umrM1286upc1s0+ReHPZ34NQwzzB8fN/7vNf/&#10;/32K5FUyX54lDTKKETDF7PJFbAVFCIVCtoWCzyD6Wkbed2qHeyV8dfBVECufKxdkwp0Gd2IOuisf&#10;3VOI9iuWgmzSqDIPDXMOlbdzlAY5g+TptMjDyZA7GSIniXUSiBOHHWUAbeVYBRAx5QincrRmGaKk&#10;9CZFZ4u0PdQaeJfBVzOXf8NZCOYR8yy4k+GOQ6JNhDeiVApGJpkq0J+VhgZVc7nXcOnWcOkt5GJZ&#10;OB5wqNUw1DUkt8ZltARUAcRkNUKuGgFXhWCrRCQtuMEA/hU8VCt8i+FbgNs2kJeH7oQ7Fe4EuKPL&#10;pUinFIJkNVWjP2ulwXUsPotZPBp8AZf8kkCKycXTyKHbyGHXOHWguI0Ya8TxxsW88wve3QG6+Zat&#10;rR4hVs8mWfdAK6jvQvLsAMUgG+50O7MIdyyyLIowxi2URsPr3wB/I/yEpSaWryZy0cySsTJg4LJv&#10;4YJrcV181KSVQWulqC3koqUGIGxXdfAu+q6ZnmimJ5rZ5pv+rgZeqSTeUlAA9xy4U+COI+YJlDIU&#10;3jFLiR+pOhgzLFI0MSAstXly0eHHWvxYhx/r8WMDfmzkktnE4dpOTdpJcju5aF/Cc8TtBkTtejbX&#10;dRfBJ+C+auGs4BUbyIZ7Ji4nEHM08VqIdyy8/qulQW1wrgUbQDugxVjTuHDJR6e3tJW6bGPh2UFd&#10;nsePXeRjN72xi/7cRXJ3YXg3AexkPnayOe84A9hmt99RNXV2VJIDXsmAOwnu2CbOgVZmEF5/WmlQ&#10;u5uvE2yXa+HFJtgNaDNWVhYA10I8lIWchfQAC9hB+qOLfByiN7po+EME200uDhFE135APQ72gk9V&#10;Ra1t9cwC3GnN1ICYrcRrhnfEFvhdnDvdfC4uPkcuCKGDPdDtFgQvgcMuccJifhRfjtGrJ6hND/no&#10;4SDuoflPkejTkJzaipDiw5OnwWU5qXUBcWfAPY1yRZPjMNIVQJw+e9ycB918v3LzHAWMOaJvQBSd&#10;AD1unHKLlbPU5wI5uciieonl6BK90UvTXybZlwmyl4DefRm8ITs5z+ZRGtxxxBxJbgPh9e1yx3fE&#10;LX6Og5P9QpBYwJvgjEucgAvgLUCbIVbhcwun3zC/10ZIN1hYP2Zmf89BeJNBv03QtynuH/aBI6gc&#10;/Ywn8kT5DEeFBaGCovRAk/QPJetrdMSXaKr7aIi7cugvaIg7KIg/oig+Q0fcRt3cZFA+pWE/QRV9&#10;RMPcQFt9SPKuk6yraLzf8vO+7ukKOvPXsL0HLoNe8BP/f8G/wD/RVl+iab5A09xVNHyJ+pNmwJUF&#10;Tz4cNjic+h1+XMePq/jxAQfG+/hxBfV1GeX3Ls17iQZ6WwdQuYdJ0es6z9NzuoU3j0BfP8644eJ/&#10;DB6Cv4E76MxbGgXXOGKxEstkuJLhmQXHPPwu0Dvoy4v48RZ+nMePcyi5s/jxJofHG6jN0wzv6wxQ&#10;D018kly8RiGPU7BjWHuVrL6i/9BSfT/j3/B+A+4DbhFdox5X0He9CiSWCLii+ToBjlTsZ9By2dgu&#10;xLadVnRiuxLbtdhuwPZybLbQQmuJfjOjspM2PsDoHMGT0+qiCr8kuwfRmS/C/RNc/JzaxC3eGGir&#10;sxrCFwFwjYPDCkcsHNOwPwNrmdjOwXYhtm3YdmC7Etu12GuAcQWj1Eo3rNdeavKC9vDTTWVOcKS8&#10;jVe3wDd0zBPQ1w9X/B+DXneL9/SPnRdxPMVYBMIRjv1n8D0OjmTsz8T+HGznYLuQI8qGfQf2K7FX&#10;qx30x3Y1aRs92klNOnnawZebydImGNqpx0Z9BX4Aff1w5f8995gdd49/V/+xMJQ4AuAIwX4kvsdg&#10;bQoc07Gfrq34sQU/OvBjM35swo92/NhIf6zXUq2jR9dQkzW82Yal58jearLbSqVb9GfwCDwBffT1&#10;QPzH3EfePvfx+zy52EZfdDIjHQqD42k4YuFIhCMFjnQY5mA/h4gL4bDD4cRmNez1aqYmTTxdgYfL&#10;ydQyMtpIFy2hy5YQeQMT2KAfQV//cXLSfRzt9Ri4CjrdV9JG+cA1kliC4ImAYyJxTIZnqlbiB2oS&#10;niw4cuAoIvpS7M/Hbi1eNKqONxdhpRarNVSzmkir+qfpIzL2Ffge/E9nDY54jrP9Q7jGhsHNUb+O&#10;67jNy3VFe2LFFz4TXCFwRcITjfU4eKZpMbNShx+L8KNWefAUw+OAo0oL+O98vqwgCgcdUk51y+iJ&#10;UqbZzrTb6UQ79bBxZvXA3e3HNci128E1sxa0crw282w5/1vmORhOfzjHwBcKlxWuGLjiiSEJrjS4&#10;MuQ05slhFKjco1SlHgtk96xTiWeTir3WqMhrqwq89inf66jyvM4p1+uacj0/V47XA/C9XnVdtawf&#10;27hu13P1t4LlY1m9WBPr8WsR60mtj49qBo1U5eAgzfcOl9N7gsq9Y1XmnSC7T7JsPjNVMmSOiobk&#10;qnBoifKHVihv2CLlDFuhbN81muu3VVl++5Xp94oy/C5otu91cE+zfL/l9w86bJL2wNvB9dbGatrE&#10;9dLA71r+ruL5AnypGOkhp/8wlfmZZPcPUclT41U0/BkVDp+s/OFTlTciVTkjZit7ZLbmjixS1iiH&#10;MkctVEbAMs0ytSnd1KkZpn1KMx1Vium8pps+VHLAF5oe8B14rG5i3gnvRlafVou0NJzYQSV/O3le&#10;FswKji8loweryDRc+aMDlTs6TNmjrZo7JkZzxsQrc0ySZo+dqVljs5QemK8ZgaVKDapWSlCjkoOf&#10;U1LwFk0z71Wi+WUlBJ/TlOBrig+6pylBj8BjHSTe7XCvi6AHIll5QTVwsqrb8aUYXwrIS67ZQ9lm&#10;X2WZTco0mzXbHKF080TNME9SakiiUkJSNX1chpJCczUt1KbE0EolhDVoiqVVcZbNmmx5QZMsR4xY&#10;y1kjJuwquGvEhD40ng19bOxn5eqEv421fDmr1yIwH5SCIp7l4Us2vmTh52yLj9ItI5RmCVSKJUxJ&#10;lihNDY9WYni8poQnKz4i3YgbP8+YPL7YmBRZYTwbWW/ERK0yoqPajYlRe4wJUS8ZT0eeMayRHxhR&#10;kZ8b1vHfGtaIHz32Yn8zXKuRSY0uiQIcoATksf7Mw5dM/p/OSpZq9VKy1U9TrSYlWM2Kt0ZoknWC&#10;/s91uQBFfV5R/Pw1IvhEIiKIvAUWWMCFFVlAFpFFHisIKwqLCrLUIgJag1EYldEgRk1SW4mNmmge&#10;asXo2E5M0NZGTU2TURObJpPEpI9MzThRO23TNmamD/tbWJ1OhznAPv733Nd3v3vSEtKVmphlmBPn&#10;GCmmYiPJVGmYkuqMxCSPkZC81piRvNmIS95txCYfNGKSThnRSZeMaNOn4I4RnXhvxG7yvhn+78G5&#10;0kwfsO7UgEpQyuuiFHZtPsvhb1aKocyUAM1MCVJaSqjM5iglmxNkMpuVaM404lNzjRmpRUZc2gIj&#10;Nm2JEZPWZESndxhR6ZuMyPRdRkT6AWN62kmFp13UtNRPFG6+Y4SbvxnxJPzd2O+A04M0cSMLqkE5&#10;KOZ1AcgBs3htAakWPyVbJspkCVFCRoRmZMQpNiNZMZkWRWXajMjMuUZEZrkx3VpjhFsbNc3arjBr&#10;t0KtOzXVul8hma9qSuYFBWd8rCmW2wqxfGNsh39DGrMI+40WNCeSoBKUgEKQlwm/VUqfxb7Lmm7K&#10;GqkZs8cqZvZkRWVPU2R2jKZnmxRuS1eYLUuhNrum2koVYnMp2LZck3NW69GcLgXl7NAk23OaaBvQ&#10;hOw3NX72RwrM+kqTsv6hrfB3wt0C1zK4FsHlBA5ghxOzsmRLZqRbYo4Uy3ocOcdf4fmTFJY/VVPz&#10;IzXFHq9gu1mP2q0Ksudpkr1YE+wLNd5er3H2Fo0peFwB9l752/s1Ov+Y/Oack1/edY3Ou6mA3L9q&#10;C7GuhbsZLjcyYCF8paAQ5MGbBW8avElz2AA4IMffue3wI5tC543S5KJxCnIEK9ARrvGOWI1zJGmM&#10;Y6YCHDaNdhTKz+HUIwjHkY5mjXCgrxzs0Q5u5SJEwTw2pcJr0tw/gD+pG+42+BrhWwzfglz6ABCO&#10;bCAznxoUSPGF6I4iaVox2qPE0LjyAPk7g+TnDNUjziiNcMbLcKYOJ9HJQ84SgIB1IuCc7PLOzTQZ&#10;gqUMTVGKGCh5V5qPD/PvaD2834VrKXFW82gZmEe8c0AW3OlIApNDikGuhSNfpzjRfxXS6Cp/GdVc&#10;Ji6GvYtB52LIuDjMLgrrwqgLh13ozGrEZDUirhoRU41gq0IoLWRjqrzM8PstQd/VGjg9cNWS4wow&#10;n3jnghy4M4g5hXDiyqXp8E7BZGA1+qtGMmq58GvRuXVcbG4GvpvBXs9Br+dA15OLeoJw47QbnelG&#10;TLoRcm4EXB1bWi1ibMkFEv8pg+C2WuFbjsuLQDnxOkA+3FnIwzRiTkCeRcIbAm8g5vzd8C9jwWlg&#10;wWjgcm8kFyvIRRPa0hM9PGi9h9xDcT0Y8/CwpwGgM5vYjFYg4hoRhw0IsYbfQH5LzeS4jlgXglJQ&#10;CLcNbgsxm1xSNLxT4Q2EN4DSGk3wExYLBYdpFMOVpaeVBWA1frRxwbUzeDsYOh00ewdJ7iCJ7ei7&#10;9hY+R9CuZlNsRbCuoi9X0ZctX2g5fDWgAsxfQB/AbaWVUmrpAUoZCm+gh/hXwk9ZWdqwCwiLxVFa&#10;hx+P4UfnRBYv/NiAHxvpjS6GaxcN30VRu8jFxhUAcfs4onY9m2MnPdFJTzz2mdxVtA5wgkK4s3E5&#10;jZjjeCQM3kmtkl87XGsBJlgssQUIieVWSExpC4toz2guHvpjG4tYL3XpIx9P4scODl0fCe4jqD6M&#10;bd/C59TjCbbYbdRj66+1hDpXLSYHcOfBbSHmBNIW3iYFEaffeh+nl2+Lb9n1Lr29gJBY9llAwC7v&#10;Qk6PPE1Ovs8y+AOWjn76Yx/n9VkOXT+N1U9g/fTmXh744SG+85q0520tptbO5ZwFuGfBnUyeI4l3&#10;Mrz+m/6Hs8/HtRs8A/b4hMBe0A/2+YTJfpbkg+TkELV5kfNyhHwc5by+Qn8eobmOkoujPbx+FjE1&#10;AM6rCu5iuHPhTsfFOHIcwlfG9mp40X/ASfpYz4dFyEGfGGLcsCp7hdmwQDrqEwqY1kl8OU1OzlCb&#10;QfwY5DIY5ACcq0fUUdhznNOzGBsckJNaFxC3lRFiIubpxBsI78g9vvieA8/7+F7+P55XvVw+keYV&#10;Sow/5MOwaD3rE3BvkZN3WEqvsoRcYXa9R9Nf52C9T3GvMTevPY/K0UP8C3yNnvgze/wdRes2WuIr&#10;dNUttO4XaIjP0BAfqVofoBiuoyHeY9O/yiG9gvJ4l0PyK1TX22iaX1K8SyTwAon7BYk6j5M/00Wd&#10;0+caRGe+Advr4Az4CXjAfw/cBjfRVr9HZ36uCN1AS3yIrnofrXsFLfOOSnRZFXoLdXIRXfcmCuM8&#10;fvwcP87hx1n8eAM/Xqd5X6OBforOPI2CO63jOsWnJ/H+BLrmBIwDPhzz+fA3H/8N8AE686omElcY&#10;PLHwpBCLFZ48YpiH/TLsVw6ppdP4cQo/TuLHCfwYwI8fo8yOoUSP0Myv0MQvUdCX+DlMxIfI1Av6&#10;ktL+U94KPICX/0vA1CROkT9aRmMobTAckXAkwpFO6WcTTT7t4MB2Ga1RqRfx4zB1OYQfL+DHQfw4&#10;gMrdzyD5EYd5HzXp19McnQNggGN0nuN0A/ydDN1/iJs+/ktgEJwearlR8ATifRj2Y7GfjL8ZWLLR&#10;ogXYd1DpMuxXclxc2K7F7jLsNcHYoqcYpLtQqzupyQ4OVx8e9GFxOx3QSxc9obvg/kN86Ivd29LH&#10;AZMcLoMYxvJkMPYjsB3P8UwFVuznYL8A+w7sl2G7EtsubNdib5m2yUMVVqmH3thMTTbxTjdPdhNJ&#10;F1ntomM36o90zbfg/hAu+47TMd8R7PeNg13ygyMQ+6HYj8a+CWvp2so56VEuERbA4YCjDPsV2HZh&#10;uxaby8lAszrpjXX8Xss31+DxGrLXQYbb6aw2fQz+wtXzH3B/6Bgf942dPb5R2Ds0HkfAMZaqToYj&#10;HPux2E/iupgJxywqngtHAdE6sF+G/UrsL8K2W61qpCItdMdarthuPNpOdvZSqZfBGa3QNb5xC9wD&#10;94fGy2Efv3f09/iuBu8V0Uku1mkClkLgiIBjBhwpcMwk21mw5GolfnwHP5rxw4MfK1SD3aVko5nK&#10;tKker91ksI6Kert3CYyLqcdi/Q58Df49VIN9jNWdXDc9rEYbuIrXjRy+ntvoi1UKIJ4geEKxGkUc&#10;8fCkwGOBJwueXBgL4CmGpxyeKuzWDnni4ulqMlZFZAvppEo6rYJTvIDTvkCfMPHu8vdbHYbvGdah&#10;bVy7G8dzRYNW/l/Jex78aWJeNFITlAJc0+CKgSGReFLhySD7s+HKg6sQrhJ4Kvipwf4yPFqpUqpV&#10;QlXn02HFnCoHlS+iJ4qYREXUo4jpsB+unaxjm1kL102GHzRzzTTweinvu7l26kb9l+kyj236PsP4&#10;k/sOIYeT2DmcxI4TJ87pXI6TOJdNDpwDEjKuUJoFUig3rOUqV1nbdS2DUca0gaC05dqmlqvl2Np1&#10;R9HG1VYTUqtptCsDtKlsTJomTcs+XrypfzxK7J9/7/O+7/f9fr/PE6mRkAQiG+DLhqsArmL1hZTL&#10;H+JUb6hLPaEt6g7r1IywXvnCZ6szfL46IsbVFrFarZFb5Il8Qc2RB9UUeULuiItyh9+UO+xzNYZ9&#10;qf1csbvh3ZhO/7lqx7n2R/k7l8/DAclMLoPkMhAbpb6oJM2MylBPdK66oq2aEV0ib0ylOmNq1R7j&#10;Vltsuzxx3WqJG1RT/Dy548flSlithoStqkv8lmoTvy9n4ik5E66oOv5DVcV/AR5qD/w74NyA9FmG&#10;RF+cTe38HUKSDfCdn2e95NKdHKqupFj5ElPUkWhU27Q8tSbZ1JLkUFNStdzTXXIlt6oheYbqUvpV&#10;kzpXztQxVaWtUmXaZlWkvaAyw0E50k6qNPWKSlI/BvdUkvJIL8KxFb41SPMlufg9M5IbDPD/TL7r&#10;Ih8vuXTQlzZDhDxpiWpKM6jRkK0Gg0V1BrtqDBVypteqOr1ZlRleVWT6VZ45IoeR6TWukN20ScWm&#10;52UzfU+FphOyGi/LYvxIlsw/yZr5dz0P/ya4VgZkOVJjXsGUXfHzfxffdZBPK8+byaUxK0T1pljV&#10;mlLkNBlVZTKrwlSosiyHHFlOlWY3yp7TruKcXhXlDqswd5Gs5uWymJ9Wvvk55ZkPyGw+rtzcS8rJ&#10;/VA5OXeVm/NIu+n903Ath/cxLMoIUqMfdPN/J/BY0Fg8a+A3NaAqL0rleYly5BlUkpetorwC2fLs&#10;KsyvlDW/QZaCVhVYupVnmS2zZVS51mXKsT6lLOtumayvyGh9Q5mWi8oouKXMgrsy5j/STurcAMcE&#10;vAuxJ0PAD3ygDbhtUj2o5nkFKC0MU3FhnAoLU2SxGZVvMyvPZpO5qEw5RbXKLm5RVvEMmYoHZbQv&#10;UKZ9Qun2b8hgf1Zp9v1Ktb+ulOJ3lFx0UylFXyjV9kjb6flaYo/DNw+7OIgc7wEdoBk08J0TlAM7&#10;nwtBQWm0zKVJynGkK8uRI5PDqsyyUmWUOZVe5pah3Ku08n6llM9TcvkSTUeoTqvYpcTyfYovP6a4&#10;sguKc1xTvOMzJZQ+1Bb6vQpb9DixR7CKfWAGcrwVNIJaPlcAe7lkrcB3VaI5KyNkrEpQRnWaDNVZ&#10;SnXmK8VZrGRnpZKcLiU625XgnKm4mhHF1owppmaNomu2KdK5RxHOIwqvPqPwqquKqPq9Iiv/rI3U&#10;v7yUMwm+IXh64ekEzaAeVAMHvDasWz7SOLsG71cXqtT6WE1vSFaiK1PxLrNiXTbFuMoU7apVlKtF&#10;Ea5uhbuGFOp6TCEuhLMLo+DC5zUgyOtRKfW/wtR+SpEPtAH+CbjnwzOIDeiCqw00ghpQAezwWrBt&#10;ufV4L6xsqjtECc1RivFMU6THoHBPtkIZ3hAPzfTwgscN8BMeNLQHw+jBU3gQ7h5u5RZ8XjNivOl9&#10;8AkD90BrqHMM7hFq9MPlreVnoAFUAwfcNuyaGVluapLSsLFJbfifjkiFdnK5eDnYfRwgPobbx/D6&#10;KMhHsj5+5MPEevF4XkyjF8PmxVN4MUIdpzCWKKe22+CBnoR7EVyzea0HtMPnBnWgkprtlFSAVctq&#10;xfu04z87pVisSlg3F1pPHIuHr5vJAeZnk/exkfvohT9QEC/58Zl+zKT/cX6DcZy5E6CSejEo3ZiP&#10;rt8xfPe1FK55cPVTp8891UYXcFKzg5qtlJMDb7oP/9kNf68U7udiH+CyH+TCm8VlMpsDf4heDAcO&#10;WXoxh14ME3i4A7Aew5jJIWZiCMM6hFIZwpTNukQMlGz/PS2Ga5iUe+HrAM2g3sMcUHMRS2qmlAx4&#10;k+GNJVz4LPgpjYtU+hqCYy69mE8vFuClFnKYjrLZF7GRR+nFKMFGe8BcnmEoFzITC5jLBajW+Rd4&#10;9yYx7mo+dQ7A1wXagRtUw11CzQUspxHe5Nn4T3jDWVqEETHBIrA4lE1NHmPk8XXyWEIeS8ljgjV5&#10;gg09weJO0MQJEl/KeizFVC7BTI4zl+PsjbGrvH9Hc+ixH/hAK6iDu4yarYPMALwp8MYw2mEBTsIg&#10;pogFngCMu5aTxwryWEkeq5K4/JiNtVww6zn41rPZ1tPodTRyHcmve5JnqMXVzMQqDOtK5nLFbc2i&#10;Vb3ACxrhriLlojnMAK+kwhszJoUsCXKypAhY4gBKQtwKuTglPjciyDZHcwkzH9u47Hcwo7vIYxd7&#10;dSfN3klROwi2/Smesx5bj0pbWI/N1zTQx3gDD9wcayqhZvNi9iC8Mcu+wrkhyBUQvFuD4ncH2BUU&#10;4rQYO4MpYFa/TU9eZs/uZV32k8d32Xj7aPJe5mIvhXyHF19mj750mt++q37WuhNuF9zlcBfQ53R+&#10;Frc2WGOA85kg37NB8R0wAC+Cl8CeoCjfFzQnB8BB1ucH7JnDiLBXEQevcRkcY7Md7Qcs6FF6cYRe&#10;HKYXh86qG+4WuKvhLoLbtF5KZHxDtwVrfO6/hmeK739crwDKwFhOGZNDQYNASCyEMKVTpuV0FOaR&#10;GTnLupxjv55hPs8wYOeYi/MUdYaE30Lj0vMGvnKwvnmbmIHtUuQ3g7x7gpwHgnyHgjzHvsJzKsAF&#10;fgzeBG+Bc5oyr5fBe/TkA4T6dfK4xmxcY7PfoPBbnFk3ODevH8Dl6P/4B/ibovUlOv4+nuaPsukz&#10;/MwdPOanaPfbKPWPUdQ3UfTXcRO/YZNeZbP8mo3yS9zI+wzOzxmadxmWn9LAyzTuIg7ybRI9zzfn&#10;9QfS+yfechJ/O0nakzoJAtz/Bg/BffA5fuITfOZHMuqWLLohh36Lt/tAzbijTr2Ha/gZjuUKB9Ul&#10;3MY75PE2eZwnj7NsnDNsmDfxdz9hgH5EM0+xcCdp3HGeniDqcap8A9bXwavgMPgXvH8FdwCnN/WJ&#10;euKoxUAdZuoohqNSF9RAlFbi+4jfS/wBlmCY+HOJPUrcMeJOwLaS5VqvI9pC/N10YQ8j80OW8jT4&#10;BbgHJnE7k4zUJGM8qb/AyQ2KCw1wC67AskbCMZ34JuJbyL0UDqdew9cd/Q/P5RbT5n2G8QcbczSn&#10;gA3YBmNsMAbb2NicDAFMOBkIxyQOEAIhiZsTSViaLM2RpN1S5dDl0EmtduyqSb3oRbV2F5umSZO2&#10;KW0vpk3aJk1ru1000dYpvenN1IvsZ7Am9PDZn7/vfd73/77/9/8+GqT8xrC/G8uz2N+HglvE5go2&#10;j1A6J7B7ljK6qIfk5D6b6DXW4i5v3yWae2T1LvruLtxp3AafwPkYcIIQn7b051syYL8Q21ZsO7Ht&#10;xXYr6NDr+PEIPx6wHvdZj+9QH/eoj7sowDvou9v48SoN9BYa71vk5GX+3+TJTQr6OgybrPSmnvH5&#10;+f/xYaaE381srzczW+G+crFdhl0bduuBjxYUwn4nK9zLth3E/ij2J3QDPzZRgdfx4yrrcUUp2Nep&#10;zgu0mE0yc4dqfQOv3tmq2nNU3Tl9zffnW/hVZnv9ALyeaT23tlqDEdtm7FbQFh3Y9oAW7Id1CT9e&#10;wo+LGoBjGI5xKnEau3uwuUgmVqmKY3ixwYpcpkq+zbdHeoEqfIGIU1ReCq2bgj+N9+D7EXiYabXp&#10;dng105a/yVq8yB45p0psO7HYgP0W7Iex36FT7NkT6odjCI5x7E9zpO0lG0vslMM6xBMrrMVBojlA&#10;VRwgH0tU25I+Av/C26/B861W890Mf7o1XswcD+ljYp21OKECOMqxX43PdXA0wuHXGn4cwo9V/FjB&#10;j4OsxzJ+LJGXRSW1n7tJ3tqL93uIao5szrEjZln1WXb4jD4FX4HnWzmgc+Mp/Fnb3OkjMgU45eDJ&#10;wVoR9i3EYYfDBYeXzPvhaWNXdMDTA8+A5jWC/UnszrMiS+ycI3w7jWeXlCDDCfbHGFU/yg4YpduN&#10;6D/gv1trcIuj7jIjwAZH7zGwRps/yLi4RJtdUBbx5MFVCo8V6zXwuOFpgiegKfyYpD4mqI9x6jTB&#10;3yi/juDhEBHsIh9xshpnfwxQE/3URB/dciedr0+fg690H64bHHHnaeknOfrXShiVuCb5vqeAGQt/&#10;ZoxG+AqIawdcVXDVEo8HLh9cQbgicHXjQR88I/DshmPvVpZiZLKbmuhiF3WyozvY+e0cKu10hHZ9&#10;Br7UHfivwrnBMZviyF9mPN0HZvm8m/Fsgt8S+DKWa9KI0axhQ7l2ZdkUz6pTv6FBfYYW9RpC6jF2&#10;KGbsVVf2LnWaJtSeM69IzrLaco8rnHteodybas19oEDujxXI+ZkC2b9XwPh3BQxf6BYS4SX41hl9&#10;1hjDFsBc5fa4PsZ4OIw/g/gS57mBglz15RWrN8+qWJ5DXXkudeR71Z4fUCQ/oraCmMKFcbWaEwqa&#10;5+UvWlZL0XH5ii/IW/KKGkseyVP8tjxFH8hd9Fj15k/AF3qF+C/AdbyKGrBtj+hTjB0JrkPV8HK/&#10;l99j+NJdZlBnab7ai8sUKa5UuKRWraUeBUub5S8Lq6WsS74dA2oqH1Nj+ZwaKg7IXXFM9ZbzqrO8&#10;LKfloWotb6um4ueyl38E/iFH+TPdIP5zcKXgXeKInwMTYBgg4dTDONaJP1GeieBLyJqtoMUsv6Vc&#10;zRabmqx1arQ2ylMZkLuyXfVVO+WqGpGzeka11YuqsaVkt52TzX5D1bYHqrT9RNbqD2Sp/lCWqs9k&#10;rfpS14jzLPyHGYX3O5FJdeQADIJe0Mm9CL+F8CfAc832LHntefLYS1Vvt6rO7pDT4Vato0U1NW2y&#10;1/TIVjuk6topVTkXZHUelcX5DVXUbWqH877KnG+ptPZ9ldQ+VnHNpyp1PNNlYlyHYxW+vciT3W7W&#10;APSBbr5HQcgl+fm9CXiAq86k2jqzHK4K2Vw2VblcqqxvkrU+JIu7SxXuQZW7J1XmSarUc1jFnrMy&#10;N1xToeeeCjw/VL77PeXV/xb8Tfmuf+si8Z3A7jKcc0iT8QbWAPQwDndwDXPPD5qAGzi552gwqLox&#10;X1ZvmSq8VdrhdaqsqVElTQEV+Tpk9vWr0JdQgW+P8nwrym0+JVPzZWU331a273syNr0rg/c3MjT+&#10;VcbGpzoPfwr+RWxPIxVHm5hxQReI8D0IfKAB1HHPzohciZQr9+eqJFAsc8CqgoBD+UG3coPNygm2&#10;ydTao+zgsIzBGWUFESqt6LxWToFWBuQgw3AAfeP/NULiz+CJNuA/TMxJ7E9ifwj7vS2sAdcQaAFe&#10;7tdzrfGjPZFwFYzIxeEc5UXMMkUqZIzYlBUlmCiORvkxisaLomuiiMUoc3SUzh9lYI8iDiIM5W3v&#10;sMCc2GE0b+ip1nltBY55eBNwxOHoBhEQBM3c83B1BtGeIbRPm1SKnM3vMCm7qzC9YQHNJEZRxUhW&#10;jBd6eKCnj8/M0DEEYwxNEWOOjnEqx5gQupiUOn9JoH9CWD3RceJbgmMajhFC2AlPBwjz2Q+8fHYh&#10;G+2M5dZ2qaxTohXJ1EuT30kD7Uc/9LPBB9g0cYo3TkBxXhjkofgIQOMNrIIzALE0gEgZ+ClF/wsW&#10;/I/4+lRH4E7CM0F8g/DEQBS08r2Zq5uQauCt7Ia/B/1FeKYBDrpBDrohDrhhGugIjW6MTZ5gLRIU&#10;VoKgxtF3iThAxI5RE2MIx1FE2yhiaRSRMsz0NoQPg0+0AtccPGPE2M9rXSDC5wDXRtLqJBzajmh/&#10;KiTFJqQShxW2OVQnOGwnWYspDrrp9CHDRp+jLuYorrm0YfTdLPmYSQLE1DR1OY1QnGZqmkIITf4B&#10;G0+1QIy74Roizl7QyecwVx8xu4i5mlDKh+CH1zQO9ySYBrNgzsjhysG6j7pIUhcLNNIlGusB6uIA&#10;a7GE8cVdgHwsICgXmI72o62SiLYkE1zyY97/XPO4mgBxYu3h2g78/dQhMTtIZzm8ZnhNaV5McSTz&#10;rtKDBRxgGT8O4scqfqzhxxHq8yg5SVHsKeriKIaPTADycRhBu8a0doip5RBT7OrvwD81xRqPgH7Q&#10;DUK47SXmWl6zwFs4D/++DCdmGNrSwxX2wNHMwHWMvBwnLyfx4zR+nKE2NsjJBgW/QVLPspBn93Cf&#10;h08zqa5TE6cQrSdRFCf/ognyO8QjfSA6Rj8gZtcMNUi8ZniNyFOGxm3ONB/thtEIW4BSZ9DdHkBf&#10;BBeo04sMJJfw4wp+XKfRXycn10jsNYK6SgBXeOEy+bj0fZ59n8H5YyUomV1wd8MdJMceYq5mjYvg&#10;NaTjPJbhPJPhupAZfC8BypzBf3sYvrklCMQYL73Kmtxhv7xGXh78j+3yD2r6PuP4G0KAkBBDSCAE&#10;8gMCSYAQCJAAAgUkKlBh1oKtdBb8MWt1dlund7Sc69mrU2t3dWurbbWdv2bbtasd88e5advruk6d&#10;227rftx212unW92td+v+2Gb/2Jm9EuLtnx33Jt9vvvk+7+fzfJ7n+Txv/NhHke8jyE+ymd8gN5/g&#10;xb1M8nvoE7vOa4hW1gt3G9xhYl1FnBfws9w074NZzoeyA/8trp1ZEfJ4VpCkh+InswIhLVJohXqO&#10;PHmBgfAweXocP45R6EfZ5MOQfJvJ+UWcfeGg9PzrGoS7g3VHSFsfay4lxsat2XXSUhgD/8f3f7kA&#10;pjIDelqoHAFsdUY0vsqgfpLaPUUPO8uBcJo9mWPBc2zq3CzA2Mmj6mXdMdZdB7eLlm6aza51V3aN&#10;+zQv/m7xsY1IlXmuY+A7WT6OoYxgfB1QdjqleRF5AbxLjvyMIegyDfGnxOIii75MLK6wwEv7URjS&#10;TfAf8Bn4VHn6K3P8x2iJP6GrPmRu/pCJ+I9My7+lOf2amfmXFOkVZvfLFMpFiuQ9kvVdVN07qJO3&#10;2bw32bjzbNg5tNUZdM0pdOYcmuIN/QEXb3CdQumkcD+loyDNfSPDLbgFl1AfZv0CLXEFXXVZDbrE&#10;7P4ek/o7TO9voR8uoCp+hNI4hx9n8eM0fpzCjzn8eINCOUnSfo+N/C7q7WU27QRBO87To1g8or8T&#10;vpQOg4PgWfBPOP8GPgBXwE8y4cvXD9ESZ9G6Z4jFaWJxCmXwfVQDGUTIh7E/pleIx0s0rBM0q+MU&#10;8DEaxhGK6DDJ/CIJdYhkep5YHIBtP288TZSe0lU+U2irFNuc4mkKpSP9DlwE57Jb+apy8d9CrMqx&#10;7cd2GLRgvwPbvdgexOoQ6THKOlbAsRKb92B7Go4NKJktpO5W7H+NlNpNOj/D/+OU7VnK9zfs0r9J&#10;txSfKbxMsb9CgYo1Cl5KJ5vmB1TAmyXYdWM3QCk0gBi+d2C7lxJZpL1oqsdRXnvQdrtp4rtQojvR&#10;Vo/hx6M0sR1ovEf4v503Zimch4niDKud0SeUeyqDGXCL/2g27b+VLcE9MuC3BZtObHpALWjEdow2&#10;0cEKe7DdT5tajP1h7I9hbxzWSbJymihspKV9hb9Z2tsuIrOfXTpBxlwAH3F9E6Qy+EG2zJ7JluLO&#10;bCvanmkRBdi1YdelbfKBIIhgO8aOJ7DfTSX0wZGEYwh7o9gf1yb2ZSPNfQN36/FoHbFYQwSnifIU&#10;mTVFhU3pXyDFdyk8my/9dAvakW1N27LHwAPEYjM1skmlHBNu4AdB3YcfG/BjPX6sw4+1+LEGP6aJ&#10;xxTxWE1+fJ7DbZJfrsLSXURrgp0bJ0PvpGLGqbZx9mMc/jQOZWO/I3sM0DngFG/PH1NrqJFpFWPR&#10;ie1KUI39ECuNwBGDI0GFLoSnD+YkNkfgWU6mTvJ/LR5tITozZM3XebIfL1/i823wEfgMpDItd2f2&#10;SPhSljt9NKePy0lwNzWyUibWYcN+GfarQA0cIcaYCDwxRpoEPN2MN/1wLcHuMnZmgo52L9lyP1W0&#10;VQNkUj8VM0B9DFCBA+xHv/4BbmZyIH30fZXWvpFjZorjdxWfE7nzI8tyMCYjHGYs2+FwweFlPQF4&#10;wjA2wdNKBDrg6sH2IuwOE5U7qJ578OwL6mI/OqmQBPXRSU50koUddKMOXQc3MsfCQ/B+kVFoLW19&#10;FbgTjDGujnAEDxnS42MOPAXwFMPggKcCHi88AXjCMEfhaoOrC/t92F2iONFpJ4qt7GiMCLeQ5S2s&#10;uJndb6ZGo/ox+AB8qkfh3wrnRkag1Rz5E1b4wRDXSY7eAZ714d9teQa4THAtgMkJl5t1+eCqhasB&#10;rma44vCkPRokOsvYqZU8WaN6ciJMjYao+BAdIEjPrONUCer34BM9wnq/DNd6GzFg/FleynwJkozr&#10;fdx3MzJ34k+CIzheYFS7sUitBptihjI151YpaqhWxBBUoyGi+rxWhfO6FDIOqC7/dtUWTChQMK2a&#10;gi3yFz4sX+EeeQufk6fgFXmM5+UxvC9PznXNwr8F/ml4VzKejzJyLAF9YCHHfoLv2vCnhd9ErTlq&#10;MhsVMZnVUGhX2ORS0ORRnSmgQFG9aopaVG3ulN88IK9lRJ7iCVUWr1GF9QG5rNtVZn1CTushOYtf&#10;k8Pyphzm9+Uo+rNmsABCIL3ffT88q+Fbweg1whi4iKO+ByS4buW7KP408rweP0P2XNXZ8hWwWVS9&#10;wCHfAre8Nr+qbCFVljTLbe9QBWKknIG8zDEuh2NadscWlThnZXPuldVxUBbHazKXvqUiOyd0yXVt&#10;w+4GOCbhW45EWYpk60MidPLZBqJ814A/IZ7X4k81v/U5DapyFsrttMnlLFN5mUfOslo5yiMqLY/L&#10;7rpNJa4hWStWyFJxr8zuTTK5Z1To3qWCigPKr3hZRtd55ZX/Ssaya3qQ9a2D4y64RuFOeogB8iAO&#10;Wrhu5LsQCOCPn994QAUodxvlqLTIXumQrapS1qoaWarqZfbEVORZKJM3qULvmPK9k8rz3SeDb5ty&#10;fI8px8up4KE7V3FKV6GzKq9mpMA09sfhG/FRB35mbNAGmrgPg1r88fPcA9zAyX2JP09Wf5GKqu0y&#10;VbtUUO1Tfk1QeTVRGQIJ5Qb6lRNgng8giALrAUN5LUNigMGwhoGz+ixGf05Qr2kza1qNzTvgXFpN&#10;DTICJ0ALaOQ+CGp45gWVoJx7O8+Ka/NkCppkDNpkCLFBIZwLBXC6ETBD16OvwoiGMNomzMAc5hQI&#10;cxrWf5PfMYjWncEnfKi9qo3wT2J7DLtJZGJ3HTEATVyHQS1m/TzzABfXDp5ZkXFF4TwZG2keEZpJ&#10;E0ndxGKacDCK3o22SM0LQXJetDRN8cnQ3ERHjjJLR5kUIvjQgN6sv6b1vLYS2yPY7sd2J4iBRkbx&#10;IKjhey9wc+3EvA35VhRh/o/S3FpoLjHLfPG2s6nt6UTix3G0VRyNFx8AY3yPpmjbDBja2zgh25iU&#10;Yqd5nzhEr2mKV1bAubQerYP9OIhyXQ/q4PSDSq7LCHEJps0sMb9VymmniSdooB002C7bfDPpJrF6&#10;CFgPRnrYjx72oxch1303zxEvCzmZu/YCxEEXw38HPsT/okk4xrA/yNq64GgFTZH5bQ0AD/cupJo9&#10;Bn87/Cwvp5NDpptDrcdIArEf/TTSAWIxSCySJHGSoCV5Kcl+JBG0g+TEIvKyn8mkfzdgYuifowng&#10;Q+91TcAxjPToY30J0MKrEe6DwMd9BcspjUsWePORSRxSvA8WgSSxWMzBtpRGPkxTv51YjBKLUWIx&#10;ygJGeXGU/Vj2OTabnBhmMhpGlA49CxBDQ5d492MtZ32LiW03XO2gmfv/sl3usU2eVxg/tvPZSRw7&#10;cez4EtuJ7VwcJyEX0gRISiArKbe0kDaQAKGwXMlghIYMCBBaCIXSBbWk21ihtIVtbKUtBZoVdmnZ&#10;tDFSdqnWTpW2CZBotz/WbdWmTUirtG+/1/4q9Y8JPSL+7O8855z3nPOeJ8HnGDHnz6EGCSULXutn&#10;vITFpY1N0KYudvxYwZm0cyYPc8Gspke66JEuctFFEF043skLq9bwPSL2IQTkQ2wt7QizdpTEyg9l&#10;GbldCOaBOtyeBUqIOcSrngX0ILxWxbv0M05AqbPIYBfQ/smFYx1+rMePDfjRw5n00my91EUPhnvu&#10;YwjxwgZ05nrqspve6EYkrnubprwp9xPnfDBnHrUAEvdyBsTspa0cuM/1R5ySWmhWJRer1IKlFq0N&#10;xtKllr5+6mOQcxnCjy3UxlZ6dZiGG+Zwt2J0CwFsfoRFkVk1RE1soi4H6c+B9+ULzanybQCz4C4i&#10;5gAxO4lXU7yrP8e5EfQoPmPpGwK0HOtBahEdAaP4sRM/dnMR7WXI76Xp9pDc3QQ1hrFdvLCTWbWD&#10;TXr0VRa4a9JCrptALdxxzjhEzC7KWOP4WAdTcfYbfFuMpTPJBXYYi7BaxvcaS6ESBgfJySH65Qj5&#10;mKQ2JjmTr5Lsp8jFEQI5zIuH2CKfYFZNsFveTw7grmBxjJBrzzoRm4p3wIhRcW43+BTXuMFzwFiG&#10;1TJ4BND2rIuCjBCEWUownCAnp6iPM/hxmoZ/kQJ7gQCfZ3M/gZFvcn8dPydNxF0DdwncfmLOZJQg&#10;LFJxjhmc+w2+J/8PlxJHxxUfUELhRUmJNkpOXgbnmSFv4McVZuhlGm56scglEnyBwF7H4PmTUs9Z&#10;J+AOwe3casS714jzsMH59Odio7WTgpSSSgo0rp+kUFJi9RXFCS4AxiArvMhVcI25/hv8+C0X0K9p&#10;uBl6ZAbCGQKceVo+5Sd3wb/BP8FfwZ/Y4++IDxUSk9tozNtsrX9gV/2AXfU9BsO7NMqvaJIbFOt1&#10;iuYajfEz1N1PSeBVEvgW++sPUadXSNibJOgNEnKBHfY1uYWb/2Gj1XFfJwydb3X5F5yfgI/BbfA7&#10;8C57/C/Rd++gdWfYfK+zM19jY/+JNGN/kfwIP36AH5dRPd9HaU3TNJdomAv48Tp+vIZafIVDfJlE&#10;flemOJbTHM80x/SenILxJLzfAM+CZ8DHybhF3ge/AG8nU2jGfwdv+bAdlYts5xfZ3M+z0b+KH+fw&#10;43sMy7Mon+8wsL5NA59Bz7xEE71A0z6PHyc51OfQNcc5zK9zgF/jrSkieUb+QnZ09K2O+tMpM518&#10;c1TgLXDJONKzybKy4X0udoP4XwQqsD0bu3Ox24zd+7C7GLvLUXArsN1B2azB/kaUzCY4hmmXMTIx&#10;Ac8xTuY0JfYm5f1H2upToFN2Oqemk3PKFZwzSuyEUepTYsFulhxFz0yiqSZRJZOolqfw40n8OMzl&#10;9QSK6yCaaoKzOcAQ388Afxw/HsOPcQbKHgbJbv7ahTcqK6NkcTuVNCL/QP3pjDUdT3XqRjizVKlP&#10;GW1wCEyAx8jFPrTuOBpzHE01Tm3sQUGN4ccu6mMndbqDS/QrXGTbuVBG8ONR8rGNWh3mXL7MUNvM&#10;r4awNoj1AZqon9Pu4/R74e4D6n/VUs+Bo8YI2GeMhdHkOLRgz449NyecD6Igju1KbM+WL6H2hlB/&#10;m9CYg9TIAH70cy699EyPdONFP1fKCBW7j2qZJEOnuOKmwQfgLlePzjOdp6mRM2FwjxjjUY0qNaJ7&#10;xYo9B8gDQRDDdpxsz8L+bDqzAY4mOBYQfSs2l2G7HY4uPNlIVjZz3Y3JSk7vQSqpjfNYTsctl7/z&#10;WU/iWSP+MWMsqxGtrgh1Ramrag090oXW7RQX8IEwiGE/jv1K7NfC2ABHIxlYiM1WeNrgeBhvuume&#10;ASp3lKcHqOIpKugsv7oKPuLzf8menjx/NY4fNfjVNaVWArUeqDVBXdsoFbrQDnKx7gNhOGJwxOGo&#10;gKOGyqzHXhN2W/i3BI4VZKaLyu2harbh4T4q+ShVdBpckXn0RyPn0YgPB43xzC2SXAfUVb1SUuuK&#10;WluY7sRgxr4N+w5WKTfwwxOGJ0aXxuGpgL0Gew3wzIdjEX+1MV1XSR1RzaaCaumQGrqqmg6vYtrU&#10;MBFq5W98pydrcBvo47pdw1hv54pZBlr5u4VnrBfJFbJJ0uDIwH8nPG54/EQehiOGnTj2KrFbC8dc&#10;KmUhn1SG2qWc80hQuWX0R5yaiNMBcWqiTH4OPgR3k9fxFvg2cM12IBfauPZbwQLQxOc5PK/n+zqz&#10;CS4Nnkx4sonFA1cArgJ4iuAp418V9u+hg+czTVp5ugIP19JNgxKhgyNUXiHTp5BpUCg/Br8Hn8gO&#10;VsFBVsF1rMYrkStLHKlVvRHU87mWlahKySn8KbdaJGGxSpnZLnFTDlx5UkzPFmEpBmuEyCN4WkjG&#10;Cji5MBUUpCbyTf14u53MHQBTVNS3wGXxcjN55c8yQpx98HfC+UAO6zpX7L2gAdTyeRYrewI5V4o/&#10;xXaTxDLSJGqzSUSzS4HmkrDmlZAWkqAWk3ytTAJatfi1ueLTWsRrbROPrVPctj5xpY9ITvp+ybYd&#10;E6f1jDi1aXFabki26Y5shX8j9jvgW8YK2IJ0nAfqlITkcwKUsJJF8akQf0JOswSzNAnY08Wf6RBv&#10;hlvyMvziySwUd2ap5GZWics+R3KyWsThaBO7k87O7pP07BGxZe8Xq/OYWB1nRMualjT7O6Jl3JTN&#10;xL8e/na4FiNR5iMPGkA1KAclPIviTwHfB/HFn2sWrytNPDlWcWVniNPpFEeOV7JywmJ3FUtmbqVk&#10;5NZLurtZbO6lonk6xOL5opjzhsWURwd4WIjcLyHcuCFd1xGwN2UT/Gux/SBci3zUAdKgLkAO+D8O&#10;YjwrwJcg3/tBnscsbo8mOW6rZHnSJSMvS9Lz3GL15ovmjUqar0wsvlox+5vE5GdR9jNlAkydAMt3&#10;gEkU4Fbws/B5L2IMHzw3pZ/4OrG9HL4WJMFcpFoNKOfvYhDBnxDfBfDF6zOJ22sRlzdNsnyapPtt&#10;ouXbxRJ0iSnIj4LsjCH0VRihGEYohdE2BYiEcDfgBgijb8Ls02EWwSA+BNhY/LekB/4OXl8CXzNy&#10;oJ4VuArE+TsGCvAnn+98+JLnN4srYBZHvkUygmmihW1iKqCgIiQzSrKivBBF18TQmjE0RdFCwLSL&#10;MfVjiIMYN0KUyRzlloriQ+EM/tySR+Bvh6cV3sZCtBaoACWEFOFZCLMBvveCXODkWWaBSbSIRUwx&#10;mqqYxi2lqOIUTRxny6IgAdihy5huCaZtgukbRxSVIkZKEQKl+FCKD8U38OuOrMXuA/C1RJhHvF4d&#10;TZkp4nMhvoT4zg88IJtnmXxnJVRzCUM0zkAtZ3BU0lhVFFUVAVXxUjXnUY3Gq0bXVCNgarh9qvr4&#10;HbdCJct6JdtKBct3BT6UfSSreWUpdpuxew+rdyUo/R/7VR7V9JVGf6ASHXVKFwVFrbsWlwJCWAwG&#10;BARBahEtlSqb1IqCjBXBBYu4geC4dFxHHUVtO9UQFgUEDWHJxhoERARlEQi7MkIArdrel/ywip6Z&#10;zgH+mDPhnHvI8sv77r3f9977PmLnZOQBn49F3FH4r4nPhk9DfIxuapBJzVbDujhA9XDAGSAfhsiH&#10;EdlUMI6JRZiYaYyNAQxxxrj5mB54Bp2BAW5pA3Qs+jEAOOjLKCesbYO1zbC2PqALCdPwfhKWGY/v&#10;tPD6A3w+AnE1kGY1lBsObGwewAheGMMLM3jBghcL4AUbXrBBnD0TwENs3DhsBwA1wcIAY4ZOxRSD&#10;imk0NkAWUE8twfoWWJ+JkXAuSSN+OhWffQyMwesP8fmIOZj/EFeNxGUCJopLTHmZscHDEjysUBeL&#10;cKDaocjt4IUdRNiBsB3yYYfb1w7DnA3q0gpnxEJ0LZboYC2wNy1klC20sRBjHjAb9s1EzMmADl6P&#10;QkpHorQYKHG1nrjkIrUErBSXOtYG7HHpLEF9fobLxQkHqjM2sjO8cIYoZ/zYGflYho5gKWrCEXXp&#10;gHPKHt27fToKoYZaCH0m+rAX/2eD9nRgAt5rGaIGkU7G63Gt6YbCnm4wltKNDml4VoCHC2rDFTlZ&#10;jUPHHcXuDi/cIcSNBSAfq3BOrERNuGDO/ALn1AoMg8vLKHPEMgL0oFcXmATa2qaoQfyMYUHHJVod&#10;FA0V9ADL6WaLNHur6ObLgzSfqNO1yIsP/PAFj43IyUYk1Q+L+sK49fjhN+iWvg7Fs6hLL+xPTyll&#10;Bo8NofdT5HkaYutAsyYeH2pLx/28V8zVdDwvuunFtkeLghjARropDEBetsKPHdgnwcjJDiR6O0Rt&#10;hXmB6FYDkI9vj6J5wlThn06ZwmtD4BPEnoDYuGYoxlLaXxdap7uiwVY2nD3x/Ol4m+lmEMti+FA2&#10;p5BJ7YUf4Ti7IrFPDiInESjocJi6fyW+Q+e2G/kIxVkVcp0yZWM/IPYUxNZG7OEoXzTqSq0oIUWT&#10;70s3fGToCAK207FCeuJRysEIyyqaZDIskIHpBPbMafhxDgf9OWyyMzD6tCNFnYSgEyB87Aie+5Ga&#10;h9gzkedx8FsTsdW96Li45hTDRhCtj8TbQ8fCcYuRhcKASWGUxFokHqUcls4CF4DLABmgcAxQ8aiP&#10;JJzjCdiE11BksTi7uQhwFQteOUnNQexJiD0KadJYR3scSOvcDYT10kaG0VOUcjjE9acYUi8B2GrU&#10;zwAHiAWuAyh7Kg3A1UQVgsc97JU72HQFKPIcGC3ZQlEiYt6bf2qDBg/RGDrsT8NH/vm99z/48KPR&#10;WtpjdcaN/3jipMlTp02f+YnurDlzP9UzmGfINDYxnc8yX2BhudDaZpHtYnsHx8+Wfr7MefkKly9X&#10;frVqtZuHp9ear9d+47N+g+9G/79s2hywJWjrtu3BO7/bFbp7z779YeERkQcPHT5y9G/Hjp84dfrv&#10;Z8/943zUxUuXf/zpn1eucqJjYuOuXU9IvJGccpOXyk/PyBSIxJKsnNw8acHtwuI7JXfvlZU/qKis&#10;elhTK6tvaGxuaX3U9q8nHfLOrqfPfnn+8tc/+qfS/3+uX02dKGYQySOgWZOIHgXVY4jsCUT3FAif&#10;QZTPJtL1od2IiDcj6tmQb0X028GAJcQBJ2LBF/DAlZjgTlzwhg3riA9+xIhv4UQgsWIHvAghZuwl&#10;bhyAHX8lfnxPDDkJR84QSy4QT36AKT8TV7iwJZ74kkSMuQVn0og1QuJNNszJJ+4UEXtK4c99YlA1&#10;HKojFjURjx7DpHbiUjex6cXLX/3WBuiTvA8ajIZMrXcxvOM98euVYa8ce82yNzx727SBde3dpr3D&#10;s7cs6+1YL8N6/KLU1NTVByks0GAwhg4dBhuIDzDiPU3N9+GFwozRWrBjzFgYonQElsATmEJcUZSS&#10;0pZexaRwBaYscSRbCTvJdZWbh5f32nXr/fw3BQRuC/4udM/+A5GHjnx//OTpM+fOR136AduF7Jb4&#10;axCo0NerJJQCFUVBqgIioRIyoRNCobROhupoaITc5hYIfvT4cRs0P2lv74Dszq6u7u6n0P7L8+cv&#10;XrxU6W9LZzJaBfPHt4jZ5s1imzUtAvtIGd8xQRq3vk7C3dMh5u6Xi7nhnWJuRJdIgchuAmF05FMa&#10;z/oKFQcVBxUHFQcVBxUHFQcVh/+aQ4YRo1VoNr5ZwcF6TbNwcaQsbQnhIJNwd7/G4cCAcXjcw0Gy&#10;gNUksfZqFoFDukNCfi8OogHlYMhoEZmOa1JwsPJqEtlFyDLswcGn/t0cIpQcuP3IIZPmkGXOasyy&#10;8mwU20bIMu0S8uLWN0i4oX+EQ5/xKHMeo1lsMq4xy3x+Q/ZCjwbJogN1gkXgsKFJwSFmn1wcAw4x&#10;A8pBAxx0GrJZZvU5lu712TbhtULrpNy4Dc2SmB4OYW9wEPZw6CcerQIDjSaJsU59znwzWa6FmyzH&#10;KuKh2DI5J863VRKzCxz2ykWvcRAOAIcWob5GYxZzrCzXzLQ2n726NtcislJinpId5/tIEhMiF8f+&#10;zkH4Lg79gBah3pCGbKMxdfmmxjVSltvDfNahBzkmt7Lj/NrEsTsRf2+nEByEb3DoXx5N4rlDZDnz&#10;tGsKjJlVhSaelYVGR+7l6/OzEzybRbEhcmHMPsQPH1AOjZJZg2vz9EZXFRoYP7ij711eMutYcZ5R&#10;hoTnWiGI3SUXgIMAHATgIAAHoFuJyH6DLHvGoOqC2R/dL9GdX1o2w6fk/tRT+YXGyUKBy+2Mm/7V&#10;GQnftWTG7XuSGRsuz4gJ70rjhnfxuWHdqQAPuIX3fUVN/kT1B8WTte6WT2EXV8z0k9boHhfdM+Gm&#10;5S3P4AnXFfDStpTyeMEV11O21UQnB9X9dCOo/lJSUOOFxK2N5xO3N51PDG7sKyqKRquXlo/RKaqa&#10;ai2t1d0kajE8mFrJvphc4hSfJPXmJ2b5SziijdLLmX5FZ9J97x5P8713lO9XdpjvX34odXP5YX5g&#10;n1FaNmxwUZXORGntdHtxq74Pv50VeqPe9nh8xbLL3FK32EuFHsmn8j3SjuR4ig5keWXtE3vn7BGv&#10;zQ0V++SFiv2ATX1GceVIhrRuwnRJi65tWgfT/cbThQHxjx3DrsicT5ytcrp4tMz5aljJimshRS43&#10;tt92vRlUsJq3RerJC5B6pwZI1wF+vL6iO1lviPyWhbacZ8Ps5Dms7EpevrPt+qqo6lhvfjEnsFzC&#10;CWsXc3BGRkfQwN39O572oC/npIqDioOKg4qDisP/EIdUwsEeHJx3tiUoOKQVcQLvg0MHOHQOJIcu&#10;woFnod1Bc+hMIRy+iqqOW0M4PBBzMO/+Gw59if2KQwrhwAYHa6Y8dfGXnSnLdrYlEg5e6YWcwAox&#10;J6xTwSP6VT4GgsPgDh5bq4NvbUQ4yG8SDq5RVXGehEOlgkO0gsNbXvRH/Nc5tBMOfMLBCRxWRlXF&#10;e6bf5gRWgYP8P3B41lcOnYRDKuFgZdTBtyMcgtuSCAePjNvRgdVizn5woL3g9syckb+xX6dBTd95&#10;HMdB98HO7nZttcfszO7a7nTquGq3eNQqIq2oIAooylVUlEvkCMqhcgnIDQLVsV11FyuLnLnv+/4n&#10;/4QkQLhEwiEkICAkIeQgwNb9JajodnZmCfaZD94zPOL7mt9/8uCzuHvflIFpM+z9aIZnNwQZWUeB&#10;IRgYwoAhBRgKbAYTjLEbzC92r/jFxnkD38JmmAEGA89ju5HnuWigAQPxtFCJSRqC0fnAAN4CY3P8&#10;MgYT0+VXM9y9Hxp4+7bP2AxsP2AIqh4knhIqsYlDEnSeUYLJN8LYQjMM9pYYa/8eS1vvxf9awdYz&#10;sWwGtw8N/H3bDPyDgTMc30w9PbB6kHQSUuLiBiXoXHA/zwSDzScGO0u8uDvf6N60GQzAMG0zCA4G&#10;Gri+GXpGQPVjSoiggxjRL8FcNcJgd4rBO4iAQfTS8OYcRrbLagNvzwd6wTdbpwUHAgw8nww983j1&#10;MOMEt5Me+EiCvWIU466ZRL+gYYbjsnqa7/qBTvi1ix7af0LPP5yuZ/vfH+EfoXXyD/WICakGES7P&#10;BGGLzBAwQOD3CYH7S5WtOAPXZbVesPt9LeT+hVbkcVwr9E7TCnz+OSB3o8qFRzsgGuKJEJ9rWDSU&#10;/E8DH/ztaNO8rau0wl3rJsVuf5uE9x2bFHtd1ii++b69cwdZBAfI+dw4FY9xRc2jZo9xKLlPaeTs&#10;SSIpawpLytKiiJm6JmKWroF4FZTjcDq+y6pJ0ZfvTUhcN481u/uOyjySOgc2/wA/dMVz5UFClvh8&#10;C0uQ0sXgpvUS2JcGkKzUx7WMlOFqerKmip4y8g966uhd2pXRu/SMEUebgrY4j0u2rRmV79yoaXX1&#10;7u7flCwZ23GL07evkdYRRKUqovkUaaIULUa01goTOu7xE7pv8+J7bnHje29wEapKzgVQsqqSe8nh&#10;JsQbnEbkW94ZUrp81qPa4Ced2JrMmXQvpw573yOqApG4znByXVs4u0oeIfy+OUJSKYmQlYojFUXi&#10;6NYCUUxbvigOhAAlOdyI7E9Og8q//PbRo0+2yMY3+3ONuxFUw4FrhHG/m8ihgB/v9wU2/vAwCF/R&#10;EUItbPuWldsSys1SnOZnKM4I0oErTR4NigUhHG6w/V2nnt51axRPPnXhmbb50ubcIwlW70tNer+C&#10;e2O+N28M+1QVDfjVZvceRV7p8celdAcQLnYFkxI7Q8mIzjBQOCgaFOdw3d2/dlKqP3pfYNz0BX1+&#10;5wHiM4/gpmdesVUWz7Tv9J6FBeOeN9I1XneShg7/GD/oWxMzcKw2uj+gPqo/uD6y7yQorD6yPwIU&#10;43DPsB+vWiC7rpunen2+QPH1WSCEIKzY8PIpVFydpjGJ0deYLutqzH2obCocUtQXjsseFGmlNSUG&#10;SU2pEX5w3QTXlpvgugqzGATVV5gc6a3hreGt4a3h/zYQg18a1I1JzL7GNGDI6WlrKhhWNBRNNNcV&#10;6yS1JTNwbSm4XWaG669bxA3lFhEIsgcsy+wZzmbYs3ae5rVlgeKzaMCdBYbYenXTBaaq6bK8sym7&#10;t7WpYESGLNZKmkqMYiTYF6iyxey77/qKshnmKXvWztE8t8xTgYEUtGhAn69XIxFMFTJV0YG82qdA&#10;5o9JUcUGMQpsnNfuv24QOdAz/OuGebvhTPkk+nyDGhXPUqGSgSGzX47Mn4BRJabnBsvS/bIV3X9p&#10;oLqtnaMDA+3IkXlSIMKKtxliGtToOGYv6mJLOzJjQIbMmwQGs92ALn3VYAX3wday57BhDhisdM/N&#10;dgPZZggrn8Sca1BjzjN70Ykt7ai0ARkqTwujwO5Fl/zMsLj3HHf8tGh4z0o/uHnuVQM2ukGNPcfs&#10;xSS0tKMvDzaj8nTPDeZXDaKfG5bdT4RXDPTDR+bIAQgrIaxiChdVr8FFM1TYWEU7OhUYrulhdJEJ&#10;RtscS98D3J9bqcNmsNL2LhkoNsPpiil8RL0GH8lQ4c8p2jHJA1JU7jSMLgSGIjOMAW+BAQbMq++w&#10;csMs4+AmYDg8RzmxaCCE12kI4XQVIVLejksckKKzpyXofCOMAQ5ssd0gekOGfxOXDFaGt82QYCWe&#10;qtASz9SOkM5Q+8hhzR2E2L5mTLpOgsk1wth8kxgYRC8Mr+3X6w4FDM6zdPd3ZxkH7AYr9bjdoCOd&#10;rhmlniL300PhLtrZHhn+4hSMywT3C8wibLFl0VD6XwbHHAvPDRYmMDCfG0gnK/TU0OonjBDCY26A&#10;sJsb0N1MiZkQ4XJMImyhGQIGsHctr27elbRA+tjZwrAb/jrLPOQ9S/NPmKWElE0zgqomeCfQgxIf&#10;bpsgsAumx49CxCw9ZDeUvDQIQVxMySwbU2JhYkvNNGzZspsnr3e2MN3XmFn7N1pYwEA/Fm+iBxTp&#10;eP5/H5X61HW17OdJhaEdQhbisYCaPiYg507yiPk6BuHaNAmfY8Dhc2ew+DwDllBgwBCKpzHEUv1y&#10;m6OsdzYz964xsT02mtlehyzMo/EGrl/OmNTnuqrnqwZ5qzdHKA5r4fESH3FZaYNcRraGSst8gqGk&#10;jzeQ054+IKdP/oucCcp5WkPJn6ihFC07K3W9s4nl9nsjZ98GI9fTy8T2iZ2QeKeqenZVtPZ91QAp&#10;/ZgcabiEBSUqWfwrD8mcyyokO3Wwhpk8VMVIVt9lpGhu0y9rbjMyQNnqO4y84eVmoa13muG4vmPg&#10;ff2ZgX/goFbkGdbftftCq2ZnJdTvXsfq9CfTWyJ4NGmiBC++0NIgTGy/L0jovsNL6LnFTej9jotQ&#10;VXIuqiq4qaD03kpu1rIzMf7sZODt+p1esPdTndBj/1C7q1+bZnsy9NStnPnY8z75UQCa2BFBRbZG&#10;c6rlUdAdaZTkJhwAPCDD3yUvF0e1lIjOtRVBMcpCKE5ZAN6pAEpWFogutS03A/uPTjrBl7+ZErl+&#10;MqLYvUOp/vwEpNuVxNTuLyaN+N7GDgQ/eNAbgr7b9S3xZnsovawtlF3YcpKXqzglyJaHQVmys1CG&#10;LFKULjsHigMlLjsd7w9OT//DLp0GNZ2fARxnZ9px67Hd7k6nnd3ZabftbjuzHbuu1c6Oo6KoSxEP&#10;VBBQCAjIIZcgInLLKUfuQEBIwh1yH4RcEMOZwxhI/hEIJByBaAKRcCmgwL8/j92ZviPvffF9+3s+&#10;83ue/n0f29QHv4Imvz3Q59zvK107Gs9f9sphzF1Akq3nqwiT5+rLTD6tBcYLrOyhS7y7Bj9BKuQv&#10;TNEHipL1QeIkfYjkpi4cFCW5qY8Vu9ps3+/drI/+8esh0xd/VMx/9x/p+o8+/K2T1+nrp1PIi155&#10;+Dkv5P2nXpU5Fi9S2sSZxmTTOWrCmA8tdvQSI8Z4mRltDGRGGYNYUcZQUAQomulqM5o9buPQH36l&#10;cnz9Zcf6vgN8+KgXHT5xhQx7xODWPFKLl07cy3KcLEuxncLFWT2JUdOnayIsZ0lhUz7ka1OXKKGT&#10;/nUhk1dACFAY6DrF1Yb1O9w09s93yNb+/kUbfHAvHT50lAwfOo+DDyGKtw7HZq4dSU1eds+JcR4v&#10;CgOW4FlP1FW7NybQfh4bYL+IDbD5gQKw/rYgUCjW3x7ucnDz5x/B9L2fwCz3b2G293GYGRACt15L&#10;X22MwTrrExpslGTuNCmtY7w6s3+UkKsdwRRAT8qKhw0lZaPQffQYVEIwQaVVJqis1gSVU0xadN2Y&#10;Gls3qnKhD4YPhg+G7RrC0lebgKERGOqTuRZyWud4TaZitDJXO4zLNzxBFo8YSkvBfDSYjzdDZUQz&#10;VF5r1qEoZg2GYlLiXOutgbF3D8x2/wbmnDkOswJDYHpY+suWGJyTmthga7nFtTSlycz1mUojKXdw&#10;qCp/GMIVjelRJRO6ctSUDomf0qGIUzp0zZQGVzulJNRO9rgY3PLZRzATGDjHvoG5wMAGBkZ4+irt&#10;BtZJA//QmsS1UFNlZmqWaqQxV/+EnG/UVxWOD+LuWwYw5TMDGJx1AEe0agjVVkVltbWHWD3zsPKB&#10;S70z/OudgXcWGMAuGGEZq/RorJMe12CjJXItrSkyU2uGeqQ1FzI05o/qSAWTA8RiqxZfZnuMx9of&#10;V1TaFVWVtt4HRJu8mmjrqCI+cyWY+pkbzAIG7vG/AcMxmAMMTGBgRGGcjBv1Nno810JLkploacCQ&#10;bYBa802DjQUWbW3RMw2xdFZDxDhU1QRHXw1hrquWMNdZUzEneVAxK3ah/zPwfzZcy1hjRqKdzOg6&#10;GzOWY2Ekykz02+phWqYBot0zDbYWTj+uL7I/qil5rn6AdvaTcM5uCm5eRsbNS0n456IagkPoQu8N&#10;u2Hezwb/dwZWBGqBFVVnZ8VwLMy4ThPjlnqYcdcA0XPMA7SCGQ21aFZdd9+pIqMWe+sxi3JQRx12&#10;QUzGOdtr8c9dCW4FBvYbgwcwnDkGc/1Dtt4awlEL7OsUOzuaPc2+0WFmJapGmKkGiJFlHqDnWTX0&#10;Ioeq+f6ish650t2EWpE1opel9eglIQW70EbCzbvSLwa+x1/htvcGVmj6OjsMuciJIM9yI1nT3Gip&#10;mROnHGHfgiDWXdMAM2dGwyhwKBn3l/pbyla7qOUvO5uRL8QN6GVBHWaRB3bjSnDr74Dh+91bwLAF&#10;DFvcyyFb7JD0dU5o+SIvjDTLi2DM8CMl4/yofiM/QWfg3h4d5GRYNOzcWRWrcKmfWbouay1fkzQj&#10;X7Y3olZ4dZglNhm7wCZhndsNpgED543hBDB4u78xbHKC777ihZQu8UNr5gRhNGt7uHBCFNEzJop+&#10;PCROHILEt81a0d2n/fx7C1J24aqQUb7Kb0G+5AADCxjowEAHb2+3Xwxt7w08P8QmNyjtFT+4ZFmA&#10;qHYIQ6jPJKFtls5rD8d7whQjfdGDWlmSuV+U/qy7LX+ez8lb4XFLl5kM9DKtGb1MBbfZDO7Sld4a&#10;uN/v2nxjELwzbPCupK4LrhaviIIq56VBTXZ5MHtGgRAaHyH6tD0xekXnLXO3ONMqE+Q5GLzsRQa/&#10;eIHKRy00MbALDc1YZ10dbt6VYPp7g+DkXzYFp903+b6I1/yAlDVhQMGKNBDvlAeSbcqrLSadr3BA&#10;jVAoemKhbtlt00NJ1rRAmGlvbst43iTIf94sKHVQBDgHiUlw1DSDmrYfTP/UDebt27XRDgztp4++&#10;Mbxqv5z8QuKXuyD3Q9qVlysm9D4tev1FsVJ9TdHdG69/+PDOaEdH1iRDnGalCO/YScIcO0VYZCOJ&#10;kM+IwgpbJYtoq2RuP5jxqdsWf9+u18JTX28Aw0bbJcSa+GLCkvxC+qzyYv4kdIZgGDtFU+n8JF3q&#10;8P7OvsRBadedYZ7sjqlRemuqWpwyQxRnzFRJ8qarJSWWSgnGgpFUT2MkD7YdzPyt2yb/h52vgOG1&#10;0OvI63afqy86z0U7FGeTJiGvbMPEMaJq9L/0Ln2AuEMT2StW3NQIem5DVHnSSI0s0YTvSJrAdqRO&#10;YDuzxvGdBWaCrNyEluHNaBlh28GsT9w2BD/sXBed/PMrkdeRNYm3n7P3NMKi84w0TB7OU894VMvH&#10;vGkS6Gq7UBsl56sSlNT+eC2pJw7Cd8UOI+XxxjJ5MijNWC7PHkF2FQ2julFPUN3obQez97i9bt//&#10;mzXxiT+tSzwPL8k9va3ak+eeTPwYq7YfLZDP/FQlMp2ntg0F8zi6KGnT48juGtV1JU5xXVPWFzlY&#10;1BujKwQ3UtCbrC/sTdMV9uUMFvUVD7jSBne327ro3x+vSo9/tdrx0yG76tjhofH9PurZQ/HyBY8C&#10;0VPvCu7EpQaGMYhZbwhuI+oQUrQWIS/WhPTmgRvNVoWrslRRqkxVHCgJlKbMUucoXGmVv9PtpfTg&#10;jpVO9y/ne93/aRz97sAj+wFf+fKRBNGS5z2u3QfTOu1bWzvu24wf9WOWDl3mFfyP/TqJagI/4Die&#10;mWnHcZxjL3VqfR3n9b1pa187raJOZ2oZHXQU2UQBg8gqmwICskPCFkIIENYkkH1fIIuRzQaEBIhh&#10;CQkQQsgGJIiWRVlcAP33r/X55hhuPczhe/+83+03HtReoA/pyh5DKjN0Yd23dRE96boYWEJ3ui6l&#10;O30sU7mbVtv2INa7PX759P63v7aN/2n/yOKfT/RuHA9s3/o+Qbrpnctb8cWSFy/UVc97N2PsF1go&#10;iw8/y+wnTjMFSFKmAmU3jUHyG0akPNEYdifBGAmLlScYk3bVXNdHiCe9f/uFa/jwvlHXoYO9G3/9&#10;pn3nO38pOBPN3jqbSlz3KsCveGGLH3kRchbONKbNn21Omj1HS3B4M2PtvqwYmz872hbIibIFcyKt&#10;SG6kNZwbabvO2U3T3R8gHg/88UP93K/2qta/+l3HztFjEuB5jglOIuvBP+NwWyfT0Bv/yst64lmS&#10;snSqIv7RaUL0oldd+MKPDWEub+JVly8p1HWRhHReJiOdV2BhsGjSbjKqPkRMGPcg1E8P7OvcOXyw&#10;FXh8TQdHPeuBh185OH4VDb6Jz9j6R+rNZ9/lxKyfRF2DFuTq6bKQlbPYoOXzuMtLPrhLSwEVl5Yu&#10;wYIrApdCYZG7Sq/5CDGw+hmic/vQPhH4/X46+MNX9eDwsXLwlx9Q4OuA2+BIWCLwiI3cOZEU+vLb&#10;tKDnJzMDn53KDtg8k+u/eS7Pb9Mnz3fDHxaY57MRlO+zgcy7sBGxq0DTZx8A+hefAubfDwKG53FA&#10;vRAASMGJoO5awYu665VrhMTm5YpbvEVMptSFzu+Yyy1SOrKwvfaMKpU9o15tzyT327No/fZsjtqe&#10;I1TbcyVqc4FMNVEoV40Xyvvc6WfDz4b/O0PzOwMLGpjQQIMGMjQQw/NfkqChARoIKbzFigyZE5Pb&#10;OYsu7LHnYtS2bPygNbtOY80ma6y5dI01j6Ox5os0ZlTr4ESRZHC0RDIw4maAAg2MN4YjvwVsaGD4&#10;BIBmaKBAA/U6fq05sWm5MZm3WHNb5sTndDlKUb02dOmAJa9CO5NbOzyTRxqeKaAPz6B4w+ZC0dB4&#10;iXhotKxFqykTawfdDFD2IQDzi72ADQ0cz2OACQ0UaKCH571kQgMDGijQQEqXOWuzuxwVBX3W0mLN&#10;DLp8xFxQozOjSDozmqEzF/F146XC0VGscFRTLhxV4YSjvW4GqNDAggYONHC/PwZY0EAPTgDs8Nwt&#10;bmzFOucGeZmVwl2kpsmcJGioyVdZcEVacwlWN11IMJgKSQZTMdMwieEZRnF8/QM8X6+CdcOUbvbe&#10;wD36PwMbGpghCYAXkbMliMOtC26SlnnQwEqTOmlZXQ4iNBAKtdPYsjFTSdWEsZg0OYVhTepw3Alt&#10;FXdCDeuGdVVyJzrdDNA+RQD2oTeGA4AHDRzfAMAJiQeCiOxtUSx2Q5hIXBEkcx7x0yROdmang5rX&#10;Z2lEa6erSvVGTKVxspRkGseyprRV7Cl1NXuqG9YFa6tmG+9Wudd7Aw8a+O8MvJA4II7M2hbHlG2I&#10;4xtXRTdYj4QprS5+eoeDk9troaK00/Ul+snyCtNEGck8gmea+2uY090EprkTdpfAnJZXs0wyN3tr&#10;4PzEwIUGwZVY0BKesdMahdlsja1fbUlgPhYniV2i1LZZQdZ9KxelmaYU6yercNPjWLJ1kEC3dNfS&#10;LR0wRQ3dIqthzLRCS4ubAfpbwyeA73EACE55AB40iK7EgNZrt19JIkueSWNqn0jjaP+RJAofSpIV&#10;cy3pSpsod8DMK9JNEstNBlyzvaeOam+HyWGSWppNXEuzCmvoMwJocSdA34sA3HcG4RuDXwBoQUa/&#10;llxN35GFFz2XRxGeyq9Tlu/E8xbv3JA5FSmdDnlmn0WC0hrZGGNPde2cor55rhUmqmueFdRRHLxa&#10;qo1TQ7fCLO703iDw+M1bAx8aWq9EvZKFpm7Lw9AvFOGV621R5JX26+zHXQnih8qkO05Veqe1J2vw&#10;gRQ92dpUPs9uJC2wGsguVn3TPBNaGNDBgHvQ4R7uBBg/MYigQQAN0pDIHfmVlC1FaMHz9jDcZldE&#10;w1NlNHVFFc95NJwisI+ltOuHUgf+rcyZoAsK56pZxMUGMmmB2Eh2kRua5pvqKbNNdVRbUx3NrQDj&#10;EwTgQYPwGDSc9gAiP//XsqDwbUVw0ov2kJzNe6GYtZ5r1csDUQ0PxxJJdnMi1zCR3NY/lN5/R5U1&#10;Xtue7SjrbJiv5sP/SmuaryE3zdc2Umbr66l2mM2d3htE0CA+fRS0+Pu+ll8K22q7nPjsXlDG2v0Q&#10;9NJgGGZBH4O1WaKJ49Y4nmYiWaEcvq1qUWfqK5Xptgolzoa7R7NViKl2PIviwFOojkoS1VZFpLkV&#10;YEID/8s90PA5aIEGif+FHUUA8kXnxdi1nku3lgaCM136sGyLJQRvmEVSNeYocbchsePuUFo/W52q&#10;x/ekmvE9Jeaq+w0mjJJhxkrpFiyPbimnw2juBVh7EEAADeLjn4PWH44Cud+5rXa/oA2lf8Ry/8U4&#10;51hQgtnqW6B3XqwZdAQxlaYISZs+oUs8lNxP7r+pK+9NNmJ78424PvxkeR9xsqiXbSxRsKZKhSxT&#10;Kd+9Xr0xCKGh5fh+IPE68krh4/X8no//qson2DXqh5y2nk0ac3kXDyz4NyhtQey7pgipFBoYw/Hq&#10;msG4EYz6hqFEnWkoVRfrMf3VYyX95DGUmmtAd/DG0Xe5brXN/hgBRF9+DCQn9gPZmSNb7d6eaz3n&#10;f3w4dO78tMUTOebyShtYPl+mdPkTFfDPSUyRUrYhurNxJLq3/EH0g0LoQA3cGkEN5g2jNZihQg1B&#10;i9I0a3MG+cP/Zb9Og5rAzziOB6t2bWfbGWfsrju7ndGObqu7o1u1FTxWPBJUlCAuBsQAyhUhhABJ&#10;CPcRzgBCAiRBCDeBXIQkJFxBECTKJSiUEbYIQWKIAsIql+DT/9JO+9K83Zm++L5+PjO/Vw9TL7Go&#10;lcotGJDu2QqKYztBdeHwYvOFY2Y97sTos5PY/ilbz85ZHEM3cylVPeXEl41dLy97RpTzB901Gf0e&#10;uoQez/aoLm99eBdZH9FF74zojnkQ2Z3SEdXDaY/sEbaH9xRb1DvRZgzI92wB5fHPV7V238zdP3vg&#10;+eDxAwMvbC52ztp6697ZMdWzDqlyozOvdNy5hDdKEGf8w6WW9dRVG9l/o5nx2PMerc+3NbSPco/2&#10;mIGKaaH3p+gYAzlNjIE8i3pTvQkDij2b1+pOfvZWd2bXi17rr54Y/npEP2fjoFs846Neuhgmn3NK&#10;LjVd4eYZHAvTx65UJIw4SSKGf1DQhghq6qCbhvL0pjbwqR+KogkcpGsog9F1lKEUNWWIrbIkkwSD&#10;WVft3bxSb7vDrD+6ffD53q/0s4etdUsnHNXrWG/ZigOtZOFSfO4r+wy20T4vzmBfyHx+uSzkn3gR&#10;edRJfHvkmtTvmZvM95mnzGfEV+Y7Qpb6jtAkvqNRqBixJf1Yg8Gsar/e9Kb16Lbh0R3bHr7et0u3&#10;/Dcb9QdbBynYeRatYSncRWxE6htsYuxrXAbDhONSpuz4pMmLBT6Gy8JbE1eKPdFGHuPXUe4l7uNe&#10;Je4T/sUeE8Go0CJLGlFiMO+avrYae/p7zCPzHz9tWTrwJzXYWIvh+wuFcNI1G076Jr//nhq1eCo8&#10;dME2jjx3Otln5iz75itsJtF8Pstt+hLH1YTnuJiucl1MBC7B5Iby5BKm/TiEaZJFDWswmGePtmC6&#10;Tb+1alnc8zs1HNolgsOH8uHImUw4gmfB393C4agPdd0m8Pbq8dBbSyfCiO9ORbq+PR1DWDgX57xw&#10;Pv7qvH2C07wDy2neiXVl3hl1neU474m6aVGDjRjMo75fYVqWtlspYfenFbDnSx78eX867LOOh2/P&#10;hcFBRwoccvWFIzc94CjJ9cMxsvPaSarTqm2I48rZUPyKHc1h5SL98rID/dLyFYb9sjPKlXFx2QPl&#10;aVGPOjZhmocxGPnqFqtS2L4tF/6wgw1f7o6D3QcYsPcYGfZhveBbBzf47pozHL7hCEc9L8NxL3s4&#10;5XMBzvieB5yfHVzww8FlEg4cSVj4gXQOXFBE0lnwsCjI/s0myN75CXD/8gVkW38H6djzkOjoDoku&#10;gZDgHvk+xid1MTwwZ55GF85Sospf+7OqX5HYUjOJKzOT8mXm20Vys3+lzBwgRSllZnKDzBjULJ0I&#10;bpGO0tokI/SP93/DL8CQRAgEFjLEIkPEzwaacDYoquJng3nDwEEGgXwaGab9K+XIIDeTkSFwwyAb&#10;D0EGC+5vGDjIwEGGnH07gYsMmVg7SHMkAptAhjT3iPdJ3imLcQE58xEhwhlaROUrSrx0OiC1xuSf&#10;XWvy5ytNAUVKE7lSaQqU1Zoo6topamPteGizYoTRohhk3lM8sSBksALuzl9DLjLkIEMWzg4y8W6Q&#10;RQiALGL4WoZXymLy7Zz5OKpwJpwpMofGykyUZKWRfEdtJPPqjIFFdcYgUZ2RWlNnDNaqx2kN6pGw&#10;ZtVghE7VG9ms7rEg4CJDDjLkIUOu9UHIRgYO/jrkEPwhh8hc43glL2bc5s4nUYQzsQzRNDNa/jIk&#10;UT0VlKmdovDqXwQVNUwFV9VPhSjqJ+ha7QizQTsY2aTpi2rUPoxu1HZaEORss4JcZOAhQ57NQeAg&#10;Qy7eFfgEEgiIYes8r8QlLokznx5YOJNIE01HR9YYGQl1L4LTGyapeU2TwUVNkyHVTZM0VdMoU9s4&#10;GFXf0BdT3/gwtr7xPqrNgjYMecjA3/858JCBiwx8vAsUEPygkEhfL/BiLQlI2QtccsEMO6RymhUu&#10;N0bGayZpaU2GkNwWQ0hRi4EmaRkLU+uGojS6vliNTh+n0d2Pr2vRoZrjNR8NcjcMW0GADHxkyEGG&#10;u/hrUETwgRIi7UOJV/yykHTnJwE5f5ZDrTCnMeXG+FiNgZmimwjlto3TitsmGPK24Uh1a1+8+p4+&#10;Qd3alqBqa2ap2rQoDUvV+rE2DDxkyEcGATLwcDgQ4p2hjOANFcQQqPCKXSknZbwtJvPn8qll5myG&#10;1JgSXWeITtKN0zntz+klHT+GKzoexynbO1nK9nuJtR2NKE1SbYcyqba9Nkn50SAPGfj/MeTbHAAB&#10;Dgsl+KtQSbgF1e5UEHtHr1aT0t5VkvPelAQVvxKEil9mRaoMiSzdc2bWg7GwMv3TGEWnPlHR2ZJU&#10;o69PrtGrUQqULFnRKbWg/xru7v8M7iJDAe4clDs4QTXBE6TugSC9FbEm9U1elARwFqqCCmfKQkUm&#10;QbjCkJnQNByb8aA/Utj1MF7WpUuWdWlSZV21KDlKkip7VJUqfyiyIOAhgwAZCr75t0GIOwOVeEeQ&#10;uriDnBjwocYzbL3Gm7VcQ8pckJEFryXBpS8qmJKR/Lj6bnbKg9b4vN7mRHGfKk3cK2eLe8VsSa+I&#10;LempSJN2l6XJuiwJeJ/8z1CADMXY01CNd4AalxsfFG6kNaU7bVV1K+YnlW/qjDqA+1IdfHdMTq/q&#10;L4vStOWxOpRpmY+laeUDVelVA+XpVf2l6dX9xenix0Xp4l4hW9pTyJZ2fyzgo583/4utUIgMhchQ&#10;irUFCf4SKAiua8rrPitqInVRezNirsEnYbo5gG3QBfKGNFSRXsqs0xbHtldyU/oL7uQP5d+pGBJk&#10;Vg4KMkVPBBlVA/x/sV+nT00feBzHf2Bd2e2M2xnRart2aqfW0XoVrQeCcsh9hHCEKyfBBAiQgOG+&#10;AkRA5BAlHCEQAuE2cghyiKwcSjnDjYgLsYKCMIRAQEHku7/p7Ozso41/QB+8Hn/eD7/f5DJpVlJF&#10;3+f4oyHnm52QhzbkoQ1FxldAgrX4VOPotFnnQl1vIHivNFPYC620sNlnXrGTnR4ZfS0+xS217Nr7&#10;5WFtOXkx0kRe6vObvMLxpDTxWOrt4pHbqSVDaSmlA3eSy/s/x/807AOh9kkoMdaFKjuzj7U4+/cN&#10;TsTVZlfaUhvZe66HzpweosYMD1DTOzq9xHWPWTXiB4FP0srC+6NECeMRYvEYV1A0GpdRPBJ/t3j4&#10;Zlrp4K3UMunngOxdCAjQBiHakH/pJJSbXvpUY2e88dDeRvkI57TU5kJ820OmyMYojPFpV073BPnu&#10;o4FrhRWdjGp+C6slrjagN7j6xlBgXeFgZEXZAEdUOhidUzoYk1k6yL1bJv0cwEcbcg/shPwT+0CE&#10;NkjMLn6sxRqsN9may1vtbea6nexk40T78Vd4z743hMjWV8S06kmKSDR0rfJ2t2dzeBuzy78tps+v&#10;U9QT/FjSHVZV0RteUtEXkV/eF8VHZVeoBPy/IJCHNohO7IVCneNQZfHrh3qMrqLFxnD+N6yRbNTB&#10;ePSVvWvfnLNv+yIhqmGenFr2iiLMnqBKEgbdmwJ7vJ5e7454xu5J7wjoLW9nt1Y9DXxY2Rl87/5v&#10;IUWSrtBC1SAHbRAe+AIK0YYS3aNbtVan1x5Znlt8anlRNmx9blRmYdk7j6W0Lztcb1A4cSXoH5Uv&#10;I4jSJkiSmGFKQ0A//cn1/qAnbGliS8CA4LG/tKKF1VX7xL/5QRu7uqadXVmtEgh2IpCPNohPakLF&#10;5cMb9ebH5K2mx19LjY+OThtc6p03s21XWNMa39sGV8px8eK3zjyezEmU8MKlInwEX+c/SG1iDrIe&#10;sQajmvyGUhv8h3PrWcPl9YyBhiaftvpm33+qBnlfIFBwYAcUn9KEKr3vlM3G37/t1vtu7F/nj/bO&#10;6eu3rZg4Nm5YelWtY0OLlxxuZr215yW9ssvnvMSVBTx3qvIZJdUyRjzrGKOBtd6jsQ+8x27X+IwL&#10;qn2el1fRxx7V0EYeP1Dlo3AHAmK0ofT0no16w32LHbqaz18c3dc3d+FU+4qeceOmiWvVtpV3ybpN&#10;GF+OSUiZw9yNeY0RBE9jxcxJh3LPCRcJbYJ6nzbhK6G9CJHQX8Teo0+mVHhM5pR5vCwr9XgpUWld&#10;pIZA8QF1uP/L7pUW3S+nho7s6n9z4tt2xcUzjZv6ZtVgii/ZtvDmvzcPSV0253IXzFNC3lhksH63&#10;yvWUYQvcp3BityliEWWKhmKigsVu09GFbrKkAjdZtshNJlBJLkYQKN+vvlF/auds92E16czBv7Ur&#10;Tn/fuHnpXDUYmBWDkUs2XPVM2bgawFUaRYXKjeP9FkxSPObM0t1mLbNIM7Z8wmunHPxrYo7rDA3l&#10;y3edCeS7zkZl42cTs/CzSSrNlqINkv1qi23fIoOTGkjH8uHdTZtnf6gG3XNi0DHJBB1cMuhSYz5d&#10;9g35oBfIUupHeigMuZQlowT8otkt5wWrZKcF2xTcO6dU3AIh1WHBPcVhwQvln+ywGJ7ksBip0ssK&#10;BHnRgCDSvp3o/l71ps2f/14JZw4VgJYWD87oJ8KvGA6cdwmCC+6+29retI86/qQPl4Nc1vVDcWtG&#10;EfZK0yjbVSsOdhXLsVnFoVw5mFUyih5lrWSi/FSaqEKQvlY1pG1YHan/pKl+D37YLYSfDt6FI8cT&#10;4Jh2JJwwYsMpDAO00MPqLAkP590dQdvDDnQYNtt6PtafDJlWWyYsyy0LlsUWhmW+ZedntuXIMt3C&#10;o6gsky13laSNCNLeo4bUTSJICWioC0Dzy9uw/+sb8I8fQ+HQaRb8qE2HIwYkOGbuDCdt7OAXBwyc&#10;dbaEC3hz0CGawhWSCRiSjcGEchUsKIZg7WYAdihHN30goEgqdXSoIfUjCFL6O4JkbyPqSbBjVzRo&#10;fBUEX33jC18fvgYHT+HhhwsO8NMVDBwzsoCT5iagZXUVzmEMQBurD5dt9cDA7jIY2emCmb0OWNlf&#10;Aqy9NuDsLwIeRVAJuBo7IEbzrxB9aB9Eav0MQfp6wLbAQoAdCfxcfMCHGrLt4R27SQ249Z4UmbaO&#10;j09fc03NULpmZirxQlRRppJwL1NJrM1cIzVnKEkdGXJqZ8Y7Whdv1qMnXcboT59W4c+G/zTcQBti&#10;NTX+2xCMNgSiDYG2JLju4g1MavC2F9rgzk56T464s0aI4ynxqeh2ZhbakKUkFGUpiRJUXZaS1Jy5&#10;Su7IACQg299ccn+WMU/rypjx7OFNefejpP8XxKEN3D0aEIs2cLSOQaieHoSZYyAcS4QQZwawycHb&#10;TM/YDU//pHX3sHQlmZu1SkzmrxB5OSvEPMEKqUiwQpYIVigPc1YoLTly9w7+PP0Zf8arK3vKpzf7&#10;ua9UJYhHG26gDdxDeyEabQhDGzhm1hCNxUOUkxeEkoK2A+gxG0xW8ppHCG+VGs1XkBNzFeR04TI5&#10;V7hMKRIq3O4LFdR6ocK9Ne+dR0feDONZ7pRvl2CC2Zs75NebO6jCHw1xe3bBDbQhFm2I1LsCXFMr&#10;iLNxhRuOnsAhBm6HXovZYPsmrfkE8lboUYJlakK+nHKnQO4mQBUVyKmVBfJrjaJFeqtoltGRP83s&#10;zJ/w6xYO+Xfn917vFqkCCbt2QDzaEI82cNGGmCu6kGBqAYkYZ0jE0SGOwAYOlbMZ4p205s/mKRgR&#10;uXJaXMESNU289G/C6zSoyTsBwHhE0e2s21Hs7FF33C5qt3W2VZCxaxVQPEBBCEfCEYEAct8gGCAc&#10;QggJkIQQ7nAEchASQg7y5iIkIQSIWOuC1qOiiKDlMqCC0qL89x2nsx/Jh+f77+sT1cy1XOFyLdFS&#10;riVGy/klcYAzmWpiP8wwd4xnmtk/ZI1whrOtB8g7bAAJNpBgQ6nj14DoehJUul8ANJ9AQENFg8rL&#10;GaAssuC3Qvh7cRm1r9JyWyzxBM7LaFrn4hUmfzGax1+MlfHn43WdU6nGzoeZQ7yxrGHezeyhzuFr&#10;Q3wDznqg/HcD+Z+fASJsILt8D6rc3UGNNwrUoKJANSYNUCPw62WxpLeFqYzX2bgWS8p17mJcZddC&#10;TJNwIbZTuBAHCWeSdYKfMwe7xrJNXaO4QYEpZ1CozzEKNbnW+2gg79kOyu0/AyTYQHE+DmrOnwMN&#10;3v6gEYUFDZhkUIvN/UCLKX1HTKK/zs9iWjILOQuJ5cK52MaeuTh+z1yCWjSRrheN44zdN3IGRMZc&#10;Q09/nkGswhvEcryhx1qgAjaUw4YK2ECGDVXO34GG82dAszcStKLCQCsmATCx2ev10cVvaYnU5dKM&#10;xgU8nv08ndj9NKlG8iSZI51IU0jGs/QSc55eYsDrpJp8nQwq0MlkcD2FOqm1QCVsqIANlfZ7QLnj&#10;V4Bx8hhgwt/L8vEGbDQGsC/Hvu+IyHzbGlOw3JhInq9Kr50uy2U9wpcI7mRSe29ntEK3roqhEZxW&#10;rsvXypWFWkhW2Af1FPVBwiItxC/Syq310VAJGyiwoQI21Dk7gVZ3V8Dx8QSdgYEb/NCoNX5k6ite&#10;bM5CRyJhhplOe8zIZY4Ti7rMeWS5EVev0ufw1Vq8WiUvUqvE19VqYbFaxYfjFmuU7OI+hbUAZfsW&#10;2GD70VAJGxqcHUG7hzPoRHoAYVDAuig8fEUUlfCyO/bqC0FSwSQ3rfynpmtNo1X5fF0pQQ4VVPVJ&#10;C9r7xUWQVlCi0PIISi0brp2g7GsjqDQtBLXKWh8NFDtbQIUNVId/AaaLA+B4nAAC3/MfekKQ7yRh&#10;mCVp5JU5WUzyM1lC9kNhEunHjqsNxsY8HkS93isoJfdzShoH2gkiQytRbmiGayJC+kaior+BqNTW&#10;l6o01gLU3w002FDlcBC0uBwGnReOA5G/27o02OuN/DJqUYENfa6Ojn6supI1Lo0njnSl1/e1X+P2&#10;1BfIWBSCrq6MbmKQeSY6WWqik2SDdFLvAL1MbqCXQTp6mVJLJ27eRwMVNlTZ2wGGwwHAcvkGCC4e&#10;+yANcF2TB7ovqUJ8ZrXhqClDZPh9fVjmTWVMqUGSXNvLv8rmsXIl9XVF/SQKeYRAaTGXUMUjpRWS&#10;4bJyqYlULjOSyXJDBQnSWQvQYAMNNtBhQ62DPWC7HgLdnkd/6w04saJEuS32B7k/N4VdnBgNDh0b&#10;upxu0kWVqJQJjG5JWkcrP1tMbcvT5teVjFyrq7+R3SAeyWOIh/NpkqEiinSwuLJ3oKRcridYCVTB&#10;hiq7baB6vx1ocPwCcF2/2pB4HV5T+B17pfU/MWtCO0/dCj57764vZvRWcGr/EPa6VB9D56iSWLXS&#10;dFFpV7Ymq6PAlMauGUrliQazWDLjtUbZIK5GZsyl9w7gqXKDtf5vYMAGpuM+0HXqwHqv96EVjc/h&#10;RSPSYeZWwJGfJ7xO336EDDLeRSdDP14u5JsjacyB2NZKTaIQL09Tpkjy9InSan2CvLs/tUepTecp&#10;dJltkO5qE6TProV01gJ02y2gGjbU7N8N2hz3gu7TX7xTeh1Y1nt++WLU6+CjR5e+HJtGuo4880Nr&#10;HgckiO4H4dvGQinVP0Qwi4ejuzIMCfJYPU4dY6xSRZsEiniDFkqSa5Qp3WpVKlelTm9VaawFqm0R&#10;gGG3FdTBBvbRv2xI3T5/0+fx97nhc3snHrj9bWz6wjfmeeQp/RzKv/d5UCx3Kiin7nEwmfQA04C7&#10;E8qN+2+UOHIsS4q9S5GE3+eLI34aEEUPG8RxfTppgqy/N0mglVsL1GxDgJrdW0H9gV2Af9RuTXFm&#10;z0vjKbsnd77/09gz53+YF9yd9MuX3CGLX4hgEZXYPBeQS/nFn5w/41+X8hTdETUR3oV9lCaImCjl&#10;Rz5u4kU96eFiJ0y8iNumrqjBQWGMekAUo9o8ULsVAep224CW/TtBz9Gdr7Wuf5y+5bBjfOrwbvOC&#10;80H9yvnj0KqnV/cKMqztjU8K/fUlfInFm5Q961MT/8yvJWISww6bjOOETeaww56Wt4dPMVnhU6K2&#10;sGf61tAHN9rDb5rZ4aNmzmaBehsEaNxlAzj2O36FjtjODX9rc3dyr615wfHP+hWXQ4r1cy6i955I&#10;1voFLGPdI5X41iMvb/kCMWXekxb1wqc+dBrNxExHNIdMpzSHzOCZmJmKJszzpgbMC3495oWmLmRq&#10;tCHk6c1N22jcggDMXVuAcJ/Nks4ece/eHxA35vd/ol91+lzx3vVbETh3mgXO+DKAG5a04Zacv3YW&#10;l/H63PVYizs5fN6LFjLrVx04i6lBz0Yz0LPpDPRcfjV6jkxHz9fR0AscKnpBQUEvKjdtrRmBAKyd&#10;iJfQJ4i7o9sRo3OfIvQrX+9UvP9uXzdwPtIGTp5mgBPIMnAyNB+4xGWuu2bEvzudi31ztihk2YOA&#10;XvIu87egyH6WULKvJYbku5QGl1eGXC4lIpfppchX7QTkq45NW2IhEE+FCMRYvw1i5PY2hG71rzbQ&#10;xr8/FQDHfS3A6XA1cHIhAidPPDgWmAH+ExEHTsRj3zunBf96Kgv17izO9+3FPJ9VJN57FY2/tBr6&#10;P+brNKjpO4/j+H+kVtc6XcVO21W2XV21eOIBiqIEAcsh4QgQIkcwQIyEEI4QCLlDwh2QAGIgihwR&#10;UEARwep6FlFQqFEE1EG2dlgHr9pqqwiSfPa/Ozt9GJ/ug/fjz+vJb+b7k/q9YUt3veVLdr3NEPtO&#10;qMQ+E8WZH+onI0EMdBJEz/UZxPnhGUQbPrNpxJJPDfjGbj9WrNJgpbMYazyTsc6fgw1hTDgxGXCO&#10;DcY2TgDcuFTLTt4us2+ijzmA720O5XuZI/jfmmP4Oy3xiZ6WlEQPi5TnYZFZbfAEuX+ZIC7cJogT&#10;owRRhzkz9Ph8bhHsvszC10szsHhdIpZtjcUKj0is9g2FQ2AgNoT6YRPDB1vDvUCJ3AmPKA94M93h&#10;x3RDEJOCMKYrIpnbEcvcBl7Uh7pxjiAu3iCItnsEUTtOEOWYYZOHWbPl+NRWAFu7eHyxfA/sHBhY&#10;vCkIy7b5wX6HN1Z77sQ6L3c4+rhhs68rXHZtB8XPBR7ULfCmOsOPuhlB1E2gU50Q9cEuXyWI9gGC&#10;qH9I7j8jiBwzYSMGMSsJxNw42CyIwJxFIZi/hIovVnjjrw6eWLLRDd9s3oZVW7bCwcUZG8kDdPN2&#10;J7i4bgSFsgGelPXwpjiASlkLGmUNdpOFWw3psz+GYMFc8Ow+A2ftckS7bkEsedvHBNCwhxGNiBgu&#10;QnmpoAkzEaCUwj9fDmqZAtRDCvgbFQhoJjutQOBFsl6FhXZb/o4+IH+9e0j2MvK+7Gn0iPQxa1Ri&#10;rf8LQ8as/xg++cOwZ7sz4khDnD8NLNIQxeIiLEGAYNIQqJAhIJ/cLlXC30BmVJIGJQJPk11SIqhX&#10;aQ42Kd6GDShehQ/JX0Tdlz+JHpGNsUatBtGsmUiz/QR8uwWIX7sM7G2bwfX0BJcaBA75x4mJ5iIy&#10;XgC6QIJgqdISlJNlCSxRmwOrNObAeo05qJmsQ2OhXVFbgvvU7+gm9evwgawXzCHV+J77qrHYEeVo&#10;7KjKWsgkDULSkEQaEtYsA9dlE5I83JG0KwC84ChwIuPB2itARLLUQhdnmYM12dO0/bnTtEqy+tzp&#10;4GayztzpkO9z34f25/websr5mTmQ/YQ1pBmLu68ZZY9o7u0dzbYWxB/PRLrtHCQvWgAeaeBvcUSa&#10;+w4Iff2RSotAYvg+cOIEiOZLLbtF6unQrLz3IUUFU8H6gqmQusKpkOaCqdDvCt7Trxa83d2X/0vU&#10;rfynrIG8MfZQ7ujeB7nDnJH8O/usBwlpyJg/B6mLbMEnDQLnjcjcQYHYxw+iwN0QMPaCx0oFO0Fq&#10;Zgo1UwxlwSS9sGgytKJ4MrSueJLeUjwZdq5oknG96HVUn/YZy6QdY98tHN03XDgc/0B7m3u/qC/B&#10;epDO/Agi0pBGGpLXLIVo83rIKduh9PKBIiAMYnocBMxk8PZJzHGpmqkomfYdI69kIqxcNxFWWzoR&#10;1qqbYJzXvYnoKXnB6iv5F9u0/2H8YPFQwnCJiTeku5E4pLvGHyy1FmSkQTzvTxAutEXK6qWQOTlA&#10;7boVOV5eyPYPQVYoC5LIRAjYmZaEJPVkTKZ2IjK79A2j9MAbRs2B38JbDryO/Ef5L9G95Y/Z/WUP&#10;uXdKB3l3y37gD5T3JA0c6EoeqLiUcsdqkJMGCWlIXzgfwlV/h8pxDfIoztB6eULrH4QC8m1oIrjT&#10;0pj0dwKe6nduuvbXGFXZz8wi/XOmofLpnib9k5gz+vG4noOj3FsVg/w7FX1Jt/XdKabKy6mmqvMC&#10;U9V3H+i/BilpEJGGzJWLke24EkUUJ+i8d6A0gApdaPi0NoLzNocleCWNl79IE+SPJ8jKxth5VY/i&#10;Kg79k208NMppN4zEdxvuJt4y3Ey5ZegS/HD4Qlr/4bPC/uqO9P7qU+n9h60FxUwbyObNRiZpkK34&#10;GvmO9tBRNqLC2xX6AF/zQTp9ojwi5tV+Fv95Dkf8WJ6S86NQrHuQqDEMxpccucOtrjEltNbcSrxU&#10;05vcV3Mlra/mXPrN2o6MG7Vtohu1raKbtcczrQclaZCTBjFpUNp/hSKn5Tjgtg5VPi44HPjt5GF6&#10;0GtDZNSLg6z4xzqO8MeCZOU9pajYlK409CYX1HUnHTR2JTcYr6SeMV5M6zGeEfUYT2X2HG0R9xw9&#10;RtYo6TEaJb311oLqIxsoSINk4Tyo7e1Q4rQUlW5rUe3jbK4LdH9TT6e+rItkjNewYn8ycPgPSpNk&#10;pnyh9rpCWnUpI9t4Nk3X1CmsOdaRfvJYu6i7qUVyralJ2t10VHqtqU52ralGdq2xWna9wVr/M8yC&#10;lDTk2C9CmdMSHHJbhTofx8mGINdXTWFez5qigsYaWREjdWzuQCVP0qsTFF7KE1d2KpTGVnFB8/HM&#10;ytZGybHWBumFljp5V8sRssOKrmaD4mpzlaL7mF7R3WQtZJEGJWmQkYZ8+7+gwulvOOJmjwbf9W+P&#10;07a8bGW4j59k+j46wQoZbozZ11/DzezSp+SfLck42JonM9Yrs1ur5aVtBkX9qUplZ9tB1eW2A6rL&#10;J8tVV06UKb9vLVN2tZQqrx63FtSkQUUa5KSh0P5L6J2+Qp3bsuljvmt+O0FzfN7OcBnriHQfOb2b&#10;drt1z97rDZyMC0f4uaf0woqGEnGdIU/ZWqou7NivPtSp1ZzsKNRc6ChUXzxdqL50qjDrcps268oJ&#10;bVZXi7VIwwxkkQbFwj+j2P5zGJwW4eiOJZMtu+x/bQ92GD9Dd3x0nrF16FxoYF97VNyVFrbwzFFe&#10;dvOR1PIavaj233zXeTzU+x7H8S/K1aZ7S3W0Od2cIkkqW5ZmxsxgjGEYY5oZhRgzY2SJOIc2O5Wl&#10;FUXlIksLE2JaFOq077lKnRYpkfa64T5639+595/7T/PH88/v4/P65/N4fD878zcczcxKb0rJ3N28&#10;KauqeWOW5uTmjFNNKRmnG1LTz6rT0lrr0tPOHdMGaX82TNTH5hkTUWBmhFIbY1TRZ3+t85z7polv&#10;9uK0n0V3m7f9rbN+vAvNkhCNOmTd8SOK1IrKqB1FB+MObC38tXZD/qam+Nxczbq8Mk1sfktz/HbN&#10;ycScU42/ZZ1uSM48q96Y0VqnDdKphlSqIYVq2GU2CYdspn4/Qp/+sYE7u++U189PO3xMOq+42V7p&#10;8PFsPSsKamheHVN9ImxLybGI/IKq6JLUQ/HVccXJDarCnOaI4oMnlfubG9fuPd0QveN0Q2zemRNx&#10;286q1+e01muDDKohjWpInzEBe80mosJm0nAdfcrbFo+pL9rcp3bfZMy8dYu1tOMqz6P5gjDw6Dlp&#10;1CFNyMY9jeHbs+si9iXVRB+OrEysC6/IUssOl9aHVTUdV5SfOx5R0lqnKmytW7uztS4qXztk6uki&#10;w1Af2TPGYd/88aheZvilgTbxdSvD8Ml1l3H3uu2mX+5iLD5z15Ndf91XXHFJpCpuD0zKbQ3J2aKR&#10;FcY2Kstl6rjaEHXGkeCG/TVBTQ3Va9QXDstqOqrDy9trFaVtR5RF2iFLTweZhqORO90AB+eNwbEl&#10;Y95rnA16LtmM7nxkqX/tmfO0809Ylo3dHozqTp6w5I5AXnBDlJh+WZqRcGH1LkVb2IGg8zHlgW1p&#10;5dKO4jLpRfWhwI6rB4JaLpeF1F8qD635vSKs4mKlNsimGrKphp0/jUaF6eihhkWjXrcv1u16aKRz&#10;rdd6bPsrmrHmFcei7oW3S9kzb9/dj31Csx76xSV1+qdE3hXlBd1eXSi+vXaf6G5Kseh+YVFAV/3e&#10;gK7be8RXbxVKz9/Yt6r5ekmQ+lqpNtiqq4OthqNQNEUXtbN03p0yIV13DMj13pm67YPLDDWDNJP6&#10;QXfrygFP16LXXMG2V9zQTb3c2Oge3qY1z/k5K5+L8/17FDsEvckFgpcFeYK+w9v9+tu2CZ/d2S68&#10;35kvunJvh7jt7i5tkKtDkDtBDwcNyRv1WHL/gj65/k8D0v7WdLTmk93k+s9008rPLNvijyx27geW&#10;MOUDOzT+PTs6/J17kuQdN1XwVpDNHwzO8RmMyfF+m5Ll/W5PJu99TTrvw/k0/sDdVL+nXemC+4+y&#10;tEE+IdgzVqenWpfcadEjV66MIm2DhkTzLwuD+hH7aZUjTmbFIy72eSMr3FJHVvgnDNNCIobpqtVD&#10;jPiAL+7J/E/em3kfxVu8Psq2cD/Fbfb8nLaJ83n3Rs6Xw8mcry1JHl/v/OY9+OBXbbCTkHcHCblX&#10;T8iV87rk3O1RpGnESOcYzMeVw9q4CDbmubCzT4U9OxH2vio4SIPhKFv5fUWk7wgzljfkGe/5zW+9&#10;x7fABPch+Xq3ofh49nBqHHO4YB1z5FAsc6Q+hvnvi9HaDO0lpLOGmq8h5NxlHdLYpUtqMFm3DH8f&#10;vxfmxttgaZYCK5sELKZHwNozGEsFK2En9YVjiBdoMg7Ycjd4KVnwVzIRqGQgXElHrGIFNspdkBPu&#10;jCJKlUybh/8g5FoDIefbCWm8TUjVY0JKMEFvF4zH5cBk2iaYzo3HPCslzBxWYwEjAJYcPqx9PGEj&#10;cIejiAWamAG2hAau1AV+UidIpI4IlTggUmKPBLEtUsU2yF2pzY1jhLSdIeTkNUKquwjZ30dIPvT1&#10;0jF+TDKMJsXCeFY4Zs4PhMlif8y142G+swcsGEwsZtGxjPrwOXCc4OK5HEyuPTy4tvDhLoOQuxSr&#10;uEsg81xMHWxWSORo09FMSMvvhNTepeY/IiS3n5CU70QvAboGkdCfsAbjpqzEX2fyYWTKgfECFkys&#10;aDBd6gQzWwcstLeDtYMNbJYvxXJHa6xwsgLTaRE4Tgvh42QBoZM5Ah3NEKrVqTZCjt4kpPQBIXlP&#10;CdkyQHTiqQYlyF+CQMYLQf7mBb2pbBhMp8FwtiMmz7HDT3OXYdYv1pgz3wq/mFnC3HwhFi1YgCUW&#10;ZrCzmAdn6lBhLJwL94VzwFv4MwRaQT52DEKmTITIZBq8qCdeDlbguzqC78UGL4APj2AxWKpgMBLD&#10;QE8NBy1XjhWFlDIFaLWUEwrQz8hBv0zpkoP5hxzuT8NHuD3hX3xeyj749oW98e8P6xe+Cf0RKP6v&#10;gfdnNtXgy3CEL5cNbyEfnCAJ2FSDawLVkCIHbbuCaqBmH/pfA/2/DZTLCjC6FGA9lsPjqXzYqyf8&#10;M/9l+Hu/PtmAsD+sL2Dgh6Aca4A1VIOYavCmGvzsFkFIWw4hhwWBgA/vVRJwFGvAjpPDdbMSjK0q&#10;0PdQDkaCUUNRR8L1jAquV1VgPlTB/VHEiNeTiK/858r3gl7lQECf4qWoX9GzckD5I4gYY4AwI0NI&#10;Zk8F32IOAmwtIaVuPYk7EyJfH2rdJODJQuERqwR7QySY2VFw3UU5EA3X6mgw1VFgnaVcj4Lbg6jv&#10;3Edrv/k8WftB8DzyTUCv6qW4T/VU8jrysaR/7Y9ARTXIqAYp1eBHNUiXWSDY2Q7BbFcE+nhDJJbA&#10;NzQM3KgIuCdFg50ZC9YOSuk6sKrXga2mtMbC7WYsOF0xw97dMZ8Ef0QPip5Hv5L0Rj2TvoruDnwd&#10;0/UfvussqgkDC+N4EAEBsSjgbsWpjkfcWpeKY6tFq4iKgLLvCUsIBEIg+x4CCQlLAgRCIAmQEAgR&#10;QUUBRaEihh1kbVkUBRXGdujUqq1bb3PmzGt8+D3f/8v3cMNNg0RrK0A72kH4JicIcHEG1D4XQB85&#10;COjv3SDa0xPCA4IhABkNPthEOEdOgdPpRHCXkOCUggTuOqNrJPD4gQRnBogfz/9IfH1xirAY+Igw&#10;HzKb+jj8WepkxDxhJHKBOIRcIJkCScusAONgB5HGhlDjrxf35XZIOrwfcCeOAfbsWYj1DYSI8CgI&#10;wCSCN4EA5zgUOJNNhTNy2l9nK2kfz9XTPpxvob736qb+eWGc8mvAFHk+dIY8EzFH/gn5jDKMek7t&#10;i3pO645+ZhLgjA3xxgbkRkdA/XMjJO3ZBoTDXwLp+DdAOHMacBf8IC4ECZEx2L8Ck4nvLzBob70z&#10;mX94SVlvfMpZry7omb/7NjFf+nUwfgsYZyyETtNnkE9o46g5xmD0HLMnZo51P3aW3Y42DZKtLCFh&#10;1XKIMjagt64Hwp4vgO66G1jHDwPTuA2Kjw/gA8PfxaPi3yATCb8Hkxn/9edxFv3E3F/8S7k/B1Zz&#10;XwRd4yyE3OXMh42yHyMfscain7D7Y59wO9GPee2YGd6d+Jn0lk8AvLEBa2yI2eAA2H+sBepuZ+C6&#10;ukC620FI93ADrrfnW3pA8KvUiNhfEzApL1AE+nwYO+1piChjNlSW8ThMkzETUZ/+ENnKm0YO8cZi&#10;Znh9cY8yOjAPBW0J05m3sNOZjYnTmdc/AVIsLSFppS3ErncA/JbVwNq9Cfiu20Hk9hVkeXz7Tuh9&#10;+lV6gN8iMwy1QEQnzWLx1IcxdN4Ekp85jswXjqLKhMNRl4RD0TeFg7F9wp64KWF7wqSoJXEiuzFp&#10;IvsabiKnPnki+/InQKqxAWdsiDM2ELc4QtruDZDl+gWI3XZ/yPNwfS3xPrGY4++1IAgNneXExk1R&#10;cMRRHDltII4r6kFn53ahi8WGOK24A3NN3B7fIW7DjoubcePihuQxSR1+LO9SylieLnVMUp06bhIQ&#10;LCwg2d4WMOtXAdXZAfi71oH4kDNI3Xa8lXkc+E3mffRFob/HnCTUbzorFjXKTUzpoxA49/GM7LZE&#10;fv5tbL70VmKZtDmpVtqIuyO9njwirU8ZkeoJw4VVRpXEYWkFcURaThwpMOV/DXh7G8CuWwlM55Ug&#10;2rUaCg5t+qvYbdtrhcfe/yi9XZ8r/I/PyEM9x/OjIvqFCcn3uXjWbSol60YqV3oVn11ch5fLa1Oq&#10;5JdSG+U1hF65ljQoryAPysvID4qVlAfFpZQhWQllqMgUIP6/AbfWHjjOn0HOTkcoOrT+vcJty8uK&#10;0zv+rfHaN6vxOzJZFuwxVIwK68zDJLYKcYwbXJLoMp1ZWE3ml1aSCpRqcoWqnHxFqaJ0KEupfUo5&#10;rV8po/UrimgDpVLaYImUOig3BUhLLSDlMxtIWbMCeJtXgGTnKig5tObP8u82LWpPb32u89o5o/fd&#10;P1YZ4N6rigxul6ETmiWJtHphamZVGrVQxeQa7+VUyGil6kK6Xl3AaFXnMborJIyecjGjtyyX0afK&#10;pfcrcukDpaYYG5ZC6gprIK6xA/7m5VDgYg/Krx1fVx5b93ON++dzdee3TtZ5fvWgxu+kQRMeeEcZ&#10;g2mQYSl6CZ5fLiIXFPGYKjGbX5nFKqwSsrVVAnZTFZ/dqeWzuyr5rG61gNVTLmD2lgmYfSpTgGxs&#10;IBgbKKuXQ+ZmGyhysftYfnDlS91Rp4W6U2tnGs5tGGvw2Ntbd/HEXV2If5MmCl2nxJAqZbj0kjxC&#10;vlhEVWWkc6vYabk1zDSVns67WkPjddQw0gzVLG6nls3p0nA4PRUcdk+5KUAxXwpEYwN9tQ1kfW4N&#10;8h227yoP2C3Wfmv/tOH7VVM3T6wZanbfZWjwcbtdF+R7rSYyRqdBE1SqxDSpPEWSmU9SMLIY1YRM&#10;QS0+s7gWJ6y9lCS6p8cLOnSEDEM1Kb1TS+F1aahp3WpTgGpsINlZA9vJGnI3WYFy+7I/dPtsXlz9&#10;l+3jm8dsxn847NR356TL3Wavo40NAT619eEotT46pViL4eSUJ+VwS1JLCFKqNj6Pp4/LK9SjC2pq&#10;YqXt1RiJoToh21CVJOzUJgu6KvH8Lo0pQDM2kO2WQZqTFeRvsIDybRYva/dYPm88YDHdvm/pkOFr&#10;B8O9E9tb2s4duXLL93zVjZBIxVUkLq82lsnXxQAlINrfi2ganAyrIlZEK9KqopRSLapMV4ksv6uO&#10;Lu1WxxZ1q9H5XRpMbrc6Pts0oC8xB8ryZSBwtICideYftFuW/HJ1+5KZ1m1mY72bl/T07bdv6/lu&#10;63WDh6v+rs/ZsjsBoYU3w7Ci60ga60qsAF8bXxBTk6KIqOGUhevzVeGXqhVhtW2lEbqBUmRFvwKl&#10;6FNGy/pU0YWmAcPMHGjLrSDbwRxKV5u90a9FzDc7Ica7lyH6h9eb3RvZY9c8/I3z5YFTB9Q9nu7F&#10;houBOe2BcWmtoSRSSyQP0xSTG3EjqSikkSkLbpIUBTVrpUE3W/ODmkbzQ+tGpGG6oaII9QNZZNmD&#10;YlOAZWxg2VpCnr3Zu4oViMkrFojRVktE/4AFomPSCdEyvcfmytThjdqfju8tGfU4Lhk6fzGj/2IU&#10;tccfj+0MZkXej8gM6kjI8b9Pz/E35Gb5dWlEvt23M327Hgr8WydFgY0T2UH1P+YG146LTQEOYglk&#10;WJtDsQ1iSmeGGL5hjui9Z464N2yJaHmy2azh6UFb/dNj68pmT/5Nd51+NX3lYQC/qKcDihuCIsoS&#10;EAVBiIKBLCwBAklIIPueEBLCvgwBRaxKlY61jLbT4+hojzPaqbXj9Dhaj62ijlVHbKlapailKEUB&#10;BSSIhFUqPPP7A8yLz9v7POd+7/fFXbu/M4Ozp0Mo3tYuNlb8Iim1PJDXaO7r6hQPCnbJHtbulLbt&#10;fU/662c7JI8at2c/7nhX2tK9Q/b9052KK53vKy/+9idXUE912PeO27OjhLRSf89bl2aR682zSWPb&#10;H8jZ/lVzTg7ELjw2wAk48CI5uqE/JXFHb5q48nm6Pu8Zv0DbI6qU9Sg3Zz2zbBH32mvEfe9vFvUf&#10;qhYNnKrKdDRXivq6KsWPn1dn/dxbk32nd4sr2E3cRg8S8vBLQm5/Q8j1626k8d4ccnpwPvmXM/Sd&#10;oyP0JQdGGcENI6z1dSOcpGpnoqjAmaw2DKfkyp0ZRWJndrlgRFeRPlZQwRurKU8dbyhLnfhHScrk&#10;uWLuVEsRb6yrUPCit1DQ01/sCvYS0k7dwZ3ThPzvMiGNP7qR/zycTb6Y9HI78ibYY/+bCJ8Pp+kh&#10;ddMx9OppRkLRdBzfNM2UKqY5WvFMSg4fAmsqZLZkGG2JKM7jYKuVib2WeBzLjcd5cxxacljoMSW+&#10;6TW68uRvhNw7SUjTeUIuNRFyuoWQzx8RchiLZv0FKzw+QIj3doTRqhC5rhBRcSbQuUrE8MWIy84A&#10;R56CFFUihBo25BomjBoGijSx2KLegD0qOj5V0vGVIho35dG471Lr54TcPEvI5auEnLlN5T8k5GAX&#10;IXvhMXsXvNxr4ef1RwSuzEfIagNWR8sRHidCZAIP9JRkbORxwOYzkSJgQCCMgVS4AXphNPIF61Al&#10;iMB7/HB8lLEGRykn011ppt7hlUuEnG0m5PjPVD51Bx/2ElI3M2v2Jri7l2DBAgu8fbTwDZBiZagA&#10;tIhUhNITEB4bj3VxGxFDfUaYLDqS2FFIZ0cgix0OFTsMZnYoilkh2MSiYRczCA0ufXeBkHPUDE7c&#10;JeRQG5XfSci2F8TNPkPmFIK4mzB7vhLuXmJ4LkvH4pVJ8Alkwi84FoGhdISsiUJYeCSi1oYjJmIN&#10;mJGrkBQZjIzIIGRFBkAV4Q9TxAoURvih3KVvrxFykprB4QeENHRQ+d2EVAwSNxvIHD3VQQbiKQBZ&#10;lALizcYc342Y67ceC/2j4B0QgeWBYfAPWo1g2iqsptEQQQsEnbYSjKDl4AQtQ0rgUggCvSEJWAKl&#10;S9Au8ITEdwl4IX5g0WlIYISCm0wHV8hCojIVbLMA8WViMLZKELtbig2fyLDhCOUE5bQMMY2UG5RW&#10;SrcMsS+lYL6SIsEpAXdMMpU2kT2eMZk1LJhyCbr5npAu80J6sB8SomjgxoSCl0AHj88CV5aKRFMm&#10;WMXZiK+RgVGvQOzHSsR+SvmCcprSqMTGJiUYrZQuBeIdCnCGFOAOy3/njcrG+eMyp3BS6hC9lg24&#10;AP38eZBTHTKoDlxqjLz1q8DnRIOfzgJPmgauXoSEQhlY1UrE71SDsU+DjYc1YBzXIO4U5bwG8dc1&#10;YN5Tg9WpBntAjeSXqum0V6oJ/ojSmTmmGBRPKHqzJlXPXYCB6qCgOghoy8FbGwgBPQRiZhTEaUwI&#10;s9OQphUj2SYHx05l1OnA/LMezIN6sD6jfKUH+5wenO/0SLijQ+IjHZL6tUgb1E7yX2mcIqdmMHtM&#10;3SsZ1zyVjuueyN4ORs95UC5bDCHVQRAWgOx1wZDHrYOcGw+JKBVCtRhpFiW45dT57xqR8IEJCftN&#10;SPx7DpK+NCH5jAncyyakNJuQ+osRab3GKb7DMCIa0jskTv0z2ajhiXzU2K4cM/3qAnI850K9dDFE&#10;Qb7ICl0JZUQQ9Iy10CczoBFyIVeIIMpRIaOEOr/GjNR6C1I+tiD1sBVpxy3gnbLMpF+wTGfcyH3D&#10;b819Legxj4gdZod0KKdHMZzToXLmtqlHLC3aEWuLdjTvbWCeNxeapYuQFegLBbUbhrUBsMaGIS8p&#10;Brn8JOhlmVAalMgqMEFYZZ3m1+X/ntGQ/5p/oGBScCx/QngyfyzzXP6Y+KptJOuubTj7aZ5D5rB2&#10;q4asjzSvbPd1wwU/6YcLm43Ooh9cQO5cD+h8FkFCddBRK50XtgIlMatQRu1GcTobtuyMGZNWPqW2&#10;miak5bbRrK1FTvHu4lfiT0qGso8UD0pOFDukXxcNyC8XvVDcLuxTdhZ2awYL2nUvi1oMQyW3TEOl&#10;TTlDZdfML8uv5r4drFQHg89CKPyXwhzgg5I1vrBvoGETJxLVvLiZCnHqZKFKMpJrNgxpi20Dis0l&#10;/fKd5c/l+yqeKQ6Vd6v+Wd6lPlX2VHuxtFPXXNqh7yhtMzjK7uYMVnxvdlReswzY/2sdsF/IG6hy&#10;BXkeHjB6L4RmhTfy/ZegcrUPatf7Yxt7DbalxUzWihKddkWmo9io7rUUWLsM9tLftNsrH2v32Nt1&#10;f7W36Y/aH+r/bb9v+Nbeamyyt5jaq+6YB6puWPs3Xcnr23zB1lfzTX5fzdcFfTVnXIDNwx0m7wUw&#10;LvdCqf9ibA5dgjq6H+pZIVP1qVEjOzOZjm0y3vNNellnuS2nPb+8+L55S9U9U33NT6aPttzKOVz7&#10;o/l47Q+5Z2pvWq7UNllbaq/n9dZe/D/ddf4P9b4HcPxjMEMS0anTorpt59QVtyIklSWybzWWyW4s&#10;gzHMGGaYGWbBYBbMghmTOCKRJUToIXU4WbKVLKW4dYqWWz1Oui33fO73D+CH58/v1+P9+fzw+US9&#10;pLfGvExvin2R0UB4kVFHeJlxdQ0wSksLhhpugOFb9CFphx5M36cPuaabYa7VzpU8u1/f812Ovcr2&#10;PvU8M9B1hhYRME6KixmKpVD68Yz0vohcZm9kMfM2XsXqxtexbkV1sDqjB1k3YxZYzYTFzPq4hcza&#10;+IXM6oSFzKqExczKhEXWamA00hCGNERt1oMpO3Rh5j5dmGti+F1oue2T2HbvktjZeFHoZTGXF+gw&#10;wQ7DDtJjo+4mk8jd8WmMjlg2uy1WwL0RW8JtJlRzG+NauNfj73Lr4+e4NcR5XlXiPK+CNM9TkZ5x&#10;laRnnLXAGKQh3FAXEjbpwrTtOpCzVwcKDut/KbLY/F52xuil/NyBeZmn6SOxn+0wP8T3Hjs6optO&#10;TGqlpDAaExm8a8Sc3FpiMf8K8RK/OrGeX0Xq4V8mPeSrkuf4CkRp8pNcOUKW/DRbugYYg8HACANd&#10;mLBpPczYrg1z9mhDsbHuX/LjBsuK0z8vljvumlW6/3NMhj09IAr2us3Hh7Wz4xOvZyRn1FBp2ZVk&#10;doEqWSBUksuECnKNsJRyUyinjAilKdPC4pRpQWHKTIE4ZTZfRJnLQ/BXA2ORhkikgWSoA1nbtGDe&#10;bswPyaF1HxVmG15VnDSYr7Lf8qjC5eCQ4vzJPmmQR6coMqSJT0io5ZDoFQxqdimNIZRSc4qKqJJi&#10;MbWyWJjaUlyQOlCcn/qwKC/1UWFe6pSInzot5FNnCtYCCUgDfuN6SDbUhuytGCjYpflNfhDz7tKR&#10;df+uttKdrbXZNFZ97peBCt8TPQqcW6s0/GK9OCauKo+YVsYl84qYNFF+OluaSxPKs+lKOZdeL2en&#10;35Fn0cdlWfQJKZv+sJhNe1TIoU2J1gLj0BgYhTRQDbQg72dNKN6psaI4oLlcZYJ+XmemNVVvZTB8&#10;1WlfX7W3ZWdFgHOjIjSwRhYdqyqMp0rykzj5PKqQk8mQM5i5CjpTrkxj1ihSWV0KKvNBWRpjrISW&#10;MSGjZ0xKMtIfFmWkPypcDYxHo2G0vg6kbcTA3C0aULID9Um1B/Vnza/qc43G6uNNFvoD18/u6anz&#10;NG+t9nOquxzsV6nER5XICRRRETGLV0AW0LNp8mQOuzyRU6hK4Faq4rjt5XG8ESWRPVpGyhwrSWaN&#10;yyjMSclaYIImGsZtWAcZGzVhwU+ov+Vb1d5XbldbqN8Jptr+oTbcZr6hr8VuV0ej29HGaxccqmsu&#10;XlBWhUcWq6KT+KXxTJaElEcWpshi85nl+HyBKrLgkjJCcEMRIRwtxfNHS6Ozx0oI3HF5PHtCuhZI&#10;RBqIOlowS08DigzVvisMwXKNPpht0QZjnUag/9ZRne6OM0Y32lxMrzb72F5qCPCWXQ0JE1RHEjmX&#10;Y9PTlAk58SXkoggpoyRUWlAaIlPJQ+QtsuCSB5LQ4glJmGhCGpE/IcXnTkrWAhM1NCFZGwN5uigo&#10;2QCWK9aBx/VoMN6OBoO3t4LeXlPt9ts2Wxu6nIyrOjxtSluxHuImXFB2Q2hcxlV8Kqk6loOvJAmC&#10;L6cXXbycX4irLBfjqpqFgb8NF+AuTQuCSh+LgqVTopDCKXGIeHWQhDSkYTRh3jq1DyUYMF2tDsaa&#10;NMBglzrou2cAOgcOoRv7rTZfuWv/i7LX1aqo28eZ3+nnz2rDRVFaQskxjZHM4Ib47IAGGt+/gZ/r&#10;d12Rg21s5GGbhjjY+nmu/5Wn2QEVT3Jxijk+rmx1MFldAzLRqG9iTTCrAmC8DgUG21CgD/n7dQ5p&#10;g+bRfRq1D8wMVMOn90oHnczy+90dsu76+FJ7sWFxPYHE0K6QNP/OGOaFW1TW+a4cpm93GcOn+3q6&#10;d88gzbvrT7rvjReM8w2LLGzNQib2ykLWaiAFpQF5KLVFGQCTvwEw1AhA3y1kfj8KNE2gQe20Eapi&#10;xkRX9viEkeChnQln4typtFE394QRL1z44Plo//uBJJ/7eIrXfQrFc5BH9hwuSfIYqU90f/AH0W3k&#10;DdH93tskz+5lilfrEtW79fWqYCpQ/0sAwHQ5ACN1ANxrB6AL+Xs1D6uDK9MYULG4G1WyaLpetGi5&#10;jff81MH0Z/aWiU8dHSPnXHwDZj2CfWaxeI/Z8Gj3uaRotydsvNu8JNL1WW24y/M7Yc4LL0OdZj5G&#10;Oo99jHbp/0hw/X11kA3AUykAo8gOfm8GoLsbgJY/AKiZUAflr9cD2dvdmsK3xnq8t8d2pL+xPERa&#10;traIXDplH7Bk6+G95IR1XfLEOS0HBjm+iQk6+zb1osM7Ps7hvTLA/j/N/nYfRrB2H99fsHv12c/h&#10;6QrO4cnqXiM7mETuwUA9ALc7AGi9B0DtAwDKH6OA5JOeWv5nIzRn5cBG+sphI9LKkYP4FXMz3GfL&#10;Uz4r1o6uK7buZ784e9v918f39NcgX5uvBB/rb3TvE98LvKx+VHha/mjzsPzfpJvF3+9crb98dTm5&#10;8m1VM3IABmsB6G0DoB25h3VDyPxJAArnAMj9th7FglswqXCXPhHu3xYJD+3DwcMmPvDIcRdobuMA&#10;rW3PQLuz1tDZ0RL6OB2HQU5myEP4KKSf/RfMdzCFKnsTeMPuMBy0PQzfIT6cWc1IFQB3kDO42QPA&#10;NeQMVGPI/GkAeM8AyPiOVidDPS0C3LwhDG7/yR/u3ukF9+93hgeN7aHJERt4zNwKnrAwh2esjsJz&#10;VqbQ+/9013dY09caB/CfV4vKFJGtbJS9wwghgxASSEiAEFbCSNg7IFCGyiNLyhWue6DXOupsxbq1&#10;WK1Ka1V6H/Fq1WpFsYAoilQogsj3nqd/5/7x+fe83+ec95znvHR3yINckBPkhMpARzQH2GMbcdjf&#10;Dj/Q7HBdo+5OivqO3IPjP1LUXnIGm+5TVOMTiqoaoCj1DDU3G1oLUqCjJ4OhURRMzMJhsYwFa1s6&#10;HBxocF7hDU9nD9BcXMFwdQLX1REiV/u/B6V0VysUuViixsUcLc4m2Ens0qjrPEV9e42i9vdQ1GZy&#10;Bk3kDKqeU1ThK2pOxidqXjKoBTGYoxuBzwxDoW0cDAMzGpZYesNsmTusrJ1hZ7McTjb2cLe1ga/t&#10;UtBtLBBKBhWhtTFkVkZIIx/lfPJJrCKqNTpFeuDgLYra2ktRzY9I/WcUVTBEUWmj1Jx4UPOiQM3n&#10;gdJhgjLwB7XYG/8wdoOW6Qpom9ljkbktjC2sYGG5FNaW5nCwNIGL5WJ4WegjwEIXLPOF4JvNh4R8&#10;CpJMP0OyRohYbAC2hTFoyy3h42kNPz87+IQ4wkfgDi+pH9zTA+FaHAyX2hA4r2PCaTMLzrtZcDnE&#10;gmsncZ4Ft6ssuP9CPGbCY4gJzz+Z8JoJgQ8Y8AfjUxCCp4IRPMEAQxNEkgwcksGfZKC5WyGAzFj+&#10;wY6g8TzgG0ODdyodngUhcK8mtZrYcNvAgVsHB+4HOPD4hgPPs8RlDrxuceD9kA2fATZ83xEfWaQ+&#10;azYIzGkGQiaYYI6xwNIEIkOSwdwYAY6WCCTzLt3TFnTS0nRyrQIl/qDJGfDNZcO7MhRe9Vx4tnHh&#10;tSMM3vvC4HOMOBUG3y4u/G5wQbvPhX9/KPxHQxEwxUEQONMhYE+wwB7lIHQkFFxNEGWoD675EgSS&#10;DAynZWC52YBFcwCb4wGmKAD0RCYCs8i6ZTzQ6sLh18oHbQuxhw//w3wEnOAj8AIfQd3hCLoTDnof&#10;D8FveLOMD2EfmQibIDXecsEb5iF8gA++JhAv0kcYyRDsQNqZ5OA5W4Hvaw8B0wPhkQHgyFhgKsm6&#10;xQLQayMR1CwEfaMQwR3EASEY30Qi5GwkmD9EgtUT8Yn9JGKa81rwIXRSMM4F/004BIMCRD6PhPCJ&#10;ECJNEG2gB57ZErBtzcG3M4doxVJIvG0RzXBDFHn6ImLZ4KXwwckXgV0pBqteMstqk8ywt0k+cvZK&#10;pkOPiKe4J8Ufwi6JJ3k/R02EP4p6z38peieYEL4WzIpeCGfFv4tno3+VzMbcjUasJojR1yPXxwg8&#10;K1NEWZtCttwciZ5WSKI7Iz7MD7ES0jPJghlBlng6vDR2krdaOsFrkY6Hb5L+yd8tHRMclL6L6Iwd&#10;jbwQ+1b4Y8wb0f3o4aih6MGoiejn4o/ShzEfZb3SmfieuJmEn2WfNIJUXxcRpkaItDRG3FJjKBxM&#10;oPSwRAbpy/RQr1m5iDElSwgflyglY6Ii2VthdcKIsDHxlag9cThqR8KQeH/CoOTr+IHoc/F/xFyX&#10;9cfei+uTDsY9iR1PuBc3ldQTPy3/KXFacS1pOuVKsmaI09OF0HQxosleyMnzkmlvhDw3UxT628zm&#10;s10nsyICxtKk3JHEFPFLaW78QEy5vD+6TvEsplXxNHar/Encl/LHcUflj2Sn5Q9lV+W/xt+V/zdh&#10;QH4nYTzlZtKH9GvySeUlxaTqQspfqnOpf2VoAhnJEEUyyEwNobIwQIHdIqhdjFBOs5xayVw+pub7&#10;vM6LZg5kyCP7FFmyx4nqlAfxten34puUdxM2qO4kdqj+k/iV6pekTtXt5C7VreTbqhuKvoxuxVjm&#10;96nj2efT3uecTn+f863yfe5xlWZI0NWBxMQQycYGyLXQQ6mtHj53MvhU62s6virEZqSa5zpQLg54&#10;WpwU9iBHFdOrLEjpSanIvKmoy/lJ0ZrbrdiSdz1lT97V1CN5V1LP5F1O6867lP4o76LyTf5p1bvC&#10;zozRwmOZo4VHskYLD/0fSCQZokmGNDL3FpnroNJGB6tX6H5Y6714tCHYYqg+zKFvTZTXw+qEkDul&#10;6eKb+bmK65nqnMvKmsIuZWPxRWV7yXnVjpKzqgMlZzJOlJzK+F59MrNX3Zn1Un0se6T0YM5I6f7c&#10;kdK9xJ68EbUmSNLRQdySRcgw1EGp2ULUWi1AvePC8XWe+q++CDTu/4Kz7Ld1IqfetTL6zZpU4bWV&#10;WcldhUU5Z3MrSk5mr1l5Irul4nj25oqvc/ZUHM05VnEk90LFodxbFV/lvajYmz9c+e+C4cpdBcMV&#10;O4kdBa/KNUGyjjYSjPTJzKmNCtP5qFum9anZYf679W7ag//yN3i6gWVyvy3SsaclLvD6WoWgqzYj&#10;8Ux5flZnSan6aGF15cH8huoD+W01+wp21nxZcLB2T+Gp2t2F3bUdRb/Xbi8aqNlaNFizuWiwelPR&#10;UNXGoqHPNYFcWxvJhnooMFiAahMtNFjOm2q1nfdmg7NW/1Yf7d+2MQzvbBLY32iLpV1uSQ4/V6+U&#10;da7KzThcWVyyr6yiard6zeqOkpa67cVb6raV7K3bUnK8blPJlboN6gd17er+ujb1izXr1X+s/qd6&#10;YFVryUCtJlCQDCnkjSjWn49VS+ah2XzuX+3Wc4e3OM7t63DXut8RZHB7O9/m2uYYn+/ak7gnW9Kl&#10;RxuylftXFxbvqiqr2lpeXbexrKGhvay9cX3ZrsbWsqONLWUXG5tX9jY2rexraCp7Vt/0P7brNBzq&#10;vY0D+D1DjK2TLIns2xgztjISWcpOkZ0wRNYUajBoxj4ma4omKUq2VkWd9s1RPSctUi4lRerpeuoc&#10;Tut5ysn9/M7pxfNmXnz+L/7X9b/u+/r9vi/+36zJwtKsl4LSzCm+JBhNdohVlMdMJRkUqEihaBH1&#10;Q70W5bVYjzLWYkJ90GKndKvZXeeKOMDqzK5w1+M1MQHtoo2c/aWpmxoEW3Kq87iFFdn88lKuSFTM&#10;bRQVcg+L+Nl9ou3Zd0QF2c+E27nPy7ZzX5Twt00U87dNFkqCMXJyGK8gh1zFeVisTJ2rVoWZBnWY&#10;3K8BI20GlME2W8UbrauXXNi/lnVKHOrUtTt6bWttfJR4R3JKbVk6V1iYVViYz6vI55VU5fLqqrN5&#10;LdXb8nqqs/JuVmXlPa3cxhsTcXPHy7NznpflZL8okeSfHRLlaJirIIVl8ylf636Ct+L58OygPAx1&#10;6MKtzqXyV9pdF5855Gd+7ECww+G9Ub77GuIidu1MTNpRlba1qDyDn1vMrcgU8GvT+ZV1afymuhTB&#10;0dqkwus1SYLR6tTtTys3FYyJNueNC7fwnpdJgrE0OUyVkcV8eeqcSAHe7aLBk+Z58KhdBgaPaMGN&#10;o9a080ecF/V0+tC72gLtW1ojvBr3cUJr9mxMKKtPycivSS/IFGUJk8vzauLLhHUbyvfUxgm7a2KF&#10;V6o4wieVG0qf7kgoGhMlCp5VJPHHhZJgHI2Gm6XnoYBG+VglA0/3UGG4VRrudknDwAl1uNxjIdN3&#10;0lH16DFP40PdAbZ7O8Lcdh6KDqo4sCFW0JSUzm1M46XWZ5TE1ebuiKktq4qua6yMqusUrd95WRi5&#10;81l5VNW4MFo0LuSUj5fHlkqGG2RpmCUlhaXSMFEH8HgfBe4dpsKt41S40qsMP59hSJ/os1duP+2m&#10;39yzxnr38SDXyu4I/+KOmGjeofiUzS3J3IR96fyoppzSyKay0oimhpLwfZ1F4c2XBGHNY/ywPZOF&#10;4fWTRZE1E8WRVZJhgqws5lCo7ysAnjQAPGgFuN1Nut/f3eucHPRcMqZ2XbRVarngqt34szerui/A&#10;sfRUiE/+icjwzKOchMSu+C3RHam54e3cgtD2kvyQjt15wZ0ducGdF3OCusa4QW1vcoL3/5sXKn6d&#10;H9ogGaZQ5yEf4HkNwHAT6Z7tpPuR7nX+LMDJq1To6tehtP5iJS++4ahRe82dXn7Z1277hQD3redC&#10;AlPORMRwemNSwk4nZgSdysoKPF2Uue50fUZA7+HNAX0X0v37nqatOTWT7n/k94x17b9lBR58t1US&#10;zACpD2UAo7sA7pIz+OUowMU+gFOXADoHqNAyqAriu2YydYNsFeGvzvqC2x7W3Ju+Tqn9/r6x14PD&#10;wq5Fxq67Gr/R/2pG4pprgo1rrtcl+N1o2+Dbfy7Ot/8Jx+v6pzjv858TfHs/Jvmd/JAsCfLIGVQB&#10;DJEzuNkJcJncQR/pn92k/7XckYLdj2lQM6orJRy1UBKMLNfKfuxsljbsZhc35L06/MHatQH3Q0L8&#10;7nMifB6kR3gPFYR7P6wO9RpuDfF8dDbI4/FooPvw+6DV92bD3AdmIzyuza6XZKYEYGQ3wL8OkQyQ&#10;OzhL+ucx0v8O3gZoHJKCymc0KJ/SkeK/Yihyp2w00l7aGcVNOlqHTbg6Bkx4uvlM+Pt4Tkb6ub9M&#10;8nV/me3jNlXu7fZqr+fq18c9Vr255e765q3byqnvnivH0cdpBP0kGa8md7Af4MYRkoEzACeuALTd&#10;AthzD6ByhALFvylAwbTWvK0zRkppM+aL4qatDMKnbZn+0ytsvaZdHFbPeLm4/LHO1el99CrH96mu&#10;Dh94Lis+7nC2/3TAafnnXsflX+452H35fQX7E65gT6OjJA/FAAPkDi6e/pGB9gEA8SBA1TBA4RhA&#10;7ic5SsZXNZnkb9pKnG+GqmHf6Nr+syxjz1kbpuusvfXKv1yW2X/3YrO/B7KXzUWzbTCVbYU8W0us&#10;XGaBB5ZaYJ8NCwetmfjWiolfJbrdRjLQA9BLMtDZD9B0h8wfIvNHAbgvADb9KU1NQCXZKFRVDEbN&#10;hWtQV8MdjbRJ6TWwR0tjW2Sb2uBKM0v0YLDQn8HASDM6JpqZIJduiOWmBigmuk308aqxHj6S6Opx&#10;koFzPzLY/CtA9QMyfwRg23OA5FcAsV9BKhylZdehvKI3LliwCtXUHFFTg426WtZkFwtk6DLQWs8U&#10;7fSM0FlPH710dTFIRxs52pqYvkQDC7TUsZIUhyZNVeyQ6NzZHxk8QDJYex+g6O/54wBJUwBRACEg&#10;3t9vgRL8F0j5Ici6Iyg4ofR8O6QttEYlVRaqqNNRQ8MYtRcboKGmDtI1NdFScxGySXF0XqyM3hpK&#10;GLxIATnqNNykJoO55OekREWSkySDB0kG60kGSx7/f/76/wAE/AEUrzmQdiE7LEeQt0FQYiH8ZIqg&#10;bIjSKroop6qF81U1UFVNHRerLUQdNUU0UqMhQ00abVQBHVUA3RcC+hMRyoCxCyRBB/KpFel5Juaa&#10;aMZagmZLddDEQQ8NPAzQINgIDeJM0WALA/XzzVFPyET9nUw0aCLamGh4hIlGvcRFJhoPMNHkIfHC&#10;HE3fmSP9izmaIYP48WQg/bs5Mv6SAB3VlNGa7EA300Sm+RJkWukgw14fTd0M0TTQBE05Zmiyiczg&#10;sdCozAKNawmxJZoctETTbkuk9xDnLdCsn7hP4jFugeZvWcj8zELWHBNZaI7kzRx5818rZP0pAa4k&#10;O9joqKO5qSZa0bXQiqWDlmx9ZK0yQqY/HZlRzP+xXe/xTO9/HMC/JJVcQpFTTpef0++EX8zcN2xm&#10;7nMbMzNjho3ZtK9mtrlsSC65UwgllW666qLT0Sn9TqnO0f1Xne4hJYlKB+n9+/7+/bU/nn9+3p/3&#10;4/N4f96PxwtsUu3AOsse1hfgYP1WHFg34MCmDQe2+zBHcPCv0zjY8BvmBg7sHtqD/Wt7wH20A9yc&#10;3ZwDbJjF/O0A9pNOgJvQADyXGgPe0gzsrSzA8acfwNnaEpzxq8HJywrwwdbgwMRqJWMVUDzY5TmC&#10;XakT2NdidmCnO5zA4ZAj4E9ifnUEx6uO4HQf/815CD/rPOEw7TLr8MUVcJ+dAf/BFZxGCeD8VgMg&#10;mRqD00ozcFq9HNzXWABx3QrwtF8FHkQrIPjbgFskDly42BoQu4CTAqu02RWcq9zApdHtm8su1znX&#10;/a5f3Y5helxn3S+7zBBuu3whvnT+5DHuPOEx4zROBJcxIri99gL3F2QgPNcAyKZLwAX7wu6W5kDG&#10;ULH38NtgCVS3f4AP1QZIYXjwZLsCMZUwR8gizhLUHtPEco8vHvUeU54txM+ee4ifvLqIH0mnCZPk&#10;i4QJ7wH3ce9n7qOU924jlBn3YW/weEkBr8dUIN3zA/JdDcAb68EVWyEki2Xgi62MkLVmEGb7A4Q6&#10;rwYaeT0EBONnqUz3L5Qkr0/eEtKkdw75g/cW8ntKNXnMp4n0jtpOeut7kPTG96TXiF+v12v/G55D&#10;AU89XwSMeT71nyY/9gfKvQCgDgSB7zUa+PVrAD4mRkD43/3mJhBqYQKMNabAsjaDGPxKYHiu+zsi&#10;APeRFun+PiCePOqf7jPiJ6MO+xdQBwO2Ul8FNlBfBLX5PA/u9HlGO0Z5EnKe8jjkOuVRyBPK/dAx&#10;6p2Qaf+bNAjsD4XgvnAI7o0AmiZANTYCkrkpBC9bAtHLjSB+tREk/mwCPJz5NJewZoJNtR1lhLkO&#10;h8eSX4Tw/Z6GZAb8FZIX+DC0JOBBaG3gvbDmwLthHYG3w7uCboWfDRqI+D3oj4gHQdciR4Ov0KdD&#10;++gQ/msURJxlAL07GugnNQA/rAeqmTFEmBgCx1wfUn7Uh7R1hl+FdqYfhW4rRvmUdYPcEIcnbKbn&#10;g2ie351IEe0mPTvsj8iC8OuR5RH9UQ0RV6PaIn5ndEZcZpyg90VfoF+MvkW/wBym/8KcYpxhfos+&#10;wfrGPBI7xzzEnmMe1AD8lxhCIDYT0VjmTDLTg3TLRSCx0pvKtDUcy3ReNiQhrXoiCra5z2e4DSTE&#10;+/XHCsL/HYMyLsXkMH+LKY7pjalinWc1ss6xdrN6YrtYZ2J7WKfZ11gn457HHoubZHfFzcTt58xw&#10;9sbPcDoSZuJ2awABWA8hxobANtCD1KULAF2h+022dsGkYr3eiBJv9Ezhsfw/skCrAUmk05U0ts/F&#10;pOTw8wmimLMcGecUR5VwklOacJxTxz0W38o9Er+fezihm3so4TL3APcRdx93PLEjcYq3izfFa+VN&#10;Je7gfdEIgowMIMJAH7j6WNYxnQ9ZFjozOat03qvW6b4qsNN7VEhccivPf02/PMLhIsryPpeeGNrN&#10;T2UdTUK5h3nK5AO8opROXiV/H6+Rvyepg7876Si/PamXvzP5Dr81+a2gOWVSsD3lI78BU5/yKaVO&#10;Awg2NICoxYsheTH2BsY6oDDTnlKv1H6zee28ZyXW8++VuBne2Oz7Y58qzO4XBdOre1M8rSsjJWa/&#10;UMzrEGQJdvHzhW380vQWfl16s6BN1CQ4KNou6BE1CP4U1QmGRTWp46Kq1A/plakfhBWCiTRNgIb1&#10;EIPl3lS9+SA10oY8U63JzeZaQ2WWWo8qftK+WeGif6XMZ8WF4hDbM+po4lElJ3B/VhKzHRXyWsRo&#10;WmO6IqNBWCSpE1aiNcImtEq4D60UdqNbhVfRMuFLtFT4TlIiHNu4Rfg+o1g4LtIEQgwMgI3lvfRF&#10;OpBtoPW1wAgZKzFGnlcsRe7VrNW6Xuukd6mKYnGunLb+xJYot4MFbP+O3MSolmwBt2FThrB6YxZa&#10;Ic6XlolLs0rEDbJicbusSHxMVijuk6nFT2Qq8RupSvw2UyUeRVWidxtVorHvQCg2C/HzF0DGwnmQ&#10;o4dMFukhg+WLkIc1C5GbDauQK9vwC3vryeanq4P/eWRrpMu+klhqWyGXvj0vJb5anp5WKkUzi1BF&#10;tlpSpMyXVClzJa1KpeSQUi7pVcokDzDD8mzJiEy+8Y1UnvE2U54x+h0I09eHxHm6gOpqz+QvQAa3&#10;6CAPKnWQu/W6yI2mlcilZtyCc42kpScaAq0O1tAdd1fEUJpL48Nqi5LiylWpqYXKDDRXJlVkS/Pz&#10;pNIyVaa0USWRduZnSHvyRdI7+WLpYE7GpmGFJPN1NoqOZKHom+8AXQ+bRy3sP+hojRdoI4/KEORu&#10;7TxkoFEHudJqgfS22c0/1epp0tUcsGbvtnBcax2TtK2KQ6ss57GKi/kpeep0iTQXVYgVClWafHOh&#10;QFFXmKLoKEhWnFLzlH+qkhSv8lKyB3MEsiFFmvR1tibAWIjNIzIP5FrICyx33q9EkIEGbaS/RRu5&#10;2L4U6emw1TneTlhyYKfvqvaW0A1NTQyPmgZ2YGkNN1pdkczLLk0Ti4sy5CnqLBVXpS6MV1UXcNS7&#10;1HEFJ1Tsgut5bPWrXE7eYE5CzpAyUTGsSJQPy/8fsHQXggjR/pyLIH+VIMjtWgS51oQgfbuw3LPX&#10;COnu/Fn7cKerwZ69PitadtNs6ndGum3dwfIraoyn59TzEtBqgVBQkS5NKNuUE1uan88qq8yLKduZ&#10;E1N+XMksvyZnlA3/l+0yDYrqzMLwAXdRQZZe6H2hG+imF+huoIFma3bZEVCRDCqK+x5FTdQxKho1&#10;GkVRUBiNSgAhuARQk+hEBbep0bIMokbLhTWIC4KIcuYQ/9nz46n+quvWfc79zvlu3Tc3fVNz7uQN&#10;zblT1rWszFhrCX5hTbMAVs/X0x4M5r69lLsOUe45CnC6bBScqJBaHavQjz5UHszaWxot33EsUb/p&#10;cFrI18UZ8cuLsqbM2z9z1rS9cxdN2bP0y7Tda1em7tmxIjW/ePnE/OqlKfnXliTvaV2SsrN96cRt&#10;7ctS84jNluAMGDqwAuDhJoBbuwAaCgEuUPaq+RHgRJU1HD/Jh5KTmhEF1QGOO6vCxXknYjXrypJN&#10;K0vToxccnZqafXhaVkZJzpzU4sULUoq/XphcvH1BUsmheUklP81J/NfV2fHFrbMTCl/OTdzbNT/p&#10;+xcLknZZgnPAupP60PgtwI19n3pwtpSyZxXAsTOUfWoZsP+sYuiuOh/bLTXBvPVnohS5p+J8FlUn&#10;m2dWpidMrZg6ObV8xrTEsoXZCeVrsuPLv50eV1E0La6i6h+xFQ2ZEypa6KXWmzXhSM/02INvs+OK&#10;ui2gPsCjDZ/24MpB6sExgDOVAOWnAYopg+ZfsIGdv0ust/xba/PPi/7MVb+FShf/EuU561ycKfNs&#10;UmRqbXpiQk1WWmzNvEkxNavSY2q3pEXXHZgYXXciJepsfVJkXUti2M/9E8OrB9Iiyj9Mjiyz5NWq&#10;T3twvYB68ANAbQVAJfmPkL/gIsC2hiGw8SYT1t10G557Uzd+8XV/Xs61EPfMhgh9an1sYPyV5Ijo&#10;K1OjI6/MjomoXxEd3rApKryhIDLsanm4+drlMPPVltDg+vcRpssYHXQeY4POWfKY9uC/uwEuDZ6D&#10;MurBKYDj5C+kDPodZcBv/jMEchtHwvImvvXCJsXoWU06p8x7RuHExiBF3B/husi7ccawxnT/0MZs&#10;/5B7S/1CmjYYg+/v8Q1+UOod9PCCIfDBU71/U6+PbyP6+dxBk89tDPycwbPQUEQ9oBk4XQ1QVkcz&#10;QP5dVwA23gBYfccKFj8ZCfOa2UNntEhGZ7QoHFJatNwJLd7SsBaTIqglXB3QmqD1a5viaWzL0Rrb&#10;V2h8O/LUPn8dUHl3Vim9X1xTGF50uOs6UKFtQxWh/pwbgz2gc1jzE0AF+UvIv5v8mwf9twEWNQHk&#10;dI6wynrjOGxyN9cmqVs8PqbblWV+q+IFvNWLfd8GuBh6wmVevQlyz3dT5Jq+HJm6b4WL6n2e1KO/&#10;UKLsrxYrPtwQKT62itz7B4Tu79GC3+kc1tEMVtXSDPxGM0j+vOvkv0X+RoDsRwBTX1tZpaLNsHh0&#10;GB2JbNtgFDj6oQtLjwqOJ3ryVOjLV2AI3w0n8OWYxnPBGRwJLnMW4Ua2EPexBFjO4uNFJg8fEc8t&#10;OEczePJngKPkL7gMsIX8a8i/kPwz/gSY9AwgqQesY9B6uBlHjgrAcWO90XG8FtkOHihguKGMKUMl&#10;S4xe5PJjcdHMZGM8g4kZTo44l4LkGgdb3E4fzEX0wVhlNxZPWXCa3gGlvwIcIP828n91+9PzT6fn&#10;Tyd/XDtARB8MCUQY7oMwyhOtx3jgiHGuOMZOivbjhciy5yHfgY1SByd0p+CodRiDfvajKDQMw0Q7&#10;a8y0BZw/DnDVWMCtxHYLys8DHLwEsIP8awf998j/GCCtGWBCB0BIF1gZP8IQL4RhHggjXRFGixHG&#10;8BHGOuOQcQwcaeuAY+3s0NHOBtl2w1FAXhl5VeT1JczkiR8DOMkGcCaRYwG6sxxQJGUg352JQiUL&#10;eVpnZBs5yAjnoFOyMzplsdFpIbGa1pvo/+84yNxHFHOQdZyo5CD7DAedfyWucpBzl4PcZ87Ie+mM&#10;/H428nEQ1t9waU1XWaCkjCWWMFDkykSJGwtFamfkenORYyYSuej8BV01j1hJ6w085GznITefOMhD&#10;3lGiglpxioeC80Q9D4V3eCh6wkVxFxclfRyUIGdAgs4fRMgheP1CS9CDapBQDVIXJsplLJQpnFGi&#10;o3sE073i+CjKoN/ZfBQuF6BwvRBFW4ndQhQXClFymPhRiNJqIbrUEZcEKLslQPkjAbp28j+69vL7&#10;3ZDX54q8XjkKCFGPDMWfg2qqQSpmoJuIiUoxExVyNio9uehuEqBbjBBd04lsMcqXSFD+FbFZgq47&#10;pehWIEH3YuK4BBWVElTWEBfFAx43xR9UD8R96nZRr/qtqFszIHytQvErFUpfeqCs6/+AGoY9yoUM&#10;VPEY6MlnoE7CQr2KgzqjALURYtSkSFCd5YLq+XJU5xIb5B812+QftHvk/doi+XvPH+R9XuXyd16n&#10;ZL26X2Q9+muybsM9l1eGVpcX3t3SDsOArF2Prm16dG/VoeKZAZWfg55Ug5LrhHq2I/oSJhEDAxVs&#10;DDDw0RgiRp942YB3hlu/IUfxzrBM2WNYq+z2zlO+8dmlfO27X/HKWKLoMpYqXvhVu3f6n3X/y7/e&#10;rSPgrlurqdn1manb7UnAgMdjf1T/6Y/a+/7oeddkCeqc7NGT5Yh+VEswczxGCBwwypWBEV4cNJtE&#10;/UHR8h5TmsfrgOnqroBFmk7Tak2H6RtNW+B2TWtQvqY5+KD6echR9bOQStXT0FrVE/Nlj8dhdzwe&#10;hjV7NJnfaO+GDujuhKDhdgh63wxFn6th6Ps5aKAafMgf4mCH0YxxmMi3xSSZPSZqmO/jjPw3UeGy&#10;zvAkVZs50+u5eY7+qflL/eOwdfpH4Vt1DyO+192PLPRqijzidS+yQvfH/9gu06gmzzQMv+xgwbqg&#10;HZfa0XFspzrWuhSRRYQACVlISEjIQhb4kpDdJCQiJIKQAEGWsMi+CIZdFBAZQFkdpC5VtOpxObXT&#10;mdqemaqo1G2qvvN6+i/Oj+v3/Z3nub/nvBd+cPsNwtT264RrO67G3N/xTcz8zgsEGPQ1HgZPE2Do&#10;RAwMHSW+DwxYthiGonw8cj66/weQs9oX8tYvfM3965L5hIAVv9D3rLsfS970PYm9/W6MeOctojbw&#10;BjFj17dEa9BVUlHQFVJl0DfkxuBL5PbgC5Te4POUM8EzlIsh07Hfh0zGPt49Rnm75wwFRgzFQtwA&#10;FeL6ae8DA9FJD1+0EFKQ93KW+kDRSm+IrVvwHPvc70HStqU/8kNXf8chfnqTydw2GycMukRVhJ2n&#10;GsJnqJkR07S8iLM0e8RkXA1uIq4ZN0bvxo3SB3Gn6dORw4zbkYOMB1EnGb/h++iQ0MOAMV3xMKaD&#10;+T5wF/qGaORajAU+ULjYE6Z85PFGscbziWqD90+KLX73ZMHLbojxay8L6V/OcHghUywxbpypwZ9h&#10;7o8ZYWYTh5gFxEFWOXGAVU88yWoj9SX0kXoTxknHE66Rutk/kzsTXlLaE2DsUQ6MPYJo4r4PDFmy&#10;CJJ80Ax8vKBkoTtU+bu91K5y+0W/zv0H/UavW/rADy+ro9bMyKibJ5LZQSMCUdQpnpzUz9VTT3BN&#10;tB6uNe4Ytziui1dF7+A109t5x+itvBG6I/ESvSXxX4ymxGfxDYkwvpYP46v5kFH1f4BhaA9ULx8o&#10;8PKAcl9XqF3s8tS43OWntNUud9M3uF1ND/D92ohbNamlfD6sZAaelPIje5IllE6hmtEm3MdyCLIS&#10;WoQ29hFhObtJ2MBuEHWw60SnOLWic5xq0T1Opegpp0L0mlMmesO2I0pEbxOcgRF+qIvuXjDZ0w2q&#10;fVxeGXzBw/SF4B9mf3Ajc53LpcwdC86aw/9wOo306YCe8VWPmhfRLk+mtEjlzEaxnluHZfBrMIug&#10;CisWVGLVggrMISjD+oSl2KSwBLstLMLmhIXYK0EB9opvw/6bmI/9xnMGRn/gC1nItaTurm+0nuBh&#10;mie4Z/YEt7O8wazlEzBj3eo9lh22bPAAcf2JdPq2DgNnT7NWRK5TSVlVcjW/PMWYVCrNxEqkNqxI&#10;WiE+JG0S26THxPnSUXGu9LrYKn0gtkifJ+dIXyRlS16IsiUvhc7AmHddAGgPri7PUl3BdxnorX/Q&#10;DXxr8QQX81eDKdsWz5G83Uv7LYS13Vm0LQ5TQmh9moBYqRczSzUKfqFSJ7bJM1Jy5RaZRV4iz5HX&#10;yQ/KO+SZ8iG5WX5FbpL/W2aSz0szZL9KMmTPsAzZ82RnINlrAeQD1EUA/oOc704mQPmu4HK+OzhX&#10;uAKMFW/2GCwMWXzchv+k3Urd3JTNCqo2J+JL9ycxDqWm8K1ateSg2qg4oMpUm1QFmnRVpSZN5dAY&#10;VQMaveqCRqe6r9KrHitSlU9kqcr5FIPiV4kzkOrhDUXA7fVe5FvId25mA3Al3wWcL3QFk/blYLhs&#10;k3u/PWhhV3HU6qOHYjfW5TEDK3K4kUWZIlpuuoSXZVRI0vU6lUGbrtXtter3asv0au0RvULbq5dr&#10;p3Uy7Q9aufaRRqGZUyrVTxQq9ROZM5Du5gXFwHVeD8Bd5J3XrMi5CpHz2JFzlC8Bpyr/4tpzONC3&#10;rRy3stFO/qyqiPGV3cYJt1kFlOyDGCfdLMN0+9UqpdGoTzFkGcWGIiNmqDcmGY8ZhMbJVIHxnl5k&#10;eKBN1j/SYLo5lVj7WOkMZAJ0l4DLz8Z3PQDgsg2AmRIAxiuQc1T5gd7aDS6dtQELWqojPqo9TPxz&#10;eVnctsKShN2WQ4lEc14SK9UiSVJmKZSYWacXmMzGRFOBkWeqMXDNXakc85iObb6rZWc83Mvd/1CT&#10;uO+Rmm+cUzmD+ugOlb/v4TqawQXkXVMof6QGvfnrvUF30zrgaNru3dAQ5l9ZR1hbXE37Iu8wMzir&#10;jBu9r0RI1xzC+JJ8GSrGXg3bkqFjWfJ1LGu1lmnt1MTnjqoYuXeUdMucMj5rTsk0zylZpsfvAQXA&#10;7ZkW7eEA6gGawbkyAMaQe51qAKC72RW0Oj4GjY4tHlVHQxbZm6M+tjVRNmbXMwLSa9gRuko+RVae&#10;xBaWSpPZJRpZfHG6glGcr6CXVMnoJR3SOPuohGa/g8UWz0uotnkpLXdeGmeZT3EGYsDlRwPqYg7q&#10;QTEAk1XIu1B+L/IvRxt693cuB9VdG91Ku3b6FXSEr8hpi9lgclC36pvjQxVNHEJSvYDBqZXwGDVq&#10;UVxNejKtJj+JWlMlpNZ28GNrR3mU2jtcUvV8IqnilYBsfykkF70QOQPlaA/oJsy+mwHawWg9AAMo&#10;v6sDgEbkYIdP+AF733qXgr5tPjm9of6m45F/TD1G2qTsou1M7mBGcNu4JEZrEoPqULIojrQEcmsu&#10;i9RaGU9qbacT287ExbTdpuKPPo2Laobx+HrIJNS8TXBmDu3hFvofL6IeTtQCMNSC3LMTuR9y0Jp+&#10;5F6DriBveBXIHt7kYRre+WHq38JWKgejNmADxC+5J6lBjD4mjtLLJxB7U0iEXgOJ0JcTg+8rJ0T3&#10;t0ZH949ERfXfwuF6n0aFH4eEPd2QGN4Oyc78E3XxagEA05UAnG4G4CTK7zyBZjAAQNkQANZR5J9T&#10;C0Ha3//kqju7xUdxNnBp8lTYGu5E5Gf0ceJW8hgtED/GCYkaE++OHNeF4sazQiImSoMiJo7uCp8c&#10;CtwzeTMgbPxpYMgZGLzrNAzdNQTDnLmNenAB9XC8EYBBNP8elN+CHLRyGAAb8tADyAN1F92AYtYf&#10;SGfXu4tmv/DlXAn4H9t1GtXklcdx/IJAAsmT5Ume7AlJIECAQABDQCDsuyzDUqAWq7ZW68LRGTvW&#10;6dgZHevU2mV0tFp1XFpXxrUudasKU3EHseoUF0BR6gYoohYBf3Nt30yhLz7vnnO+99z7v885lytq&#10;cPnm1qcFZtSPtKXUl9qTGsbaExuqwl3nZ4e5Gj+xJTSuCYm/sDc47vuL1hHnu4Kd9S9sjrOwDz+D&#10;yMEaXt7FlXQO6fztpPu/gfa/OETP4Cghf6X9d04TMqnRjbzexCOjmlXupS1+vPyWEHFWy3BFSkuc&#10;LqElzTiiNd8c21phjrnxljnm5gyTs22eMfrW576OW9V6x+3vdMNvt2sjbj43hLfCaGuBebA6eg8O&#10;r6dnQPtbaH8V7X92jJC5xwn5I+1PPk/ImB8IKbvpQYo62GEjO7T89A4/JrHTysZ2RigcXbHqyK4U&#10;jf3hSG3Yo3KNrXu8OvTxDFXI4w+UwT3LFdYn27igJ6flQU/vyQJ6+mSWbgxxhM7g3m30X0D7aw4T&#10;sqiGkHl1hMw8Q/uNv/RLmwnJv0/csp57e6T0sbz4PrUgut9XHNEfwNoGbDLrgEMe8MLF+SFTbkKx&#10;zBdjWD2mSXWYK9FiqViDapEatYwaN4QqdA+x/9+EbKfz9yXtL6klZP4JQt49R/sXCN3/X/q5bYSk&#10;PiRuCQPEwwkeLxKMjw1yYRA0In8YxSYESvQIk6gRLVEgScwiVyxGuUiAiQwffxLw8bEPD6t9vLDT&#10;2ws1Q+zaTWeA7v8y2v/wJCGz6gmZcpH2rxBS0kpI9m1Cku4SEvOEuEeCeISCeAXBje8HLx9fCAVa&#10;sEIlVIwMBkYEC+ODUMYL0UI3JAsI8n0IKr0JpvIJZlMLeQTLhthM+ytofyHt/5n2p16i/WuEFN8k&#10;JOtHQlz3CRneRdxsz4l7IF2Dia5BD8JTg/A5EG8p3H2E4Am8wQg8IaddDe2aqGDadlDJtJ1PW6Oo&#10;CV4E04eAXi+DLEgOBcUFc5CGK+DtVICfzoFXLAdvDAuvKik8Z4nh9TcReB8z4C8RwXuVCD5fUVtE&#10;EOwUQbifAVPLQFTPQHyNgeQeA+kTIST9FAQvvWAgHKBfDAYDXYMiUA6NhYMmkAMXqoDEoYA4RQFR&#10;IQdmtAzMZBbCmVII54gh+kgMyWIJJCskkK6TgN0kBrtdDNk+MeRHxeDOiKG4IobyjgjKx6IXij6m&#10;XwnmOQdRLwcxJaGk/w++Ohk0/nLozRwMfhy0VgVUkUooE5VQ5FGj6Lom0j2awYL7CwvFhyyU/2Ch&#10;WkatZqHewEKzldojhfZbKXQnpdBflg4Y2iV9hoeSnwzPxU/1kPTowfboIOvRQv54EJi0dJyMcpgN&#10;cvj5cjD5K2C2q2CMV8M3WwVDmRKGNxUwTKNrfI+D7wccjJ9QS+i3K7kXpi+5AfMWeb/fLuqgvM//&#10;uLzXclH2LKBN1hPQxT4K6GU7LZB3+ENBqR74Q/3A79dg1shg1skRpJbBSoWYOISGKhEco0ZQugaB&#10;RdTragROUQ0EzlT1Bc1R9QYtUP1kXaR6Frxc9TR4jepJyCZVT+h25ePQb5Tdtlrlo7BGRWdYi+J+&#10;eAd3J6xX2W6D5pYNujYb9DdsMAwGf9oNUrII56SIpJwGFs4gDo7hakQm6WDP0z8PH6V7Fj5B12P/&#10;g67bPlv3MGK+rjPyU11H1FLdg6h/ae8PX6+959iqvevYq/kx+pim3XlOc8vZrG51dmiuR/carkbD&#10;2BQN838d8LvsgP+lQWBRyRBG29GsGPFyEZL1YqRYWCTaFQPx8dpnMVmGR85SY4dznPFeTJXpTuws&#10;U3vsXOOtER8Zb8YtNt6IX+HbGr/Otzlhi+G6a7fhmuuI4YrrrOGHxGbDxcQOU6Or11KfgMCzCbCe&#10;iUfwqXiEDIYgBQuHVIwEIYN0mQC5WiFG+okGckLZJ+lOVWdyquFOYqG5zVXp35r4tuV60gzL1eT3&#10;/ZtS/u5/OeUzy6WUzy3fp662XEjdGHA+bUdAQ9rBgHNpJwLPpjcFnky/Zz2e3htam4awY6mwH0lF&#10;xOGX0n7t5z2Io2/OVG8f5Ev4KAAdIOLfUfFRavR+VmJlOgojZbdzXZrmrFxzU0ZZ4MWMN4IbM6tC&#10;GzLftZ3NmmM7nbUg7FT2orAT2V+E1WWvC/8upzq8NmdPeE1Ojf1ozgX74dz2iAM5T6P25cCxJwfR&#10;u7Ph3JkD545BEEXPIIm+93J5fLzCeOI1zrN/tM7zYaWF3/5qGHP9lTj5peIsQ0NBsfV0XqW9Lm9i&#10;1H/yfu+oyXvPcTR/XvS3+QujD+UvcR4sWOXcX7DB+U3BDufegkMxuwvPxuwqvBGzvbB7xNYCxFcX&#10;IGEztf53QyFGJEKalzeKPGlfMAzjpO5P31S63x3vO6zlDavXpbExonOV6dq6igLrsdKKqMPF42IP&#10;FE2J21f0TsKe4vcTvi6e79pZ/KlrR8ky17aStYlbS6oTq0v2JW4uqUvcVHo1aX1pV/K60oGUtaVI&#10;WU2t/A2IFwiR7c5DmYcHxvLd+iYISNfbUtI2SUWaJvu7N0xyCOreSlEdHZcXcKCyNGr3q6PjdpRP&#10;SNpaNi21umxW2ubyOekbyxekbyhfnP5V+cqMdRUbM9ZW7MpYXVGTsariUuaKivuZyyv6spaVI2tp&#10;BTL/+Rt+Poc8+tZ6zd29f7wH6ZzsSdqm8si1KgG5MN3kdmp6FP9YVRJ3YFKO39fjiyP+x3V5hjV9&#10;rmH8CXupIIhWxKIgDopIcYAMkSBhhJUwAiRkkYSwCSNwWGFDZBimyGrEgaCooIJ4qseqoHX1WLVa&#10;bI+ntorjtL3OaREE+56Hb8qH3+f7uu/7ef/X/z7Oj3E9yhVSD3ESfdXsTP9udn5AJ7uc3s6upR/g&#10;tNL3c9T0Vs6JwGb23wMb2d8EqtiTgfXsmcA6NgmsZRP6XjYJWAih6hiQUNxaPKD8VwrwYwr+Z8s0&#10;4X6GDtzKtoQr8i06F7I8lg6l+1qdSA7dfETK2qkW8bw7hBL/Nn5qUAtPHtrMUzAaedUMFa+BUc/r&#10;ZNbxjjFreCNMJfcms5r7M7OS+5ZZwSWMci4JLeOS4IUQHy18B6BJhADPcfN9LwP4NpsCd3K0YDxv&#10;JVzM36x9Ls/N+KScZtmbGWynTotwbk/iUFvi4wIaRImh9XEZ4TXCvEilsIxVLaxjVQrbWOXCw6wy&#10;4ZmoEsF4lELwNKpI8GdkoYBEIOEIs2ABxI+iS6JAY1qMGaQCPMjG3Yv/+zfyNeBy0XIYLf5Mc1Cx&#10;c3F/wR6LQ7lBGzqzw7e1ymJ2q1L4ATUJEmZVfAqrXJwdUyJWcIrFSk6RuDm2QKyOzROfis0VfRUr&#10;Fz1B/seWi+ai5aL3UfK4vyLlceQjCH3+FoDyG/YwkQFwD/W/xu15VYGbq9QMzpZv1BgoczY6WuK9&#10;4osi+rq2fKZTY06UR00G168yLY5RnJQYXZAg4/5NmsfPkZYLsqX7hJnSTqFMelyYJr0oTIl/JEyR&#10;/s5Lkc7EpsbPstMkc9ELIcGgjbuX8gx7eDSfQQFuPtxd/yjHzVVpDKer11P6qrcb9FR6mXeUBVg3&#10;FzO21BdEulXlcmglWYLQfJkkOjs1hS9LzhalJCskSUk1koTkNkl8cq9EnDwqjkv6VixK/jVOnPSW&#10;L0mc4cYnvOMshDDxHvEWnmIP93Nx8xUDXKnAzYX7c2ivIRyvs4EjtVv1ums8TfdX+1mpKkLs95ZG&#10;uJQVxXgX5POCsnNErNSsRL5UJpOI0vMTBOlVCfz05gRu+mEpRzYcz5bdlbBlr0WctCkhN/WtgJcy&#10;zeMnT3M/hESA5hTewg/Ywz8xg3H0fwm33zBun4F6XehtsAJ1g6NOu8rDuKmOtqq2JmhjRXXYNkVF&#10;lGdOSWxAepEwQpofz+Xnpoo58pyEaHlZQlROo5SVczA+MueMJCL3tig851VcRPaUMDLzrSBKNs1H&#10;eB8yf4+vEgAeywFuz2eA/i/UAQzi/jvWRIGDLRbQ0bpZq6XFdVF9055Pqhro60rqGY55NZHuGdVs&#10;WmIFjyEsFcfEFCcJIxXZ4nBFqThMoRIxi9VCZvEQn1F8ixeieMkLKZzmheZN85g5M9yFkFiAZ/M9&#10;5ONbwA4uof/hRswA91dPG+6udnNo7dykoepwNlAe8FpWut9/TUFLiH1WY7hzsiqaKqqLDeTUxEVE&#10;KhPZzOosbmh1CTdUqeKEKNUxwcqh6GDlLVZg9SQroHI2ml42Fx1YPBcTqPiYObyFHzMB7mIGV/di&#10;Bqg/tB8z6ED9boBm9WLY12NDUR500i1Te5gUdvuskncFbkhtZzhJ2lju3FY2jdUsCGY0JYQFN2ZF&#10;BDWWhAc17QsLbFIz6E1DIfSmW0H+jZPBvqrZUFodYfgpSdhCXuObfDT/HivxLagwA9Qf6MLdgxtw&#10;/2GA2qPaUHXMEkr77LUKjrkskvd6LU894rs2/lCQPa+HuYOljvJkdHNpQV3xAQFdmQH+XcX+/t31&#10;fn7dX9D8ugd9fLtvetO6Jr33dMzSqAeIH7WF+CMBH/IsHb8JmME17OAC5j+I+n2HcHv2AjTiDiw7&#10;CVB42hTyTttSsk476aWccjORnKRa8Ab81rFOBDkw+sN20PvZ7n59ol20vvRdPn2Fu3z6a9339He5&#10;efef2kntv+FM7Zt09ux95+pxhHi49xDPhUxgBjer8A6aAM6h/gB6P9SHGQwA1JwGKDoLkHleG1JH&#10;LSDxwiYt0YVthrGjbmaR56mWISN+tv7DwfY+w5GO1GG+k9dw8ue7R/IcPUeUWzxH2h12jQzYe5wf&#10;/8xj5IWd69l3m12GiOOOQbJ1+wLuleIdYAej2P8g6vei985TAKozmMEwQA5uwaTLAIIxA4gdt6RE&#10;j2/SDht3MgoaczXzHfOyoF7zW7NrjGHjPsaxcRuT2riOy613Xq9Y63K91crlev+nzjeurna+/ovl&#10;tmszVk5XiLXjZWK7kBvYwcUDAGcx/+PHAdTovfkcQNV5gLwvAVJxi8aNA7DuaEDwfQOgP1hJ8X1o&#10;q0196GDo8dDZ2OXhbrPt3wWYb3sUYb71sQBJW+b0vcLs8wmVqePE4aWOT740cXjyL2P7x3+Y2n1H&#10;lm18QJYjKz7kMt7ASA/AKdQ/PIgdoPe96L3wEkD6VQDRDYDoOwAh9wF8JjTB6xdjivtzCy3n59Z6&#10;Ti/sjBxebF1sP+mxxO6lr/HGl2FLNrziL1n/Om2x7ZviReveNBnZ/OeYofWv1wzW/vZcf82bd/qf&#10;viQGq18Sww8ZVWMHmH/vEED7CEAdeldg9hljAJKbADHfoP4DANoEgPu/AZz/0NXY+qeJlsPUCl27&#10;KSv99VPrDa3fbjGymnYxWj1DNbKYCTL85B3bwHw2SX/ZbKGe2VyDrulcr+7S91/pmPz1k7bx+1nk&#10;/UecwfvrR/0uzH7fRYCSK3iD11H/NurfQ/1H6P8HALefAJwmARymQWMT0dayJUY6a4mp7mqyUm8l&#10;WaNvTjbomxJH/cXEFX/QaXo6JExXg8TpAJEjSm0g3VpABpE7mkDufcQA5q9G/UbMvhyzz/4aIP4u&#10;6qP3EPS+5ynAzp8BHFF/0+9AWTcLGlYEtFYR0F5BtHTMiIGuCVmqa/h/tuszqsmzjQP4TSCLDDIY&#10;gSAbkQ2C7BWBMBIIIGGYCIYhBJwoAiLiBrGIoqKIA9wDpSgtUlddlFdPpVqxVuts3asu1Eq5etH3&#10;/YCc98PvPCfnOSf/676fJzn3H0R0OlhirgOdgCcKxuxYzE5HhZhdgXm1aBuFQMsXdmJ+A+ZXn8ff&#10;AO59wWVC1Lj2hNuERGC2/9DanxMy+hUhlv1ExwwIxQiILh/n4OAcTCA0GqIADTPZyBCZI3vM9kQh&#10;mC/H7IkoHzNLUdkXgG/DB9ZoPrCx3zEdBKDrgl8/DkUYAEnkAslgAynUB1KCcYsYQGroQOoxthFt&#10;owLZjVr1gBxBx1E3uop+1wXyCn1EoDuIBgjo/Q91OBDgDDw7AQhsBcDFK90R5/DiA0XCA6LAOdS4&#10;XC0LSDHOUYlzVOMcdXTQaaADZQsNKDuooLufCnrtVKB2UYF2Dl1Gd6mD9Bd6A7R+vb9ooPcR736g&#10;Ae0DHegjgdBaAIbI2BKvVgLg4H6wPQXACuGDvpwHjHQu0HM5QJvFAvp8fWAsYwKzlgH66xjA2kQH&#10;dgsdOHvowG1DnXTgnaYP8i7RPvNv0T7yntD6+e9pb3mDtDd8oL/mAxPpv+Z9CYwwVzRKAGIzPpiJ&#10;+WBqg59dhWAcIASjaAEIlTwQaLjAn84BQSkbhItZg4Y1+n8brWEOGG9kfjbZyvxLtIv5SdTK/Gja&#10;wfxgdpLZb3aR8VZ8g/Gn+DHjhfgd/Zl4kPlUDKwnYuA8FgP30QhgYiGAUSI+WBnx/mVryQc7JyFY&#10;+wjBMlwIoxLx/iT+gLnW4NOoYu4HiwWc95bL2e+sVrHfWq9nv7FuYv9ps539ynYf66VtO+uF3THW&#10;c/se1lP7a/qP7B/q/2H/ln3PfpB71x54t+xB8JsdCG7agXA4MMf12xrywIFvAE5CLriZG4AbvqMu&#10;Y4XgGGL42UFu2O+QLnzjkCt45TCT/8JxHu+Z0xKDp041Bo+d6w0euTQaPHRpNnjguof7u1sb9757&#10;F/eeezfnjnsf56bHQ+5193f8PjcwvOIOxpfdwOQnNxD1uoLpcGBtzAdHHhfcsXf68FkQYMoGfxsu&#10;+LryP3r5G77xkBo/90g2fuwx2eiB51TD+15zhXe9KoW3vasEt8bVCW76NAhu+GwR/OqzS/CL7yFB&#10;n2+n8KrfOeEVv5+Fvf4PDC/6vRP1+IFZty+Yn/MFi7M+YHHGByyHg9FCA/DAfF/sfGFcBkQYI0v9&#10;T5IxnFfB3oLH/mHG9/3iRbf8VaIbAXkm1wKLTK4GlYuuBC0R/RRcY9obXG/6Y0ij2cWQZrMLofvM&#10;ekIPm/0QelJ8PvSS+GzYXfNTYa8tj4cOWn8XCrZHQ8CuMwTsO4O/BC5cLvgM5evRIYZFhTghdSBe&#10;THsts2M8krpxbocHCq9LYkRXJErzS+M1FhfHF1r2hBdbdYdXWJ+LWGZ9JuIr69OR62xORTbZnIzc&#10;aXM88qDtMWmXbZe0x7ZTetOuQ/pidLv085i2SHA6iFojwfnACOCJexBEYUCULhUSGbqg5FLepxhR&#10;niRb6N5JGEPvU/hyLskjRD0xCVZnY1T238fkOpyImTHmWEypY1fsQsfO2Cqnb2LrnDpkDc6HZduc&#10;22V7ndtkHc6H5GdcWuV9LvvkT1z3yD6575SBx3YZeLb8H+CDf/US7Hvx2HtT9HT6JzLISxWH3Es3&#10;Ir+k21F+TPfWP58iMT6VJLf+LiHF8VtFpusRhdbja0WR5yHFPM+DisVjDyTUjN2XUD92b8Imr90J&#10;O712JbZ57Ug84d2S2Ou9LfHBuM2J/T5NCeDb+F8+G0eAAD0mRGLXmkB03qsI+QPP+jczdcmvk5ik&#10;V2NFurM8GSczQ4SdqhjLw2lJTgeVKs/9yTnj9iRP9d2VXOy3I7nCvyV5mX+zsjZgq7IhYLOyOaBJ&#10;eSCgUXk0cKPyQmCD8l7g2uR3QfXJELQGrU6GwLoRIESHATLcg1RCHg3l5xDSN0WHXM6lkv/km5Pv&#10;tW60o3lBvPbsqFEHMhWOu9WpY7dPnOy/NT0/aHP6zJBNaaWhG9MWhm1Iqw5bn7YmbG1ak6Q+bY9k&#10;dVqHZFXaeUlt2m/jV6a9Hr8iDSQrUkFSnQphVakQOty/z0FBKP24B3ewa1zDs35vIZ5zCynk7DQR&#10;OTbDRe/ItABua0GE2e68uNHN2UrPJo06YENGdui6SYXh9erZkavV5dJV6qXSWnWtdKV6Q9QK9Y6o&#10;atXXUctVp6OWqq5HL1G9jFqsGpQuUkHkwokQMRI+B+rQc3g2tAd5eM6fhvkz8ayPThQZkW/nOFLa&#10;Zvux9s4KN2mZJrNrKpjg3jAl3X9N9mRJrSZPWjN5Rkx1ZolseWalfFnmCvmSzLXyRZnb4iozWuMW&#10;ZByPm5/xc1x5xnP5vIy/ZWUZEFs2CaJR1HAQje9CCva9LOw6uP5L2De6i7HvoK65fNJe5qCzv9SH&#10;uXOuxGjL7FjrDTMTXddMTfX7SjtJUjUlJ3ppToF8UVaRojKrPLEia2lSeVZdUllWU1KJZm9SseZo&#10;0mxNb1KR5klikeazYpYG4oomgxzJhht6FwbSCbmbi50Te+cFzD5Thn0HdZRzyMEKO53dFd6M5vJQ&#10;QWNptMXaYoVTbZFyXNV0VejiQk10RX5efNmU6RPm5pYo5+QuTC3KXZk6M3dD6vTcXalTc75JLci5&#10;mKrNeZiizfk0QZsDiQXZoEDxw0EcobxVE3IL34PLRYT8gNmn5mPnW0BIW6U+2bfImmxf7EnbvDCY&#10;t75CKq4rj3dYUZLstWROenDFrAxpybSc+KLCAuV0bVF6oXa+Sptfpc7TrlXl5reosvPbVZp/6C7T&#10;oCivLAyfb+kGekX2BlRWRQKi0goqO4LsINBIA4I7KMEFUAdBcQREUGhUUBuVEAUVcCNoDC5AHE0m&#10;GnFJhkrMEBfU6CQqyqLB5eRY8weman481Q3V1c+573fu7XvSvk2Yn9ajXpD2Zu6CNIxdtBSjiTnD&#10;oX5knqYA3KE+uL6W5h3yn99Ec+9muusWCKBuy2io2eLC7y2aKd1ZEGC2bVOYXdGG6En56+fOyFmX&#10;NCsze0F4+upU1dIVKxIXZqxLTskoSEnO0CQnZdQkJ2ScmKfOuJwUn3EvIT5jMF79KcYlLkdV0nKM&#10;HQ71Izyi/dhFfXCV5r4O8n9VRBkUAxzeysBnpQqo3ubEVZZOF5dt9TMu3hJi/feCKKfcTSq37A0J&#10;vp+uTwlZsm5xTMqa9ISErOzk+Kz8lLissmRV9v6k2OxjiTHZl9TR2b/GR2cNxEevxrjYlahSrcDY&#10;4WA8wP002g/UB99Q/hfJf7qEMthO922iWmMEVRUOjEYzTbek3MegYHvQ6LySCIe1xTGuKwvjPVM3&#10;zwtMyV8Yqd6wLE6Vm5kQnbsxYU7uNvWcvOq5UXlNcZF5X8dG5HXHhK/vjwnLwZiItcSakfR/7AV6&#10;Dp3UB5do9mwtBWguBzhCM2g1satSBpoqWyipmiIsrPSUb9wZoFhXEWa3qnzOxGXb49wXlCb6JhTP&#10;D4ktSo2KKlwdE1m4ISaiqDQ6vKg6KryoKSKsqCMstKg7NLigPzxoM0YE5WNE8IaRPP24J7MAvsun&#10;uXMrwJcagOOVAId2A1TSHFim1YGt+0ZDwb6J3Mbq6eK/af2MVu8JHrt8d+SERZWxrkk71R6qimT/&#10;KM3SoPDyVSGh5XkhoZrSoBBNdWCwpikgWNPhH6Tp9g0s6581axsG+pfg7FnFI+n5uB8og8v0DM7R&#10;+r+oAmioprlrH8COAzT31ALkHzSGvEPjmbUHlTqrPvfUX14boFhUE2qbdCDKSbUvThlVPW9mqHaJ&#10;d7B2lU+QNs97trbUa7ZW6xGobZwRoO2YHqDtdvPb0zfDpwo9vCrRy2sXeg/n39SL16gP27dRBrT+&#10;E+SuJ+9emkO31wHkHaHZq0EEmY1jYUWjM5/W6CZa2OBtmHg00FJ1JMwu8nC0U0i9enJg/ULlrLoM&#10;pX99jqt/ffEUv/o9k3zrj7r41Lc5+9T/4uR1qG+iRy1OnvEZuk6vQeVwfqQMrtAeOL+TMiB/40GA&#10;2sPUB0cBtjQBrD8BkN4MsLTFEBa12DLJLS4CdYu7JPoLb6Pw5kCL2c3h1v6nYu19TiWP92peRqwd&#10;59lcaO/RXGnn0XzYZmbzBesZzT9buZ98ZTPtONorj+F41yZ0GM73dA60V1AGlP8J8teRW3uMMjgJ&#10;sIncWafJ/xWA+gIHqjYTiG63YyLaXYTBbW4S/zZvA++2QJOZbZGK6W1qc/e2xeZu7ZmKae2bzKa2&#10;V5hO7ThkrOxoNXLt6DKcfLHX2OU8mk08h+bOrWgxnMu0/1r30l4gf0MDwAFa9w5yF5J73VmaP88B&#10;JNM8Gn0ZYPZVDvy+NwCf61aMx3VH3r1Tqavs9BRP7gyUTroxR+pyY5504s3lEuebORKnW6XiT27t&#10;FznebtGbcPuWrsPNZ3rjOt9J7K6hzPYqyodzkXr/ND37Y410HtDaq1oAism9ntwZFwEWXAJQfQMQ&#10;cg3A5ybA1C4OXLrF4PyrgnG8a8uNv+sssL/nLrS77y+0uR8ptH6QJLTqSReMfZgrGPOwnB/96BBn&#10;8biNM398jzPrecOZPkDe5D4KhnOW/CfJX3+K+vAMQGkr9SG5V3YALLwCMPc7gLBOAN8fANx+AnDu&#10;BnB4yoH9Cylj02vKjum14i16J/BmL6cITF558oZ9wbx+Xxwv6V/KSQZyWPFAGSsaqGN1B9sYndcP&#10;GMHga4YfwBE0U/5HKft9X9JZcJ72IeW++h8Ai/9J/uvkv03+LoBpv5D/HoD9QwCrFwCWbxlGgXqs&#10;CRpwBqjgpGhNl0JHuhhP5Rj05QAjWcD5RDYDSIc+1hD0gPEG0TOCJvLXUPYVFwA2f009SLkvodzj&#10;KfcwcvuQe9pdACf6uO1vABa/A5gOABh+AEaGwIqRpUu5HsehPnlNCSvCkdxuRCB544l0gg5BpIMX&#10;qfHw+Ag+J/8uyr6InvsaWnsq5a7+kfx3yE/rVtK6HZ8AWJPb7DnAqJcAkiGgSygwPNXAEPBfyM0T&#10;YnpvTIwlnMjtQYQRdFFDuqAg/Shh8QiQHSdH3laOnI0cwY6W5ihFUEoQ/EQIUaSap4OwTICwhpT5&#10;HEIxoWERKolqKqGWOEIcJ85QKW3EVeJn+ABP4D30ER/gHf3n7f8BeXs56loTVnJk6RXGUR1TqA5v&#10;MUK4HkIC1ZEqRMikOvKojiKqYTuxi2rYS9SQu45oIlqIC+T8lpxd9P2PYQhewZ/012tyDRIDgMz/&#10;gno2+igdLUeJBdVBr6ytDBkXqsGDsgimLOZSDYsoi5VURw7VsZnqKKEaKojdVMN+9gMcZN9DA/MO&#10;TjFD0Mr8CVeYN/ADMwgPKIVeeEnVvGCQec4i+5xD7g9+JCgbo48GZnI0NJGjzFSGcisZSj+Rochd&#10;ijoBYhTGiJBP0UUuXQf5NcL3go2Ct8It/JBOGf9Gt5J7rVfNDYpq2X7REbZPdIJ9JT7LvhRfYnsl&#10;N5lnknvMf6QvmCeyIfaxDPlH+ih4MAoF9w1QOBw0VOijmZEcFQYyNDWUormlDM0d6L1Shka+EjSI&#10;EL8blaj3ZlSq7sCoTJ0+w1zhS6MCQa9xqeC5yQ7+mcke/g/TGu53s3ruqdkx7oniDPebooN7rOjk&#10;eszvsnfNn/PdFkPCO5ao85Ml6nZZot6/LFE0HDQzluMYfSmOFUvQVl/8F9dlGtX0mcXhFzBAIBHE&#10;hcWyKRABgUSBBEgggST/kD0hQAhJZAkga1gNyL5DBNlBloJaENcOVhQ3lKlarFrFOtq6HVsdp3Z0&#10;PE7rseOM+s7rt9gPz8nHe+7v3vvP+0AfZwL0Xk+E64KWv3enE9+4xhJ+c02wfemahn/ulm/9zN1g&#10;9Q+PWqunnq2WT9bttHy8vh/30/pR3COvvbiHXgdxD7xncfe9z+Pu+lzH3fF5hLtFeml9g/Rfm2sk&#10;SLhKgsRvfeDyy97QzhTohvr3whMgCYeHQQRrSFmNh2R3m3cBfoTf/ajEFyQ28ReSjPBkg9b2kW+2&#10;zUP/Evy9jVX4uwFN1ncCdljfDuzF3wrchf8+aDd+KWgaf4M8Y/Md+YzNNcq3Nlco922+2fSceIHy&#10;1n6BDB3OkeHKeTJcdTboU+B6AhH6o/qbzK1guA0O0h1wHyJcLH+neln/upls+5gcSXxAFhJ/2JRE&#10;uBWsIy6FFCy/HmpYfo1aa3eF2mJ3mdZpt0jrt78UNmp/IewL+6/DDq9YCD+x4nz4xRXz4bcdToc/&#10;WzkX9sea2TDo9FUYdD5Kgy4zfwL6WttCCrCCEci3YiwtIIdg/oa92vyfTLdlP9F9rX6MoNnejODa&#10;X6XHrVxkaFddjNy6+uvIojULURVrzkXVO55ltjmeYXY5nmIOOp1kjjudYE07zbKOOh9jnXM+yrrh&#10;/BfWE5fDrNeuB5jQbZoJ3aeY0OPPwED0maci54wG5h9izcxeCyzBSz4B/IytBj9wvcyvc4NtvuGw&#10;HP7KFjnNs5VrT7HTPpvj5Loe55S6HeNWuh3lNrrPcI3uX2I97kewYY9D2F6PA9gRj/3YKc992BXP&#10;Sd4jzz3Yv70mMOj9ORd6j3GhzyjnU+BmYA0ZwAJ5p9krMXI+KQD3JRbgRwEeXJe6m12Ska3OSRgr&#10;Tgp5LscEcR4zAvX6I4JM70OCAu8Dgm0+04Ia0j5hM2lS2EnaKxzYsEc0vmFCtH/DuGjWd0x0yXdE&#10;dM93l/Cl/6DwvX+/AG7sE0D/Pv6nQBqw/JjBf0QAPEa+cw/5xi3kn0vxOLCoXAvOqQJwc8pwu5l4&#10;jvMhuWTdtExJmpSm+O+RZm+ckBYFjMsqAsdkdYEjsragYVl30JBsJGhQNknul82Q+6QL5B7pbUqX&#10;9DmlU/o/SocEUnYgjBJINgXS0RwwYPZChjxDhbwXed93KQBc1piBhS2O4GSqn8XRFBrhoCbGcUol&#10;9NytVPiOJaiDhuN1m4bi8zYPKEqD+xVVIb2KxpBuRUdol2IwtFOxO7RDcZhqVJyltimWqC1xz6jN&#10;cW+pTXEwtPEjchhiCoxCuygA4O8JANxF9W8g71vMRL6Dfk9nrATHskjmhzNDbKZ0zFUTqbHuI1qZ&#10;72ByEqVXlRLarcyidSr14R1KQ4RRWRvRlthGb1X20JsTx+iNiQcYDYknGXWJ1xg1CU8Z1Ql/0KsS&#10;YAQivDIBhpkCWcD8rQT5XjLKANW9inzjQi4AZ3MAOJ5jB77M8zKbzttsvScn0mE0C3Md0ElI3akJ&#10;lA6tmtquSae3JOdGNiUXMxuSK1n1qiZWraozulo1HF2pmoquUM1GG1SXY7Yl/RxdlvSGVZoEoxCR&#10;CIYpMAaYv5KjOaAMbiLvXETed74QeS/6q5/R24IDRZ7giyKK5eeFdLuhfI5LT47IuyMrLqhVp6I2&#10;pqZE1m7Jiq7WFrC3a7dxy7W1mEHbjpVpB7ASzV6sSDPD02su8gAtINLf8tUPsTzNa06eBsbkqWF0&#10;vhoyTYFcYPZrPNrFdLQHeSgD5DxnStE7F/nf4RIrMFXmBia2BS4bLgsn9hWznTr1gnVtebKAxuzE&#10;0JpMTWSFLp1dlpbDK04t5hemVgoLUpuFeak9wpzUceHWlCPCzJQFoS7lHuK3WF0KxDJSICdjC2Sb&#10;AvkAPEW7eCcLgCuo94UylEE5ygAxbVgG9mxfC0YrN1oMVNBsuwzRq9vLYj2aiqV+Nfr44Io8FaMk&#10;O4VdkJXJz8koEGdlGKQZunppuq5TmqoblW7RHZRqdPOSZN0diVr3SqjWQb4mHfK0aRAzBX68SfTM&#10;uoV2YBH1Po9qH69EGVQh70WM1TiCoVpf856aUPyOKqZD83aea51BTNpeFkcpLVaG5+s1MVn56fy0&#10;nBzJluwSuTq7Jk6VbYxLyt4lT8yelidkn5Ypsv8mVWx9KY7f+kGYkAX5iZkw1pQ36CYfpaF7KEDe&#10;a0C3gOp+hfxzP2IcMdSwEvQ2+Zh1NgZbtTZE2tfXcZ2rqoVeZZWyQH15AnXrtmRmakkKT12UJU7U&#10;F8rj9ZVxcfpWuVw/KJMV7pNKC0+KJYXfi8T6fwnFBR8E4nzIl+bCWFNeoJu8j+ZwDWWwgPqfq0fO&#10;14ycD7EL0dtKBJ3tnqCtnYxraI0gVrfErDE08T0KGyR+ObWKzenVSXR1pZadUJ4hkBsKxFJDhURi&#10;aBGLDf1CUfkUX1g+Fysov4nxt73AYsve82JLIY9fDDFTflGjXUC7eBllMI/6nm0B4JARgAlEL2JH&#10;hxVo3fkZaNi50aK6k4Y3dLAciozY2tx2kbeuVR6oaU6kJjaqo+T16RxxXT4mrCvnCeqaufz6fg6/&#10;fjImtn6OxatfYmK1z5mc6nfR7CoYzd4OY0x5jOZwsxjdA5rBKdT3zA4A9u0EYKQLeW83evP3Iu/p&#10;XwOqBkhmhv5gy6I+xvLcXrZjRjffQ9sl9VV2xlPkHck0kTGNwTfmRfGMBkQTAzP20bnGyXCu8QSN&#10;Y1yixrQ/p7Fa34Uzm2FEVBOkm/IAfYuuoj0834h2EdU/gjRkbx8Ag/0AtA8CUD0MgGGECEpGPYB+&#10;NNAiZ5RmoxthrtAOYy7KIdE6+aDcTziQROb1pwZz+3NDOP/nujyAorrzOP59+7ayhb4LwlKUtooK&#10;rI0iwnLCeiZGveidZ4rJaC56iWd0PKNJTqOxniWcqAyKqwi2FVEJLPYWkGiMZSwgtlgBSzyjiLH8&#10;72smmUOH+czOzvDe5/v7vd++9355k7r9Ie8re1be4sSsvDUJjrzKLpl5xztnLL7VuXfu04S0RSIp&#10;ZaGwt+U07wfVXDt2zOUs0r8hHygkuXTPXAH8cxXwcZECo9dYMKo4RnqvOEn11ppUw9Aih//A1c6Q&#10;/qsGRGa7hsZkud6xZbpG2zJcE219XNNj0125Memu1VG9Xd90SHP9EJla2Nw+efnT6J4FIrZHvrC1&#10;5ehkziJnoJJ930x3SSFncSXngO5pa7j7reXux530bbcOwzaFYmipTTG41K5+fVOqwel2+GW5+wX1&#10;cQ8KSdv4V2uqe5Q1xf1JaLJ7akgv98J2Pd2u4J7ubZYe7u/N3Tc0me3rfglOXCtCEoqFtS0109kD&#10;Xvtt9G+kd1UxZ7EEmLUemOIGxm4GRmwB/sR1tX+lAf08VmR7bAqHJ0md7knxSvZkmXp4+vt08wzx&#10;tXtG+CZ5PvJJrJrinVg115RQtdzYtarM0LmqVt/Zc0Pf6ZvHJlu58InbKvzasnc+52AZe0B/CWsu&#10;oHcBV9Fp9E7YBnxA9zDupK/vBDL3Aj0P6tD92yDYq6OkhOoucpfqXqpONZnqjjWvaeIO/Vkde2ik&#10;OrZ2vCqmdroqqjZP2aF2vbL9dwfkiNqrcnj1I5X1oNCE7hfatmzn3G2lfwPrXkl3Lt0zyjkHFcDo&#10;KuAtugfS3fcAkHwI6Po9EHNCifDTBljPBCP0TDRCziagXV0aguucCKofAsu5kQg8NxEBDbPhd34F&#10;fM5XwHihDsZz92GsE5LxjFC0pZz+TfQXsedLWPfsSmDyduDvu4B36B58EMihO/UIkHgMiDsFhNcD&#10;lguA/00dfBsDYGoMg77JBl1Td2iaHVDdGgj59gi+GPHGd2s20Mwha2ZBt87z82ciXmIz/SVlnEP2&#10;fB7/7XPWPZbuEXS/SbeTdacdp5/uWLrD6bb8CHhfA/T3AG2rCqpWE6THFuBxJNAaT1JIP8KXklY+&#10;BB59BbQU8HMrYTGtTS+xnv7l7PsC1j51DzCOPX+f7iF0O0/Qf5r+c/RfBKxXAPMNwMhD1bcBuQXA&#10;cyJeoCJGwiyiPUkgGYQvqYIvJuILwh+/4I9NVLzESn7k7gCms/bx1cDIw8BQ1t2P7rQGIOESEH0V&#10;CL0J+DWz9ruAkvXjPnn6u78tCqInQSSa9CDsieDDWfBmJL78Lcv/EYgyCkS8wCAQqReI8RJI0gpk&#10;qAUGKAWGywJ/Uwh8Igl8RmbwmHnka7KUrCBFbMcGPMMWxqrCExwgx8hl/IK75MWfeInHbaDXKCQr&#10;M4QyQxgztGeGrszQWyPQXyXwF2YYyQz/oP9TMo3HzCYLSR69BXSt4rnWohWleIQKtGAvHuIouYAH&#10;uE0eEfErP//G/TYIZZhJqIONQg5ihmASwQzxOoEUZnAywxD24j3m+Ig5JjLDF9IzzKT33/Tm8uzL&#10;6CrkeYt5PjfuoRw/YTerP0zO4Q4ayUMmEbhFmkkjudkGoWtnEl4BRqH1NwiFv56Z9EKyMUMP9iKL&#10;12MQM7wtP8eHiicYL7ViitSC6axpDp2L6FxC13J6VtOxHk28Ho3YyXMfwg2cxXV+u8YMV+i6xCou&#10;KIX0KsIUaBS+PgZhMuiFycdL+IZ4CZ9ondAnaoWmj+ap6jVVqzxMfiCPVNxTj1Xc1UySbmumSs3a&#10;WWjSzsdN7X9wQ5uP61oXrmnX4oq2DJd123FJV4OLXnVoMDSiztQinfIT0kk/oTjhJ+Tj5JifUP6O&#10;CPA1CotOL8wqnQgxaIXVrBWhkVoRFK9tDUjR/NcvR3XH901lk9+78vWAMYqrgROky+bPpIvmGdIF&#10;81ypwfK1dM6yFPVBhTgbVILTwaU41c6Dk+2+xYmQ09JR6w3Fd2EP5UPhQlUdJtQHw4TmANnfBhGs&#10;NwirrBMR0IhYrVrY/FQiJkTd0iFWcyfcrrlhzVT/aH1DeSFsuFwf8YHiTOQ4xakOnypORk1VHI+a&#10;Jf8QPV8+GrNYPhJbIB+OXS3Xxm2Qa+LKldW2fcqDtuPKfR2vqHZ3vK/ZYRO6Kpvw8tiEvjJOGCra&#10;IMLVXiKK/njufElKWdj1itaEQPl2fITyaly8qiEmVXXa1k91otNQ1dHOI9SHu4zRHOo6QVOdMEVz&#10;MPFL7YHEOdp9SYu0e5OWaHfbC3W77CW6HfYyXZV9p85jP+JV0e2i11b7T8Yy+zPv0iTh404Svhte&#10;QURLWtGRe283KJ6nQHqYosLdngZcSbJI9QlRiuNJ3dWHu2XpqnsM1O/vOdywp9co467kj43bkyea&#10;qlI+N1WmzDBVpMzzLk/N9d6Wmu+9JXW1d1ma26c0rdLHnVbtszGt3ndd6m3/4tQngUWpwrwqRZhd&#10;r0C/RiRCFmnA3T7AZd5eG3orUNfLC8d6h0s16Qnqvenphh3pf/Sp7DPErzzjXf+tGR8GlGWOCyzN&#10;nBTozvxX4EbHTPN6x3zzOkeeea1jhaXYsdZS5NhmWe3YF+RynApa4WgMLnA8DsnPFKHLyNKMlxFd&#10;2YNekB5kctfJAeq5d53krfVYlgo1OSHY0y9e5XEmG7bm9PUvzR5o2Zg9rN267PdDSnLGhK7JGR9a&#10;lDPZuipnmtXlnGMtdC4KW+7MDytwFoXlO0vDlzl3hS/JORa+OOd6RG5OS+SibBG5kCzo+zK8BrJI&#10;B25mA+ffoJ+PmCOkZoCEPQPN8AyOk7cM+h/TZRrV5JnF8ZsoIqIWEatYlEV2AgphCYGEEAiLCRAI&#10;kIQQEoQQSJAAwbCFnbAFCLIpyKLUZCp1i7XqoAK1LrUqpXuPx9aiU8/pzOmcnk7Hcdo5887tB0Y+&#10;/M7zfnr/527Pc//h9rNpsdvNKdzdp3iZrlM8qfsET+Exzju8b4xX5XmMp/cc5bV5DvOMXkO8Ya+j&#10;vCkvE++Mdz/vqncv72PvHu6KTxf3V59OLuHTcZDwMRwkvNeCTwr532zMAXq+r9DvPETveQef3AX8&#10;viZ0BKvYizwrptqdFjIdpzKTdo9n8N2PpYu8htPlvoP8Yr8BvsbfxK8O6OM3BfTyOyk9/AFKN3+c&#10;0sm3BBr47wW2p90NbE37NrA57ZfAplQisDGVoCABayEigfR3zMF3GPtn6Hc+kuOOm49eA5+5S9It&#10;8K7Mg2SWBdtO50U7jEk4zsOiFPeB7CzfvqxcijGzYH93pvpAp6Ay2CCoC24XtIW0CnpDWgSjIU2C&#10;GWqD4CK1XnCLWpvxOLQm42dqdQYRossggnXpxAFk/yp/9OKPXOxDEcASat9WANwoQr9ViF7jkB1Y&#10;FK5wUhFkM15I3zKSH7fTlMd1M+Zm+HbmiIPaRbKQVqEyrFlYFt4o1EXos5to9dldtNrsIVp19jTt&#10;SPa5SG32fGRF1peR5Vk/0TRZ/w3XZBFhSChCXeWPNeMFH+BrKcDHqL9YgjVQo9/C8x2lDcyUuMCE&#10;irJutIRmf1QZu8NYmLy3Iz/Np1WWvb9RmhtaLymg1eSoonQ5ldFVOfWMSnE7o1xsYpSJTzBLxWeY&#10;KvEcs1j0GVMp+lu0UvQfulJERCIRa/k9DuB5JsDnmIN7qHvzMO7ZGvSceJ4uJcFk2S44rvEjD5aF&#10;2/WVxjh2liS6tCpTvBoLBUG1h8RhR+QyekVeEbNMWsYqlVbHqqTN7GKpkV0kPc4uzLWwD+VeZctz&#10;l9iy3B9ZstzfmTIJES2XEFEIfZV/YC88FQMsYw5ul6LXwFXHiqvoO3hOlwOMVe6AYa03qV9Lte2u&#10;YDi0aTjOjaU8j1pVekCVUhiqUeRGqQoOsYoOqeIK8is5+fKGBJm8K0EqH0mQyN9OEMsvc0TyBxyh&#10;7EWcSPZbrEhGxIhlBGMtP2EvPME6PMKV7wPUvHoEvYYOc4DnCWRYtw1MNfugpybYxqCL2tJcFfdm&#10;XeVB1yPlaX6aw1nBJeqcyIJiGUumLOJIFJoksaI2WagwJGcrBpMyFacSBYpLCemK+xx+4Q/x6YWv&#10;2OkFBCujgIhBmKv8FXvhG6zDfczBfBXWAb3fbB36LTxHEVP9ZujRu0FHQ9D6lvpI+/q62O26miSX&#10;cl2Kl6oqI6iwQhiRp5EyRYcL4jPVpYkZal0SX92alKYeSExVT3NS1Bfjeep7bK76eSxX9SqWW0Kw&#10;uMVEzFpe4D3wBc7BXcz99RqcR1x/LY2YA+Qo0tO8AQwtb0FLawBZ3xK+sbo5xqGiMWGXWs91V9Tx&#10;/WU1WVSxTkIXVOWz0rSquBRtVTxP2xLH1ZrYB7VTrGTtBWaS9i4jUfssOqHiXwxOOcHgaJCy16zg&#10;nfAJzsEtzPs11D+P/nMGOYYY2wDaDbjzd+6A+i5vkq4zxKaiI3qz2hDnpGhL3iNrTfUSNwsCMxvF&#10;YWkNcjpXX8JI1msZSfrm6ER9Pz1RPxmZoL8QwdHfCYuvfxbGrnsZHltDRLCqCRpL95onBXg3Yx/M&#10;Y/4vo+5sB3o+tEZDSHs3QIMRoLpvK2j73UDTH7RO1UezU/SyHGTGhF3iHp5bZle6T2qnMOhgR15I&#10;okEZyjFoQ+MNTdT4jr7guI7JA+yO80GxhjuUWMOzAGbbyyBGC3EgqpkIjmp6zZc4j3ewB+dw7bd2&#10;oedCzTGkvxc9hwngyCCAZsgGVCPOoBzxJRWMUG3yhqPsRUNsR8FgknPq0VS35IEsL45J6sc2FfnH&#10;mir9WaZGP5ap1yfGNOHNNJ33ZJhuezD6V9zpvS89aUbCO6Kb8F3LEvbBItbgCsZ9DjVPDaDvRLpR&#10;u3EYfddxAMUJANnEVsiddAXxJIWcNRlmy59gbOaeiHdMHOfuYo9nuMSMSVwZY4Wu0WPlrlHjDXvp&#10;40YX+viJtyLHzzrTxj7cFTH2/c6w0X/upo4QLiHDxN6Qodfcw96/jjW/hPpnRgAmkIFRrANq16J2&#10;6RTqz6D3M5OBb3GCVIsHcC2B5ERLuC3bwrRnmjlv0M0pjjRztlO4We4UZi7dHmquRTq3Uc3HHULM&#10;s28Emxe3Hjj93ZagmV8dAk8SjpQpYnvAFOG0yiL2wJU+7EXUPY2axxDjJPbhSQAtWkOlBSDnDEDq&#10;WYC4C+uBedEJoq0eQLdSyOHWsPVUK9M22Jpot9/K3xRolWyiWIvsKNaqjQHWto3+1iFbX6tlg4/1&#10;ho239bGN5/lfbPedI+w83iU2ua9hDmt/CfVnMd6TpwAGUddgxhyg7mHUzb8AkGkFSLoMEHUV/ecc&#10;GfxvOIDfzT3gc9MXvOZDSPvmo8ke8wlkt4V0suuClLx3QU3as1BPclk0knYvToPz4hXYufAF7Lz5&#10;M+nN6wTZaY5Y5/RnYv0q72Puz03jnYDxjqNuH+o2o24l6ireAxBdAeBdA2BdB6AuAPh9COB2D2Dn&#10;AxvY9sgBHB65wNYlH9iyRAX7JRZs+iQFkcBGHPgNyw1gs3wU1i9bgLz8AV4Cz/BxfgWkhwSQH7zm&#10;Iuqf+RPOI2oPonb7JZyF9wGKMWbJHNbgJgB7ESD8NkDARwAeDwGclwG2fQ5g+zUA6bEtwGMnfPxd&#10;8dIPAPg2EpcRXAqfCnE5xaH7Hht+BRt8BQNcwZ88e468xO/f/s9Z1J85h7OAcXeidg3GrMKYpfMA&#10;/FsA8XcBIu4DUB4BuH+K+l+h/mMAuyeo/xTwf8hfkB824RLwP7bLAyrqK4vDdwrMDE1h6E2aSBkB&#10;gaEIYwTUoYoMDL0IIgoiIBIWUURBRYmAgiiKiCuoixUNLkYj6tqiJBjrqmisCVlLFDQaY3n74+zi&#10;sjk5c74zfzhz3nfffff/3rv6RD9bET12IXqKC+pzBdELbMIvFhL142UbQLIHMKkBBD9w/xPb9xE1&#10;IOeVmPciuOfCnYx8RyDfk7rhvwj/VfhvIP/wjriH+Q86fwJ94DF4MYx+EdErA6LXtkRvkZP3oUQf&#10;cCB9xCbEUHwMBc8gZYc+0Yhaq8bcSxFeLuadinlHwj0Zc/a6Bn8v1h/z1UcKNeBVGXQ+Bc//Sz/4&#10;DbwfxgfwEXlhpsAZTAK4IDBcSlgpqAZ1n2Bkqc7ITI2RqQjfQkbWqoxcVBhN4DEK5TCKBen4XQ4o&#10;AktABagCtfSRGqBsgroFtNE7aqff6Qg4S2/pGuijN/QrPoxegV//BHgRgzEwRByGiMFCwMgJMfgg&#10;hiAuIyViSMXv5oDP4SuBZxkclRi/Bimoh6ORXtNWjLcDnn2gk17SP2iALoFHWKKX9Aui/QUjDPLs&#10;D8CvwUgPMegiBjFiMEMMDojBCzFMRgwRiCEJ7tlw5sNVDMdSjFqBZajC+LVYkgaM3YTxWsFuLFUH&#10;PaHjKJUe+hfdQyZeoHzeIhr2pzC+ngbjacOvhbXQQQzGiMEWMbjzGfkhhqmc3ykOc0yHMweuQjhK&#10;MP4yjF9JPyMXfcjFj8jFI/orPcR6PKADdJ++hr2bfqA7+DyhXmTrJnyD3PgDTKitzoRqaoynKmQq&#10;GgImMFBlPCvE4Mz/QL7cNxTEGSAlvNPhy4JnPjzFcCylu8jFD7Qajlo4GugWNcOxg/5J+1EJR+gq&#10;nacr+O8lxNDD/Y2+xay6MfJ5VNw3w2Ba8GvxhEyDVJlYqMLEYhWmbc5/p27Peynw5D5VmcT5SWUa&#10;PeAn0h2VDOpVzaWbgkK6Liyha8JldEVUSZdFa+iSaD1dVGuiHvXt9K3GfurWOEIXNM/TNyNu02nx&#10;Mzqp+45zXI9xjukx7te6/w/T5YuYHvzGxGfmPB4z1+C9MzHgvdC35vbpuHDuaU+gW9ohdF0cQ5f1&#10;UumiQRZ9Zzifuo2K6bzxEjpnUkFnTavotFkdnTJrpJPmLXRi1B7qGtVJx0ad4Ry1uME5bPmYe8jy&#10;Le+gJeMfsGQq7RZMZZ8lUx0CbgEzgd+GuMyOOG/GqFC/tRb9aG7CuW00hq6aelKPxRTOBSsF5+zo&#10;JO4p2wzuCbscbpddIfeYfQnvqEM574jDKt5hhzW8TscNvEOOzbwOyd/4ByVf8g9ITvL3S67w90j6&#10;VHdJXgt2Sphwu4SJWh2ZWssw2CjkwBr+sdhysJ08wPcdOx71WmjSJVtLOu8wjntq7ER+l3OYylGX&#10;GNXDrqmqh1wzBV+6zRMcdC8StLsvFu53Xy7cK10t3COtE+6SNorapK2inR77RTs8jolaPXrUtnk8&#10;VG+WvtJokjKtRnemtQlsdPsfbDRy4Eicfjf4sbXe8kHP5YUjzkVA59xM6LiHhPeVp4+gw0uu1u6t&#10;UN87PkFjt0+6ZptPtuZO3/maO3yLtVp9l2i1+FZobZNVj9gq2zBii2zriCbZ7hGNssMjN8nOj2yQ&#10;3dWu9x3QqfNl4lofJl47nonXDAP55350xdYPdy/6vsvouy5gaz0zgUtdE/Sp08+O1+7nIdzt56+5&#10;0y90ZKtftM42/2TxVv8M8Rb/HN3N/p/rNgYs0tsYUK7XEFCptz6gTr8+YLN+XcBO/dqADoM1/mcM&#10;qv17DVb7Pzes9PtotMqPGa2cyIwqJjLDIQZzMOCJIxTeazheusOJTk1F3xmInkuuTe3BNpy2YFdB&#10;a5BMqzkwULw5MMJgozzOaIM81bhenmm8Tp5nUiv/i8la+WLTGvkK0+rAatPVgQ1mlfIWs1XydrMK&#10;+Qnz5fLr5uVTnpqXTXlvvnQyM1/yH8yGGDxSnshw9KPn+z4SvQ56ni7Qif6rPVyD2hQW1KJwVt0S&#10;MV5zY/gk3fqwMOPaUKVZTWjiqKrQdIsvQuZYVobkW60MKbaqCCmzWh5aab0sZJ11WUiz9ZKQPTal&#10;IcdsSoIv2ywMfmxTHPzOZkEQsy4KYlbDYe5YB+TgRgRygKPtJHqew+AAriC7lEJqjTWjLXESfkOM&#10;l3qd0k9cExlk8kVEhMXKabHWK6aljF4WnjGmLDzHbml4oV1p+GL7xeEV9ovC19oXh2+2Lwpvcyic&#10;+pVDwdQeh/lT+xzyw97azwtjdnlhbAywHeIt6u9hMPo9zP1cMtYAR30H2JOEXiOBT81JRrQp2Z63&#10;Lkkqqkn4TKcyTm68InqqZZlSaVsalWBfEpkmWRiZNXaBYp5TkaLYqVBR7lygqHLOV2x0zlPscMlR&#10;/N0lO+KCS1bEI+fMiDdOmRFMkjmNOQKHIfpRi/dQA98nEJ1OQ6+Da0/7TKKdeN46HXfMNH2qnzGG&#10;sybNTVCZKhu5PHmy4dLEEIuSeIXtgthYSWFMsnNBdMa4/Oi5bnnRhe45ylL3bOUq9yxlvXS2skU6&#10;U3lQOiPqnDQt6r57WtRr17Qo5gKc0yKZ0xDPcOW6jTr4LgXrAH9nFnIwm6gFz5vTidZn6NDa2Tac&#10;1bPGqa7I8NEsSw/QL0kNMi9KCbctSFJK8hISxmXHp0mz4jI9Z8Xle82MW+g9I26Fd2pcrXdK7Fbv&#10;pNj93gmxp73jY+56xce88oiPYe7ANSGGjRviMd7Fm7F4H9F3dsHfgatOWzZRM5434Eq6NkuLqrIt&#10;aWW2E798jpf64kw/8YJZctOCmWE2uWmRjlnTY10zUpI905Izxqck5fgmJRbJEhLLZXGJNbKYxCbf&#10;6MS9vlGJJ30iE26Dl16RCcwjKp5JgdsQfXgfr6EGz81CvwX/gTzUAWjMRd+Lv6tyRbRynhmVz3Pk&#10;leZ5iIpzP9MumDvZKDcrxDJrdoR9eka0S8q/2S73sJrzPI6/z+nUOZ2T6KLpruhiSnS/qhRKKREx&#10;Lg+dISFNpHRU4ihKScNTct0Oy6AztBO6ULRdhjEuwxga84zsmpndwYzLrl0z5Ltvzz7hj/nj9UfO&#10;4/v6vD/f7+97WTQvaO7CD8M+UGdEpKhzIqer10cmq7dETFPvCU9S68dOUZ8LS1DfDk1IfRqSuEAE&#10;kcDE+SJggHv8Hq5z3rsygFa+PY/l8M25ivdcsjUbKMsxRHGuDdatHinJX+0vz80Za7oie7zVspVx&#10;jmlZSW4LMmeMnpMxOyBlaWrotPQl4Unp2RGJ6UURCekV4ZPTd4XFp9eHxqWfDZ6U/m1Q7OInQbFp&#10;IjB2kQiIXfiWPn4PV7gGO5i7iVffo3l8a5BqspkU8z26Nt8SawpdkVvgI1uRH6rKWBNlnpYXa5ua&#10;mzh8Tk6yR0r2LJ+pK+YHJmQtDonPWhEal1UYMilrc3Bs1s7AmKyj/hOz2v0mZPX6jM987Bu9XPhG&#10;ZZBlb7nNefiCc9/O3CfyOQ98CuwmH5PiQvqLgLz1plildUKW1ku6TBukSFsXYZpaNNFqztp4h5SC&#10;qS5T81M8J2vmeU/SpPnF5GX5Tcwr8J2gKfMer6kdE6054hWlafMcp+n1iFz92DM8R4wau0p4jc1+&#10;yzdciz3sQSvzNvDavZ/sIBXr6d8ArC7hnX+THBmlNlhS5i5ZWOZruKA0TDl7U7TZjJJJ1knFiY7x&#10;G6a7xGjnjhyvXegRrf3II0qb//44bZl7pLbWLUJ72CVc2zYifP1N57CiRyNC1r5yCS4QbkH5b7nK&#10;td+RC5yit74Y2EfnNlK6kW+eUvr5LEmv5LtjqxnmVzljbpWXdFZVoFHy1giTKZUTzOO2xFtPqJhm&#10;H1Uxe1hE+YdO4eWZTmPL1wwLq9jkGFZRYx9a/oldSPkZm+Dym9aBZY9sAza9svffKBz8SoTjABe4&#10;Ds+w5410HirjWiSVm4ENdOfRvWwbsIBPkVk75Jhea41pta6YUuttEF8bLI/ZMc4kqiZ2SHjNFMuw&#10;mplWwdWpVkHVGVZBNXlDA2s2WgbUVFv4Vx8y86tuHeJbfWOwz/Zfh4z5uN9idJWw9Noqhg7QqeG+&#10;xNzH6dORalJWxXmgO5vutFpg9m4giU+02DoVJujsEK1zR6TORxqmCzEK1kUZB+jiVH51ySY+dfMG&#10;edelm4zRrVKN1mmVXroAJiDZ323Go+oOGHvWNSk86q7J39/7UOG+p1/ptkuoXHcKkwHatOzBFn4P&#10;9O0hVaS4BtDsBJbvAVL/BMw4AMQdAsKPAP71KvjW28Jb74rR+jGSUfpgqYc+SjZSP1nmpk+RuerV&#10;Mhd9psEIfaHBcH2F1Fm/TzpM3yhxrL8scTh6X2p3+IWB7SFhaHtQGA3QxJ4fp/PgLu6LpJyZi5g5&#10;ez+w+CAw5zB7UA+MPwYE/gXwbAScTxnBockS9k3DYNfsAZtmf1g3R+K95nhYNafAsmUhLFqyYdZS&#10;jMEtNRjUUg9VcxeUTfegOvkcqhMCqkYhGaCxGtDTqdMB2+ndSK+G3uV69uA4e/AZ5+AEEHYKGN0C&#10;uJwBbM8CZn8F5F3GkHVbwaDbGdIeL0h6eBnsmUh4APXw0OvhhtfDhd2zlwcii+++ys3wPvkN6BRv&#10;OMZeH2afd7PPlfSub2AP6F1E76wmIJ7ecHp92gE3eu27AYsLgPIiILkMXjwNeegOAa7ZccN142WU&#10;F8Mb44CbPIx7uQH3cuPp5SK/xZA3W0kv+YUHxPM31H/C84nu7XSXsNRc5k2nd/ZpIIHeyA7Arwtw&#10;P0//l/QzivJrQHqDfg7HZxQPXvK9HOgz56XQEfjBE/iJPfmZF5P7vIg84Kb/kB/cQ9bxgIM/uM5/&#10;/+kNBz4Fapi77CSwhj8vY+a554Ap9EZ9Tj/zjmRee/43i1uA8XfMf4fOPvJ38gPhUHwIcjzy0IiP&#10;BEvg6XDgGXvynJe033kwv/gIeMkPsJ+LvZ+h+0+/YRezV7Dnhfwzk/M8n+6pzBx9id/AV/Qzrz2z&#10;mtErf+388R3fg9dO8it5TP5FnhG2GC8UwCtrQHgQXlhFMuHhLHgIiHKy4w0C9sYC1gqB9+QCNnyR&#10;OvFlOkYqECYRiOPvM4maZJAcUkA2kDK8QiX6+d59iVqyDy/wZ/yOepbQiP+gHf/GJdLH0h6RfiL+&#10;EHpZw1DWYM4aLFmDI2vwZA3BrCGGv08n8znCEnpW0qHBb1hHz0b8F+V0VTF6DV27OZ4OT3GYLWlg&#10;a06zRRfYqtvkIXnB1ok/RMBKST9rMGUNpkYCdqzBnTUEsIZoZk2icw5di+jJpCMXT1BIzwamK6Vr&#10;C35hLx6wF/fZi3/iIJfHp1wmTbiHLi6Zb/A3/Iy7rPguba/pI3feQcCMfVCxBgVrGMQ+WLOGEazB&#10;W/ISEcw4mb6Z9KTSs5SjraRHQ08Rl0YJPZvpqaKnmmPvxvfYj+9wFN/iBG6hAzdxnVX8iBvs0tfs&#10;5nUar5Gv3kFIlaxBRj/YA2P6hxpwTbAGT+YOYbYY/APTmGsePWn0ZNKTQ08BPVp+npvo2ULHdo6/&#10;k2PW4Qrn4zI+w5c4i4v86wumP8+ufc756Kazi3S+g5DLFEJGvyFkwlhmIBSDpcLATvIMrszsS+84&#10;OhPom8U8amZZyhwrcRV59Kylp5iezZz5Kjp2oIfz0SU5hE5JAzokbThncAntsj6cMXqCVsUrNDNx&#10;EzmlfIsYBLlQ0m8GqbCEpN9CIXlmYoH7hg50e+KWNATXZbG4Ik/GRcU8XFCmocckE92DctBpWoCO&#10;IVqcMytFu1kl2syrcdpiL1otDqLZsgFNlm04OfQSGq3uosH6KY5ZC4meHCVH/o/0NcIChkQquNU+&#10;deCnb8MtwFyOO0oL3FANx2UzP5y3ikKnTSLO2X2ANgc1TjsuRcuwFWhyysMpp7U44VyC/zFd5kFt&#10;XVcYv0ICsS9mNWBASIBACxLaMJYAPwFCCIQkEJLFIkDILGK12BGLMIjFLMJgbGSDjfFuBy+xY7dx&#10;7DhJE3uSetI2zYzb8UwzTcZumiZtptPGjtPXk5lq3D9+I733z3fvOffd8303EmfR9cQldDVxDW1T&#10;N9EV6hXCJeodwkXaQ8J52lPCGdp3Hpu0n4inaDjpJLBBfQ0ehYj4LkT4BxUyHx2hPwK/h/+/jfJB&#10;j2Jj0XsUFrqbJCbcSZETbqaWeVxPq/K4ymjweIPZSrzCtBIvsQaIF1ljxPNsB/Ece554ln2EtJW+&#10;QTqdfoF0Kv0maSP9A9J6+hNPF/sbr2PsV+RVNu59hIV7rzBfA/v3+JEGuZcN174AtIUIfcxD6EMG&#10;Ed1Pi0R32HTCDY6IuJ0h9bzEU3pd4Ou8zgqM5DOCRvJpYTv5lLDH+6RwyHtdNO59QjTjfVy05LMm&#10;cvkcE53xWRVd81kRveu7LPrM1yn82m9B+NJ/ToAHHAJm+bi/GzweEb6FEfNFJoy7HMhbkP3eg9+7&#10;8HxbEIKu7aYSLmVleJ7NyvY+vUfue1Ks8TshNvi7xPUBa5LmgKOSzoBVSV/gimQkcFkyGbgkmQ90&#10;SlaDFiSbQfOSN4IOSe4Gz0g+DZ4SPwuZFP8QcnAPHjL+M1mvwZPg6udDD0D7sRxGvAL8ZSFkPgx8&#10;do4/uojFoy0py3NDutvXheUFrGIlwSuYNuQwVr3DiTWELmKW0HnsQNgcNhA2i9nDZqQz4VPSw+GT&#10;2Hr4BHYxYhy7EzGGfRIxsvfLyOG9/4ocysUjfmYwBw938wJGyldiGOmg/0iF0H0YLbdg9G/D2L0g&#10;I6PTRTFoXZFGPFok9FmW5wYtFspD52TqiFmZPnJaZoyakjXunJS1R0/IeqLHZcPRdtlkzKhsMWZY&#10;thZjKzgXO1hwK7a/4GFsb/6fYrvz/xlrzcdjrHl49IH/4/t06IMULAjo/goy1y9hzF7Vgr+E9Wwp&#10;iWhdFYmOaVI8Dqt53vOlkqCZkvwwR3HJzoOK8li7onLXqKI+fkTRHG9TdCUMKgYSBhR2Sp/iEKWn&#10;aJViLdqidBVdT+yQf5DYJn+a2Cr/nmIpxBOA+JZCPM7Nt3AGn0INHpcj9KAS8h7krssG8JewnnV4&#10;d0wbhpZ1NMKCjuM1o80KmCjDwsY0RdHDKnXcYKmO0l9aQ+1VmmndyrYkq7InuUs5ktyhnE5uUy6n&#10;WJSnUppLtlMaSx6kmIv/QG8o/nuyqRinAVSTAk9081fowxMlnMV9CN0zgscG+3W+BrwVrGcN3i0b&#10;gtFCFQXNVLE9Jyoz/cb25e6w6WQ7+7XK+O7yclpXmSGlQ1OX2qZpTrOouxjN6kFGo3qCaVY7mSb1&#10;OrNOfZlpVN1jVqs+Z1apvkurKv0PvaoUTwGS3DyDs/c5nIGPwHLdhdy3DZwBO3oc1rMC7xaMfmi2&#10;Lg5N1jGIY7VCH1tNdnBfVX6U1aCIa9eraRadLrWpooZp1prZJm0bp07bxzFq7dxq7Ry3stzF3Vd+&#10;kaMrf5ujLfsM+BtbW/YTU6vB0yo0ON3NlzK4E3TwPdRB5gSbc3k/eGwz+HxYixPWMmvyRpPmGGTf&#10;n+phM/PJ/Q3iQGu9NKK9Vr6ruaaUaq4qT62rrGTXGOq4lftaePv0Vr5OP8LX6mf5ZfqjfI3+PE+l&#10;/wVPqftNhlL3DUdZ8YpdWoEzAYabL4rBGkPdH4DuWy3wLUD+XAdWmsDjwXomm4horCUSDVuSCf0t&#10;XE9rc5Z/e+Pe0GazLLqhoYRirNfQK2v1bJ2xJqO8Zr9AU90pVFUPCZXVU4KS6iN8RfVZXlH17Qx5&#10;9afcwqqvOYWVr9iFBpwlN+BMN0/VcC9C3e+B7o026AOw1go1AKYs4PXheagjFPV3JiJrJ5vU0ZHp&#10;09KWE2xuzY+sbVHEGZpUSRX7K5hqcxVX2dDAV5jaBUWmAYHc5OAVmlYyCkxnuPmmt9LzTI9Z0vq/&#10;sLC6H1lYLc7EjDjDzRPow0cNcC+B1nYnQpvAKjAH2IEhsOU93QHoQE8cau9heDT3CMhmqySg9oA0&#10;zNAlj9F2KCnqtnJ6cauBJbfUc2SWVk6+pZ+TZ5lgSy3LLMyyxdhruZWaa3lMz2l5Ts9uekmXNOJ0&#10;yf7X/A6+xfehBhDN0CWIRevAYWAasPWAfh9CHQNkZBnaiRqHUgimIS7JOJjlaxjIDdb2F0Soeotj&#10;FT2aRFm3PjnPWpeKWS2pe6299FzrwZQc6+GkbOtpmsR6M1Fs/XXCngPPKbs7XyZmtuPUzDacKvof&#10;j+Hc3Qfrfwu0zvVDH4AFYGIAoV6w4e0jkHlGEaq370DGcQqqGmd56O1Cr7IxiV/pqDSkaEQeWTCs&#10;isWGdfG5NiMl29ZCkdh6EsS28bg9tqVdWbbNmN22m9GZtk+iRIPPdwr6X8Tw+/BYXi++y81DqMHb&#10;sOdrNugDsALMDsM5AO3uMYSaDyJkdEDumvZBFTPRqGwmGalmOMTi6Uxy4XSOf95UQXCuoyRM7NBG&#10;Zjmqo3Y7mqIyHd2RIoc9XOhYDBM4ToXyJ2/s4E1+HJwx8SyYO/4iNH0MD2OP4uFu3oee34b9XrYj&#10;dAJwAg5gCLQ7QdsEccQwB7lnEbLnUjAqXIpDBUupBOkSj5izlEXe48R8M53yAIFTE8h3VgZlOM2B&#10;XGcXMBrAcc77py9u+LEXr/syFx/5MOa/8kk79INf6izuT5/BA928A3V/E/TOgt5RYA6wT0EfIKZa&#10;QNvoRKh8GSE5RKLsNRLKcoWiTFcCErrSEN/F8+C6xKR0V54Xy1XixXDpyGmueq9UV7sX3TXkmeKa&#10;JSW5jpNoa9tE6tqHRMqxP3skrP7bM34F94pbxslu7sCerx6CewlYBqZB17aAUBdom1egB0cRKjmO&#10;kHQDocxNhFhbRPRfrssEqMk7DePPl4QjIIeQCAQkqBHUUUFbCStJ1YgR0CBb6lEPlrpoUVFRQRBF&#10;KSIIyiJURJQiAgFRjuCt4FFarVXUXa/V7rqOo211bHW9qVW/fUBoOzvMMwnJ5P97j//3Hn5VPeFr&#10;7g2N2Q/9zMPQxxws+JhDBG/zJKG3ebrgZZ4LT3MiPMyZcDcXoZd5FxRVJ+FaeQuKnc/hukMUXMpE&#10;Sbf2Mda1BazNVD6VQZ+T6fOCEsagFIgqB0IrAV01MKwW8OW66tUAKBrt0NPiBmdLXzhYBqOHRQt7&#10;iwFyiwm2TdNh3TQPMssKSC0bIDTSgcb9fPi5wNZzUa3/BcIe8Tc10NeqrcwD/c0lN43cJTsYA3I/&#10;JjdiN2CoBwItwKC9gJpHKQ8B9ocByVHutc2ulDebDQfRFg6BLR1DGAehY2y+x1h4j/GCH6NzLTys&#10;+QSHg/9Qj9kYfqVed2rPF8wDmYX0dx25KTVAPLkx9DWqCTCS+aeDzAGZfZoBt+OAw0lA1go2Geq0&#10;jEXOATjjziGIw/BZDiTngoG2joGAjfcCC+5FJvwig3uBzlw4A5y/w++fUc87VWNmHnYBeeSmk7uU&#10;vsaSO4Xc0CNAcAvgT26/LwH3U+TzCNk5ss9TF6lL1GXqKm257sihUMWBxBe4xQHxdgiHdQ4id2jH&#10;XV78u9s4tNGx77/l+9vU3U6VM7+fNzIGZC8/wHpEf6fR3wnk6umrP7n9yHUj14HplF4h70aX/kUx&#10;tFzlwKWTZ1P3pMADZ+Ahl5XHg4FneuAFh4OXLEQvMyja0V5HMZjtX3VqC/O8nn6nkj2f7BlMmYkx&#10;/oDcYW2Ahr660U+768z/TTJoPpfPd/qhg0nxmuEn6hHFVIMhRrsV8FoBdAzNopZigxZZlEUWYDGP&#10;YvLFik6JcOO+q+C+62r1bt/1Fjr2XZH7rojxVBQVTcVRCVQylYa33DPfYD1eI4+bbCF+4b77EmXE&#10;m/EM9XiKg3jC7fYJrtOsB9Qrmih26mHXa7fItxXhSBscaIMjbfCkDQP4eSAVQkWSN4OsWJ6ykKxE&#10;slLxAunkrSMvl5x8/BdFPHs7fkYFQ1LL0OzDfZykLjFUP/DvBVMlMny/6/suiehJG+xpg5w29KAN&#10;brRBw8+H079RaMdE/noqWTFkzSMrgaxkstLoXQYZ2fgRG3lWIc/dijuMxW1U84o04hZacBNt+Df/&#10;+46RucFTr/9BN7pEPnNhRRsEmQg72tCLNqjp8xD+KpixGk/eh/RrJllzyFpIzjJyVpCxhoxMXs0c&#10;npXPc4twjbG4gko+KnX4Bw7j7/gGF2hFG086x2ieI/Hs/0mEjDaAMQD51hIRLsJbePIXfvRxBJkG&#10;XvkI8qbxpE/ImkfOYjKWk7GSj+dnZGSRsYHnF+JbxuIMynGa+fga+9HKO/El/okT9OI4I3qMxA61&#10;/EFkMwZgDEC+wBjYM88Ksn3I9WcMdbiKUGY1iqyZ5MSSE0/vluIUUkhII2ctOTnk5PP8LTy3DEdR&#10;wyjsxSF+c4AW7+eN2MuMNpHYSDVQ9V0SZV18WwjtLL2PpRL6b0+fPcgeQD8DGa+x9CuCrGm8ZTE4&#10;LsShRbIIR6VJOCJLxSFZOg5aZWG/dR722WxGk00pLLbVaJDvRb38JPbYXUat/T3UOLSjyklEZZcq&#10;ukS2VOwB4WlPPu58nG/x9YathJY7o02ixilrf5y016PZIQyHnaNwwGUm9in+iiblAliUS9DQKxn1&#10;bmmoc8/Ebvdc1HoUosZjG6o9qlClsqBSdQI7VZdQ5vkjSr1eCtu9RGGbpyiUeIqSbnXwXylZatQs&#10;sRrgCnWeJe6MqxVaXdzR7DYQBzy1aPIOQYNPBPb0mYbavn9BTb9PUa1ZiKr+iajsn4oK33SU+2YL&#10;O3zzhS/8ioVSv53CNr96ocSvWSj2uyAU+d2VFPo9lxb4itJ8X1GW31+U/a1LItveQ/Jvs6xeHc52&#10;Q7UOYatjeTvs44Km/hrUDRgu7Bo0SjAPDpdUDImSlA+dIS0bOlta6j9Put0/QVoSsFy6NSBNVhyQ&#10;KSsK2CDbHLBZVhhQJisI2G2VH3DYKi/grNWGgNvWOf7PbLL9RZssat3Q3/WGLeb+IJb+QLY07p6t&#10;LO9Hgjhb0ZbGIT1QO0yNqveGSHa8P1JWOmKcVcmICOviwCk2RYGzbD7XxtoWahfYbtIutc3Xptjm&#10;adPlG4Oy5blBm+Q5Qdvk2UHVdlna/XaZ2tN2GdqbdumBT+xXB4r2aSPeadX77/TUh6Wfbf8K2/4Z&#10;I1v8OO46Y4A62rNLa42KkSqU6gZKtupGWG/WjZYX6MLs8nV/ts/Tfdxjgz7GIUf/qcN6/UKHLH2i&#10;4zr9KsdMfaZjhj7PMV1f7LRGX+mUpm9yWqlrdU7VfeecrHvkvDz4rXNSsOicOFJ06tajgbyHbPcX&#10;uXd+ZeK+x/GjLpRzPtvuztESlBp6YUtIf0nB2GHWeWN1drmGcY7ZBpPzOsNHPdcaZrhkGGa7pBvm&#10;ua4xJLimGVJcVxnSFamGHEWKYbMi2VCuTBpTr1w25oRyyehrysWjf1YuGv1GuXCUqIgfJbp266cA&#10;5sHAe0D+cbbYJu5+NRGca8I5V9CuLaEuKJjQV9gYPtQqOyzILjN0jNNn48NcVxsjlauMU3ulGqPd&#10;VhjnuCcb4z2SjIkeicZVHkuNWaoE4ybVImOpKn7cbtX8cS2ecSGXPeeGPFDNCfnVY85Y0Z1y69Y9&#10;ttVr9Psb8o9y3KibDFRGcc6fRD7tKohwwMZINbIjB8vWTgqUr4n4wGnlRKMiZYLJPSk8SrUsfLrX&#10;kvBPei8Oj/NeFJ7gHR++Qj0/PEMdF5annhtWoo4N2+UzO/SIT0zoRZ/o0Pvq6PGvekePF71mGUVP&#10;StWhu7yDl8n6mnvnQY6AtRy/dvB98Ufk066NUXJkT/bE2ikDJasnv2ebGqVzXP7hWMXSyHCPxZMi&#10;veIjpqjnR8zqE2eK7TvXFN8v1pSkmW1ao4kx5WqiTcWamRPNmukTD2qmTWjTTP0f02UeF+V1BdAL&#10;iGyiCCKIsi8Cg0sEihsoIiIIOMgIDAiDMgoYcEQWAYk44hIZXGFcgjqmLlViosatxtR9i81qWput&#10;GE1s0jRpbWKMZumXM2hb/zh8M/Nj3rn33ffevDvti+DcaY8Cc9MUf/ADXyu3qcM7zP/5AvZCIX0G&#10;/Wcnr9uJZS3zsjqvt7Tke0tzQZhNY/4zveu0Y/tU5Sa6V85M8S7XZPjOy84OLJmhDSnOKg4ryioP&#10;n5W1KDxf3RSep14dkaPuCNeod4dnTz8anjX9erh6+t0wdebDEHWmEqTOUAIhwEo3NX8T1xkde7FY&#10;5Lc8t8IG4llDLC2FtrK0yFMai4OlTjeiV1VRnHNl4QS3soJkL712mm9xnjpoVk5OmHZmYUTuzLkq&#10;jWZBVLamISpLsyJqumajKkOzS5WuORKZln0tIjX7s/DUGT+Epc5QQtKylGAIsvIRV6w3qMHrJawF&#10;sICZK1fbbPpeYlnKs6Gkv9TqA6RKH2VXqY91LJsT31c/O2mATpc6uKAwMzBnliYsOz8/Up0/JypT&#10;WzEsXVs3LE27fFiqdkNUitaimqI9HJGsvRKelHdnaFLug7CkHCUUQibnKMFWblKHy0WcS/M4D6AT&#10;Ns7ljgnNevy8rylzkYXlQ6RifoRNWXl0b33ZWBddaaJ7/twU75ySdL+sOTOCM4rzwtOKi1VTdeVR&#10;U3Q1qmSdMXKybl3EpOKdQxN1h8Im6i6HTNDdDk4o/D44fpYSHF/QQ5CVG6y/C+R+nHZkL2zl+rsO&#10;VkIjVD8rsqDSQcoN3jLPEColhhG9ihaMdsqvTOg7s2LygKz5aT7p5Wr/qWU5IcmlRWFJpWVDE0ur&#10;wyaWNodOKF0bklC6Iyi+9JWA8aWX/MfN+9RvjP57/9Eliv/oOTD7MW+xBs+UiRyu5EyCDmgFI9QY&#10;RCqruO9X28icGnfR1QbIrFqVbV5tTG9NzXiX6dWT3KYtmuqZsjDTJ2nhTL+JhsKABMO8gHjDIv/x&#10;hqV+4wxtvmMN2wePMbw8aLThonfcgltesRX3B8XMV3yiy3sYbOUatT+N7yCu7bABVsFzi0QMtfgX&#10;03dyHc9f4iK5TT6iaRoqWU0j7TKWjHZIbZzQJ7kh2S2xIX1AQn2217j6Au8x9XO9R9dXecXVPzfw&#10;N/Umz9j6To+YxQfdoxdf6B9dd8vtmZr77iOrFY8RVcqA4VWKp5WLzPfJas5GfFuhDZbXsQ5wV+Ke&#10;Q7uobRbJWm4nGS0eMq0lQKa2RNokt0TbJbaMc0hYPsl57PJU1zijul+sUesWYyxxizYa+o0yNvV9&#10;xtjqOtK4rc+IZS+5DF923nlYc7eT6rn7LpFNimtEo9IX+lk5s5BzAdeLjdSB5/M8l0JNk0g57kJa&#10;NM1KkbQ1IpNMjpJg8pL4tiAZ2xZlE2eKtYsxxduPMk12GGnKcBxuynEaZip2jDJVOKpMDQ6RptW9&#10;w1u32A9tPWAf1nq2V8iaj+2CV39rH7RScQhaoTgGtihOVk6R78Gl1AHfep4roHEZdaAt0+POw53Z&#10;JjJ5vciYTfReHS4y3OwtUeZgUZmjJMIcazPUnGAbak6xDTFn2QaZC2wDzaW2AeYaG39zi41vR7vN&#10;kI694tN+WrzbPxDvjfdsvNcrtl7rFDvoZeUYvn0rOJvBRM7LeNauYg5wF9GSZW8QSemg99wiMmqb&#10;SPh2Eb+dTjLY4ik+lgDxtkSKlyVaBlrixdOSIh6WGeK+SydulgpxtSyRPpY2cd5pEccdx8Rh+9vi&#10;2Pl3cXrhR3HaRkez9TGHcO1qFdnEczUsMTEH60RKNjIHZnpPvIl4Yy0iKtrDwD30n78TcT1gL/Zd&#10;bmLXNURsu8LEposf4C4uAV1cQrr40evicOui0AeMQBL797PozpPwLQ6Be/ATKD0cwNVJruuZ6+W8&#10;ruPfy8m5sFNkBt4pu0XG7RMZcUAk5KCIzysi/Q/TELxKX3uUvvZYPxjEARMMXAKPcwk7zuXjBD94&#10;J9h0J2pgNZ+RyLGjfOddLklfwUMuCr/0sAffls38NmxlP+JdiFePN49c07tEJuKMOUIN+LrvcRH3&#10;34s4vob/NPwBztiInHUWOcfF+DwX04tcii7FcvhyGbvCIXyVA/Aqi+4qi+oKA1/hS5c/4n/+Cd/3&#10;sGsndcC7knmux/vsS5wHh1gHOJNxxuGMxOn3uojHWfwX8F6Cy3AV3oA/wlt2/AC7irw36PHl/Ca1&#10;+TBB5BO1SDdxdLPZbjHRt6hJNwN1fwCf99DJR+vI14i3Gq8e70y8KeQ55oxIFCX0x+mBz/G61QXv&#10;PeFPcBM+hE+AUssdW5G71OfLISJfqUS+YY3c42L2LXF8t0TkPpvrPsW9fxIu9NCBexW1XXyCM/EU&#10;NSDftHOsAbzDrokEkKPH29T/BuP/BT5+4rJyGz6Du/AFUGZhiuVbeEAsj2iYfg4S+Q+1UbgcKqxT&#10;pR7YcMoO2NuDIh70m/3o91zped3oN334LALiYDKoIR/0UAHV8os0yE/SLI9khTykz3wg6+hR22Eb&#10;HeUu+U72E8YR+Tdd7r/oUr8hyK/lB/kH3/4vXz+FIn2JwYUYnIjBmRi8+CwUYmAipOPMlR/pMx9J&#10;OSMtxFOHo0nuiRHHKlI34dnA2JuZih30q3vkS7rZv8kp+ZwFc0c+Zcq+46/yP24/BX5i6E0Mdk9i&#10;8OSzQPlZRuAcT45TcWaT0yx8c4m7Akc1U99AdktxtFCO5xlrLWO3U6Jt8ld5keXRxTI5xnK5JH/m&#10;1ftE+T7Z3GB0K+/Bu09QpJc9JwUxiK0ijsTghtuXqCNxxuFMwplJTnnkMxtHGeMbWBa1jNzIEmnG&#10;sYLl2crY6xl7s7zDXLwp++S6HJZrcpbtc4Nt9CU8IiJFzsO5p8BtjYE5EPy9eO+MeyDeUHIcRW4J&#10;ONPkA9HgKcShx/Es26OKLVmHpwmPEc8qHG1yUTbheAHzbo6PlzlGTstrRHSK2TrJjB7HcPQJrz7h&#10;/3Mg1tfMvR05u0m3+OFVkcEYfMm4puPJI49iuSClxF/JiqvG8yvPZRrU1nUF4PMkgUACiR2xSEJs&#10;RrZZxCYsS4BAEgiEEIsQQmIVIEBsRuxIGAiWWWwMNgYbG7zbOMR23Lpu7DZJk7T2ZJpJPeM0a+vp&#10;uM1MmyZ2k07bSV3n9agw/fHNe3NHo+/ec8+759xhtDjR8wq8gfl5F/PiJ7CKjvOYlVtwC803MSde&#10;wwi+iqu7jtm8iSY313bY8RP/Rv/XyJ/+96l74d6F4uzj4AHG4l3IQZ8aXRXoMaGnCXe6HT096BnA&#10;iI+iawJX7ULXUXSdRNcG/v91uIK/vkQ8hIuUL+A89Rs4R3sBGxj5deQAIyDc3+wObv8LPOL+ysTP&#10;3Q/gU3w+oriPPxa6ubjOPejNgjtUBdz20MJNugFe866DLUYLXGfYYJN5AK76DMEVn3G47DsNF1lH&#10;4AJrGc75rcOG3yac9b8La/4P4bT/72El8Fs4GUjCiR2O70DSAJ7jUfIUj7VPBHjsuo/8UCwDvhS4&#10;Tw+GO76xcCsgFbaCcuBaiBqucMrhUlgNXAhvhHMRbbAR2Q3rkf1whjsKa9xJOM2dhVXeEqzwzsAy&#10;7yoc5/0Ylni/hGO8z+Eo/znM818SczySmOWRlJkdvvcB+AsPjz8sNR8mY9nZi33+LixxOJfbob6w&#10;FcmHq/xEuBgtgY1YJZyN08JafBWciq+FlV3NxMldHcRywgHieMIQsSQcJxaFh4gF4QJxRHiKmBde&#10;ImaFr1NmhO9QXMKPKdPCr6lTCf+hTiSQtIldJO3gDt/hmv+I/o/SsQztQ38m9tipAFtYhjfj6HAx&#10;IRzW9wjh9N4MYiUpl3IiSU1dSi6nHksxUhdS6mlHUlpp86JO2pzITpsRjdIOi6Zoh0TzHtOpyx5T&#10;qec9JkQ3PA6K3vR0ih57jqV85TmS8oI+nEzSh9wkbfMM4/8EnR9iiXs7F8t69nYrclmMvY2IgDOp&#10;wbCSHksczxBRFzL2e8xnKj1nM0voh8WVdJfY5DUtbvJ6RdzmNSnu8ZrIGvQezxr3dmYd9h7LWvIe&#10;zVpnDItfZQyK7zP6xY8YfZl/ZvZmfs/sySDdMLrTt/kKY/CZBHNQiTHAFugGPi/nAWzgXE7j+EmJ&#10;HyxKo2Belkg9LBV7TktzvaekasaEVMcclxp8nNJa3zFZs++ozOY7LLOzBmVjrAHZNMsuW2AdkK2x&#10;e6TX2F3Sn7Jt+z/wa9//Jbtt/7/YVgnJanWzb5svRbgP2G78qhhzANnE8nauEP3YCi3j+DE5E+by&#10;ueBSCKlT+en08TwZYyxP6Tsi17CH5BV+A3Kjv13eENAntwb0ynsCu+VDgV3yiUCbfD6oXb4aZJVf&#10;DmrJvRNkyX0/uDHnaVBDzj8D67PJAMS/XrbNU2y9HhVgLmKr8XopxgBL/ZkS9KvRj+NzBXQ4pA6D&#10;yaJ4ilMt8hwplDAHCuTsPlVhQK+qNKhbWRXcqTSHdCgtoW1KG8eq7Oe0KJ0ci3KG06hcDqtXXAir&#10;VdwOM+U/CDPm/yGsOv8fodV5ZAgSXC0ng9w8kQF8oMG2DNvQG8h5bANXsQVbxLnMYVwOldBgQhsC&#10;Tl0sMVya5NGvFTN6NTnszmJlYHuRJsRaVB7WrDaGN6kbIhrV1sh6dS+3Vj3KNakPcY2FS1xD4Tmu&#10;vvAWt6LgPW656gm3TPX3iDIVGVamJDlIqJsvcO/fR+e9Kmx/kXU9wIlKvG/hXFwYmwl8OioCYLhS&#10;AP2Ve6m9FRletnIpy6rLD2wuVYc2aEsj6kr0XFOJmW8saY4yaLoEes2QoFIzJSjXLAh0mrMCbfEN&#10;gab4najiot9FFRV9xytWk5FIeHHhNp9gvB+g964R225kDVmsxvsWzmcS5+LA51A1C+xGHvQYhRSb&#10;MY1uNUh8mqrk/nWVqhBThSbCUF7OrywzRpeXNcbodB2xWl1/rEZ3MLZYdyRGrVuLKdBtRatK3xYo&#10;Sj8XKLTf8hVakqsoISOVGjLCzWPch/fQ+yMzwCVkFTlqwj2owT4bx4fwva+WAd114dBRH0+01qV4&#10;NNVmMerMOeyaGkVwlbEovNyg42mrqqKLq+pi1XprXIH+QJxK74xV6udi8vWno/P01wW5+reicvSf&#10;8bMr/8bLriC52eVIGRnp5jcY61/UAtysx+8BOYHMIpN12GcjBxoAOps8oc0SAi3NMdDYnEittWTS&#10;jU1SX31DXoCuvjBUU6uNVJsro1Rmc3S+qSUmz9QbIzc5onPMs4Js8ym+zHydJzW9GSkxfRqxr+Z5&#10;RFb1DxFZBvL//NqA+YhXkS1se88ii/juQpz43ofYWgBarQQ0tvlDXTsfTO27ier2NI/KNgmj1JrL&#10;Lm5RBRU0azgKS0Wk3FLDy7E082WWbp7UMsbdb5mJkFhWw/dZNjlZlp+HZjZ9HJLR8Dwkvf6H0LQ6&#10;kpNWu81DjP29VswF5BRyBJlCRqy4/naAFhveN7oAarqZYOgJB31vHJT1JFO1PWJ6UbeMqerKZ+d1&#10;FgVm28pCpDYjR2Jr4mTZukLFtpGQTNvh4AzbSmC67VpAWsfP/FM7fusnanvmn9z6MiCphQxMaiaD&#10;3LyLa77TAXARWUZmkIPIALrbugEa8cpotOO9b4AG2sEg0AxGQdHgbkI1mEbLH5DQcwZymdL+Ata+&#10;/lK/TLvBP8Pe6J9m7/RLtQ+zRXYXK8V+0jfZftUnyX6fmdj3EWNv7zPm7u6XvsIukpXQSbLdvNWG&#10;uYCudWQRmUbGejAP0N2CbvMg3rlGAIrxeqJ0MiHPGQa547EgG08kJM4Mqtgp80x3KrxSHRrvFIee&#10;keSoYyQ6Orz3Oga99jim6bsdJ+jCscueCWNveMSPPabFjXzjETv0kh4zSHpHD5AMN/fQt9mH+4DM&#10;I5PoHUK6BgCa8DpicABox9E/CSCZpkCGyw/SXJEgcsVDsiuZSHSJKXtcOVShq5D2X67LPC7qOo3j&#10;nzkYYJQb1gQFhwwBXQUUxnTUsag07dDyykwlJTLEWzMUkVvAAfGAURQR8sgL09rSMrOsrTTbdm3d&#10;ytwytcuiQ9d1s+k9SK967R9vXsz1/TzP831+3+/z6VEyyhxXMtF8S0mmqXvJPFNsyXKjrbjaGFPc&#10;aIguet7Qpeg9Q5eCrw1R+T+bIpd5zJF5Hh8vB7CjW2A1lMJSmEfeWeQ9Ce1RBdKwYmlwmdSvAu/p&#10;Mql7VbBiq6Jkq7pFMdW9FV1tV9dqp6Kq71Zk9RjdVD1FnapmKqIqV2FVFQpxbVSQa58CVr6tgIqL&#10;Ciy/psAVHkNg2Q12L+V5ABf5FsJi/s9ZRg3QHlcijSyXhmLN7NV4v9XSzWulzrVGhbgDFOTurAD3&#10;zero7qUO7jT5u53yc4+QxT1OZvd0Gd0UtK4Q+FEtxnYdJnItZnHNdyT9P/C0sZWvrEOvHPJhfhE1&#10;KKUPyHmUS7oTizqAJZLqpLgNUhQ2MXSz5LuFobOJIayJIaiJIaQ5ERiEmocAB18zB1wzzdZMUZtY&#10;bEuD1Iipbfg7gwHT86YrcL2NhhVSDXUuhVxyziHnDHIeu4Y+RHdIvdSXn8dvkaKxqOHbJOsOBuGd&#10;DOC7iGM3Q/CeCGD42xsPfYHho4ULr4VDtiUb2NS9JLOXH+5+nd+dY1D6Ca63sb6KO5p8C9BdQK2z&#10;aqkB+d6PbnqT1B/NPz8jxe6WOrVIHZ/FEB1A/zn4C7wAL1qAofxQpPRSdw49BtPDDGOvMIwc4QA6&#10;QuMfocBH1vMeC7zyLp9f4Hs/tVG7jn1Adykfz0b3UXTHsXUjdlEDNFPQi6OEndEKPIj+y2gehlfg&#10;VXgNSA0jIv3VX3o7XDrBkHySvfkbw8kpBpHTxHGah+40Rf9nIxD8ByfhXBs16BZT58Xkm43u5H2c&#10;R+SYztdS0YxHMwq9gKPoH/PqwNvwDhwHUsIAClPE2vChgQGVPvmss3Q+TvqCHvmGy/lb4vhuvtRK&#10;b7QSR+t+eL2NKupcsJde5K3p5Dv2RekudO20cAJf6fIm+aNpPNGudQpOt/MhnIGz8Bmchy/hErRi&#10;XH4MxTzSr9cYGH9hUPUQh4dnxUPzedywtQ2PAvGbVjyvH57Xj9c3QRz0g6EwEsbBFP2iLNzibP0X&#10;r3tVufoP/u6KinVZ5bjZKv2Ix/tB9foev/sdru8SzfI1hfuSIL/k0y9Y5TfOw+dwrs1vWonBlxjM&#10;7TGEw82QBIPQHY7uA2hOQmc662erFa/7LV73El73GxWgU6qvVIlODevX6YIaWH+7PsWVnqVhzlC0&#10;M0T1MSt+CB/AKfhHOx5ZiMHQ5nuJg9chuq5ocu1Fjreim47ufWhNQCNDF/G65/G65/C6n+F1/608&#10;dAr1icrQcKGxFsV6NJ6mRfayfS/rJH/f5dfv6BpV8dC+N3izHbSJQe0xSD/Lim4kUceh2w9NJ3oj&#10;0BqDxiQ0pqHxBBpzyGGh3mdP3mNPTrInx1VBu65Cp461G3VMO3WU/XgV9cNEfJBdO4ji/4Ou6Td9&#10;L9/Lh7qGU0sb9euN3kC07iST+8hlPKtN0VvKJI9sHsm5VHoRGkt0RMvRKSXrlTpELV7URo6PbRwj&#10;B/Qs0bToI6rSqj3s7h6Udv+B9hq06V+Gi/CJAsgzitwSyCsVPSdad6PzABoT0chAIwuNHD1Pbxyg&#10;N/azJ8+qCK1ytGpYe72eUTNd0aKtHCZPs2IzndPELm9BzUtjO7/VoLX90foY3peFXCPQjSW3PtRr&#10;IHp3oHWv9mksGpPQmEbnz6Das7SD3thOb2yjFk9TiyaekUb2YzNKm/jmRr2kDVRyPQp1ZFqLqpd1&#10;7Xj1f4ALfjzuVo4cH3xf2zHYEe1IatkD3X6sNIS8hqMzCp0J5DRFWwyZajRmq8E0V5tMi7TRnKcN&#10;5mKt91mpOp91qrVs1lrLLq22HFKN70lV+52Xy/+KVlo9qvwDV9H7iqP+DEf9ia7S0ZukgyH4DT8D&#10;tQ3VLlM3bfftrWbrADV2TFdD4D2qDx6jDSEPyx2aobrQLNWG5Wht2AKtCc9VTXiBVkVUqCpijVwR&#10;DaqM2KnyiENaEXFSpX+6qOJOV1XUyaNCKGjnB669c2if6sGxn8AVdAvXHEfbTmLaEeKn5rBINXSK&#10;14bOqaqLGqJ1XYZrTddRqoker+roR1QVM02umCdU2W2OKro9qRW2fJXZylRqW6ViW70KbTtUYHtB&#10;+bbjyrN9blhiu2LItXmMT3X7nUvkfYYr93gKVx60JDHb9eLKJ6bN3Yyqj4lQbWx3re6epOq4gXL1&#10;uEMV8fcYyuMfNJQlPGQoTZhqKE58zFCUmGMoTFxgWN5ziTG/Z7Exr6fLuLSn25jbc6txceJzxkWJ&#10;bxkXJH5qmpdw2Tw3wWOeE/87X8Ry1XCcH7uV6xie4aprTGW24r06YlmbEKzqXjGq7N3LUNbHbizp&#10;4zQVJQ0zFSTdb85PHmteljzJvDT5UfOS5Bk+uSlzfBanLPZZlFLgszClwmd+Sq1lbkqTZXbyfktO&#10;8huW7OSzvjOSfvR9vI/HN8tL7xt87r1iB3C1M/60eEcgxo96B7MVsawiFleKVSv6Rak4Ld5QkNbX&#10;tCzN4bMkLd2Sax/pu9g+2m+RfYLfQvtkv/n2TP959pn+c+wL/WfZ8/xn2sus2fY11hn2RmuWvcWa&#10;mfZah2lpH3fISP2+w9RUT4ep/TzWKV76eqxnyffEUMaPdHoAGqCW16uIpZIxpGyARUUDOyl/UHfD&#10;kkF9zE86+vsudDj95zmGWec47u0w2zGmY45jYkC2IyPgCceMgMcdcwMfc+QGTncUB05zrArMcGwK&#10;mjxwd9CkgUeCJg74V9BDA1qDJtzqCZzQv40ALx+R71t3MhINk7ZBPazmdeXtzHfEUug0atlt4cq9&#10;3aZFt/cyzbst1XfWbYOsM4emB8wYOiIoa+io4Ezn+JDpzskhjzozQ6c6Z4VOdj4Z+oizIOxhpyvs&#10;IeeGsPFDdoaNHXI47MHBH4Q9MPjb0NGDfgkZ7fB4CfZymnzfYPTbP/LGKFoHVYxgKxg7CoklD566&#10;K1gLh0dr7vBfuS4TqCjPKwy/wyaCqMAMA4ygiRtqUBFFNEREGNZhGdYRAgMIDqIIrowoshgXMMYF&#10;rTFVs5hNbXOyqNHYNM3WJM2iprZNmuQkTdIsmqTtSWvqlulDSE5bD+c5/3Dmn/+99373+/77TvBa&#10;mjnNrzFjdoArPWVonTUjuMaaF+q0Fhsr0ypMFWkLwsrTFpsdaavMpWkd5uK0rebCtH3mgtRHzXmp&#10;p822eefNtpSvw2wp1422uZ5QW/IA58n3xXzGTbgP9sCdecxWxNJBLGuIb5UtUMvyLGrKG29YlDfV&#10;tz43MaAmZ87QqmxrSEV2jsmRZTeXZjoiijOdkYWZDZEFmcst+ZntltzMnsicjL2RWRkPR2ZknIq0&#10;pr8dYU3/KtxqvWa2pnnCwGRN9ZjOUvvnChl14QDsgi3QVUD+xLKSa4vdX0uKwtVQNMZQXzTZp6Yw&#10;wb/SnhQ0v2BecEl+pqkwLy+8ILfEkmu7fUSOrT4qy9YclWlri0q3bR6RZtszItX2kCUl5+nI5Jyz&#10;EcnZFyLmZF0NT87ymJMzPWH9vJFLP5ZwJsA9cBdshPZiaTWxNPO5sdRHCx1GLXDcpGrHJK/bHfF+&#10;jrLZgcUlc4cVFKcbc4ts4dmFhZYMe3mU1V4bnWpvik6xu6Pm2jeOSLb3WW6zH4pMsp+ImG0/Y55V&#10;8KU5Mf+qOTHPY07MHeA1dJ52SA/BXmzJVq7d0AYtZeiXS3XYhOrK4aqsilJ5VYyhrDLOp6gy0T+/&#10;Yk5QTnlaSMb87LA0R0FEisNhSXbUWG4rW2xJcrRG3uq4I2K2Y1d4ouNQ2Myy46aEsreM00u/NMYX&#10;XzHFF3lM0woHeLmUfkTjfsbNPtgC62E1NFai75SqaqTy2gCVLYhQcd0Y2etivXIXzPDLrr01IL0m&#10;Zei86syQZGeeKclZap7tdJoTnY1hM52rTQnODcYZzp2h050PBMdXHR8+rerNYVMrvxg2peJK8OT5&#10;npBYhye0n+fRegydA7Ad7oC11dJydOsXoF+P33BJRQ2+yl9kVG7jSGU3TjBkNMZ5py5KHDS3ITkg&#10;yWUNmuXKHT7TVRI8w1UVPN3VMDzetXLYNFf30KmuHUFTFt4/ZPLCY4Gx9W8E3FL3ecDE2stDJtR4&#10;hsY4PcP6eRatw2jtg63QCa11eD60a7GL5Y3oY9dysErpLUOU2hKhlGVjlLws1pDUMt0nsSXJb0Zz&#10;qn98c3ZAXHNh4JTm2wMnN7sCYptXDL6ludN/UvP2QROW3usXs/RJv/FNr/uOW/KZ75jGy4NGN3gG&#10;3+zyBPRzkhwfhN2wGdphBdqNaFc14TfQzsMiWbEnSa2+SnSHKMEdpRnu8ZrmnmKY6p7pNdmd7HOL&#10;O8N3orvAN8Y933e8u85nnLvFZ0zreu/Rrdu8b2o94DVq9eOG6FWvGqJX/tUQteLf3iOWeXwsLR6/&#10;fp5YLB0kz+1cN8AaPregXY92Odr2VVKmG9+3Ft/VjvfsHKyJnSbFdI7UuK4Yje2K0+iuWbqpa55h&#10;VFeOIbqrxBDVVW2wdC1RZGebwjt7FNZxj4wdv1TI+pcV0v6xQtdeUmibxxC6xuMVAkdaWAfYCh2w&#10;ChajXU3epWjnrJPmrZcSu6TJ2Naxm/FePf4K7zXK3BstU+94GXunKrR3loJ7UzW8N1dBvfMV2Fuv&#10;wb0rNKhng3x7dstny8Py2vSsvDa+A1/Le8NV+XR7fuDQavYDuW6CdbCc/xeiXUHeBR2swQbp1k1S&#10;HHZ1/J1S9F2ScacU0Ocvn92h8uqLkqEPX9k3BXj59/HS6+Ng62NT9VHYPh60ix/uPCjtOEbBz3II&#10;fSFtY4Ledh2+135uuQu62yQ31yXUu7pTKiHnbGxhMhY1frs0cZc0arcUtlcaglX0+jlD4H4G0P1G&#10;NhWD2AHiOEgcBxkEDuItDxZBLSzjOxI58DPuPcpByLS67xNeTMSw93tgrqXGPWh2wIpuyUXO5eSc&#10;T76p6CbuoQfQvHm/FE4qQfdhig6h/xBgWfUIw/AjeNtH+4e/0QxBsQOD0BHiOMphe5RNdqSV70jm&#10;8P3cd4r73+G33/CMK3BNO1nfzdCGbhMlq9lBDcg36272wQHWAM1xD0qRj0jDD0u+pMKQzUsOnoAn&#10;4SlvGCIdC2MYHsnBy2B0MkE6xbo8w2F/mo12msZ6hkU8dYTvf8t91OL4t3BJ28m3m1qv6pMaqHMF&#10;Nc5HN5U8E9CchN7Ix6XQpyT/4+idBFJh8GcAhWfh1/AbeAFj8NIw6ZUIhhKG49cZUN/ixXyGw/gc&#10;G+4chT5HcmdJ4CxxnPkAPlYvuu33sB/vlRaQbxm6OY9Jc8gv7oQ0Bj3zaWnwTzovwksaMCGvwKvw&#10;OrwJtBtGV3qH9XmfPvloFEM7PfI5w9AFXj4XlkoXWeyLLOxF4rjIAy++rE0PcCZQ5ybyrUG3CN00&#10;dKeT31huCUczgJAxXv/VOfeDGRvQ+0O/JrwHH8InPxrGiwbMW5D07QjpO4bjq3Ol69TDQxyejUDy&#10;HhrKcwSfNRjPOwi/581nPzDBaIiD2yALinVdVbqK172M1/0Or3sJj/kvteuf6ta32oRX26p/aKf+&#10;hpv7WvfiLB/VBVzoFxTuc/0Zl/d3fcqTPoIP4H14D979wev54XkNhgHf6wMhMApiYZauKB3NArTK&#10;0anlSYv0DR7zK61Epw2d9ehsQGcLOtsow279BXf5IW7wAxr3PRrmXYr2J+58m0zO8NQbQdvrJ987&#10;QBD5WvCAMWgmkFcKedn0pUr0GV73U9WjsRiNZWisRmMtGp0sx0aWpVfntQOtu1my+/QWDvUNmvg1&#10;/Y4W+lQv8NQXULiRG2P4ToOoaRhRjyavOH2sJPQy0CrQH/G6v8frnpOL+Jtoj+W0YysK62jNLlp0&#10;E626jerv1vPar+c4QH7Fepwkgqep/gmyOo7KjfyvPicXNfYm4mA0R6I5iZxmks88dHLQKOZpFcRe&#10;yxZpYEs2UekVOk1vPENvnKQ3TqhHx6jFk9TicT2gx/j7BXcdJfojrN5hXaNTPP/HTzFcggvwEZxX&#10;IDlGkNtY9OL+w3OZB7V1XXH4PG0gCQlJIEBesEHULGKTAMkggQQCIRaxSazCMkhAhGRWGQwIzGIM&#10;xdjxCsULtuN4xvY0jl0nk6aTTpo0rlu3k0mm03bapk7bdMl00mQybdO0SZvXn42nf3w8JJj7nXPf&#10;vfeci3xMyMeGY6EOjhY49sHhg6MfhkEcWQfhmIRjFo6jGPc4ZmANK+IyPY9vn0N0V/FWLiO7TZg2&#10;Yb30lItbMTzxfwQePd12P8LafBNr8zXMxSuYi5ewLu6SBa4qjNgIRxsc++HohSOAbIfgGYMnjB0x&#10;D8cKxj9NF2DYwH9+A1Gv0QO8offp7JPd81/MFPt/voTz48f544h7h791/Dw++r5NIhzFCfCmwJuL&#10;kYzwlcNTi3xc8HTA0AVPH53Hft3AGl3HO1nDPjmHdXGGTmL88/h5HSvkHnbufazYX2P3fELLzBe0&#10;hFV49Ck4selPUsx/PPxKHMMoP9/C0X+by2BeZShNO5FjBm0yBXSBa6YNvp3WBfV0LqKFzkZ20ulI&#10;L50S+umkcJBOiMbouGiaVsWLtCI+QcviDVoSX6dF8T1aiLpP81G/oVnpp3RY+hXNSFmafsrH8D3C&#10;UfbjZJQVcAcl5+Z2oucRz3NRAtoUxtF5SQqtyXLojKKITsVY6YSyho4rm+hYXDutxO+n5fheWkoI&#10;0tGEUTqimqQF1QLNqVZpVrVOM6prFFbdpSnVWzSheo/Gt31KY9tYOghCKpZ5zIcJRL9IQ7nRoPSB&#10;m+m486EVuIh4NhDLepyMTm/bRSd2aOhYop6Wd5np6O5KWkyqp4WkZppPdtNsspcOq/00ox6isPoQ&#10;TalnaSLl63Qo5SyNqa9SSP0ijajfoCH1L5kB9SfMgeSvOMFklhNMYjkB8AFc72gxByhxL+Qhdzwv&#10;ZKPHRTynUtHfJItoJWUbLe1JpYU0Hc2lG5nD6eXMdEYNE85oYiYz2jgTGg9nXNPLGdMc4IQ0Ic5o&#10;5jRnOHOJM5h5mntAs8kNaF7g+jWvc/syfs7tzfgrz5f+H543neV707Z4hFL/0IByjjbsBriE9uNc&#10;AdyI5RhK3rKGT0ey4mg2R03TudnMZK6BcyjXzB3TVvJC2jreiNbFH9Z28Ad13fwBnZ8f1A3zA7pJ&#10;gV93RNCne1bQo7so8GpvCbq0r0V4cn8a0Zn7UYQ750vARnRkb/EruO6bsA6Lia6VYP7xPGlEb4VY&#10;FtGGzOcxNJOvoCn9LhrXZ3BG9Xm8Yb2JP6i3RhwwVEcEDA2RfkNr5DOGfcJeQ6/QZxgQeg3jwi7D&#10;nMhjWBV1GjZEHfobojb9q6KWgnfFzQV/EbvyvxA581iRU7fFz5D7Gyirt1Hir5RhDvBcxeejiGUO&#10;sUzj7xNFEjpo2kHDxanMgCmX12/aG/GMySLsNdlEPqND3G10Ru03dkg8xm5JpzEg6TCGJG3GGWmL&#10;cUXqMq5Lm4zXpQ1Fr0jrCt+WOgo/lDr2/lviMLASh/4JUe8i9++i5bqF9u+iDWsAz2V8nkcs04jl&#10;kBm9tkVIQ2UqClpTGH9ZNq+nrCCiu9Qk8lisUZ2WKmmHpSG6zdIqazF75C5zn9xpHpY3mqcU9eYl&#10;hcN8VlFjvqaoKnlZUVn8E7mt+M9ym+lfMpuRjbYVbfE2Wq1XK9Fi2vEeqtBqg0X8PoN4JhDLKBiw&#10;Cai/Ukl99iTy2TXc/ZV5gk5bkaitwiJpqbDJnOUORWO5M6a+3B3rsPqUNdYBZbV1Qmm3Lipt1tOx&#10;5darsWVl92ItZQ9jzKV/jDFbPleYLazcbGbllhJW/hC+l2twHtQSrYFjYB5MVaPPRmwDiMlfw6Ge&#10;WgV1O3aRx5HG6XBo+a21BqGzpkTSUF0uc1RVx9TYG5R2e1uczd4VX24PxFvtY/Gl9vk4s/2kssR+&#10;RWmqvBtbVPnDmELbH2IKKz5XFJazikLrFg/gu1uHtVCPqwhYBofBOL4bxN/8ePpwZfE0SsjdtJ3a&#10;nXuY5qZsXlNTQURdo1Fc01Aaba+vVFTU1SnLHM1xFocnvsThjy92hOKMjjllkePZ2L2OyzEGxx1F&#10;geOBPL/2A3lezT/leVWs4gl2VvF9jH+7EXuyCfsRHAFTYBT043svrgj70J63twqpuS2enG3J1NCm&#10;4Tha8/hVrYVCW4s5qqy5QmZ21SpMLldskatTWejqizW4RmP0rllFgeuEPM+1KdM570i1zh9Icpt+&#10;L8lu/Cw6q56VZdU9Qf46HLfABjyrYA5t5yEwCLxohTvb0Wu7iZo6eVS/L4ZqPYlU7UljKj25XOs+&#10;g8DSWSw0ua0ALSDS31GF7upog7tJVuB2y/LdvTKdeyRa6z4szXUfj8pxXxJnd7woyuy4L9S0/06Y&#10;3vqZOK2FjUpzsZJUFyv9DjzX27AnwTJ8MyDUQRQAnk6itv1Ejd3o93Ftq+yJovIeFZX1qMnck8mY&#10;evJ4hb4igd5XGpnvtYt03gZxrrddnOPrEWX5hkSZ3mmhxrsameG9GJHmvS1I7X6Lv6frt/wUzz8i&#10;1J2sMNnNih7zEnK8AtcpcARM4qo65MG9F2433C4fkaOPqAJXpZKAgIqCMbQ3mEj6YCrlB3MYbVDP&#10;zQmW8LICFXxNoE6QEWwVpAW7+anBAf7XAlO8lMAKNzlwnpvU/03Obv+bTKL/fWZn39+5O3pY/g4f&#10;K9juZQW3u1AfwHEwC+cYCCJnL9ytcNf3E9mDRGZcC/TDRLmjYsoKxZMmtJsyQumUFtLSnlAhkxIq&#10;ZdShak5SyMXZHfIwiaEAszM0wWwfXSLV6DrFj9ykuOHvUezQe6Qc+BspD7BMbJDlxAZY7g1cSdfA&#10;Mgj3Eo0AP9we5O3E9awG7rIRosKD8I8TpU5yaHdYQonhBNoRTqLt4QxShXWUMG2k+HA5KcN1FBtu&#10;JwUGk4VDJAkvkHjqDAn/x3aZRkV9XnH4NwszLKJgjFGcWGXRIKgMyqhABLGKxgVXIoqgiATBDUEE&#10;lE0GwcjiFhWjCUZso437Uo2tNjbG5BBtNtPGmlqbuKTtSXKiMXE5mT6jnMQP/fA7s/3nfe69773v&#10;e29xi6xFJ2RZ9rGshf+RZ8F9eeW7HqoZP9eilWgZWpgjZeJ3Cuwk2COWSrFFUmSJFFoq9ahg9qsy&#10;qn21r3yqu8jb2VOezj6yOiNlccbK7EyUyTlJBicb6sQJ53I2eQ2A7Rw8DHLlDGtl10i82+gBh7FL&#10;TYs4l+CVoQKUw+f0JeQB7NHF5MAKKapcCmNcDWRE61IjdXhR8qij8atnvq2nAanvSWGHPrpsG7ho&#10;GjjYGiiyBja0IZ/fnWz2JgpvDzCGx9p/EXhsWHUP/aQNxLiaxwib8ng/l3inwB6Pz8MrpUFw+9ZK&#10;QbgS0CD5rZWs62kAX0KbrMgPYcdm5tst2LGFJmSL+wLm8G2iyJoIbhOx2MKfNzPcbmKY3ciAuuEb&#10;DkW62fUu1RPjlTCLUC6PpuPz5CryEH9j4UY0Sr1gdoPZkTHVuhX2NvQKehU1WxAN6Q4a0tdoBHfS&#10;lLVgRwuX3S4O2V0U2C42dReLtmzh9/0818rzN/gfE03zfa1mf8vh5uNzFj6nrKYWMXkY3CjCFwqz&#10;O1v5RLPkiRs0uTQ7aDf6HXoD7XXLU9rnz8EfIB0KpjGM4CIiHkc5+I9RbEeW8V0d2snvf6BhuYTo&#10;6A98r5pVnM3EegE+zyLOU/A3sUmKxs9+MAPhPcU2+rhZuEDDzxroCDqGjiPCy6BFE2CUTvnQkNAQ&#10;nyFHzvaVzpEf73EhtFJwrQS6dR0DDAu+wxRx9jK6qZXEeukG6pE4zyDGSTuoRbhRMEMPSE8flvxh&#10;mR8y0Cl0Gv0JnUGkGOOLezCiOUfn3YOSiUaZ/blEw+5uFq/SqH3JBXSN3LhO4G8Q4OvYcZ1Fr7+j&#10;MmKdx75mEuNpfD0WbtxRyY5vPWF2gufhZp1t47S2yc26gP6CPkIXEeFllJJIe113D6/sz7fkyS0a&#10;9R9pyu5hx30K/z5F9oCAP2hBbzBpWZg3jXo093qgjqgH6oti0Eg0kelsOjNZhu4yY97RYt1mtrul&#10;Eia3cn0rJ9PTaua1Bv2XKevfJO1N5qsbbN41AvclE+wVfr3ESn9DnyH3+4vow8dm3l/UHtlg9tE9&#10;DYKZoB+Y724x636jNBhZMObDWAJjGYwVMCpwvVpXmeiuME3+g8nv70xnn5G0fyVhPiJo53m6lRVb&#10;Wd2t99te3/0/NvzEnPkjc+Z36gUzEuuf1VcaBWsijOmsP1uXlY0fC/ApX58yY15UqT7WSnyqYWvq&#10;4W0kNbbrHAX0tg7rLRLmNP88RfROQXHrj4/pcRs4tfDXAz87weyhf7IflzUEf4bDGQtjKimQiv1z&#10;sH8eKbKQlMyHUQSjjLWrSNvVOsm0e4J597heo3T2UUKnKKVPKKmvdQCSW/vbXg88sqHNf+E36SsD&#10;3PYwbfB6wxsA71l4IymFJBjPs/5M/R47jmLHEew4jB2HVAyjjLWdUNdwZGxkJ7ZzjOzW6zz9G1ba&#10;RaK2sLs7IT4uN/9BG/+LtvQ+Ly+YnWEGwuyLP4NhDYMxGsZE1p/G+mmsnsn684j4IhgFMEpgVOB9&#10;DdnQyDHaxHHaQoYe1FZ2pUmfkym3kEubH5Pbhu8e+v+oxN59WP5GfPWDa4PZG14kvFg4v2bFsTAm&#10;q1kpMNLxNBNGjl7Gjq3UShM5upk92UQsNnKpbODJdVjdyH404GE9GVZHha2B/CJaje7AvNnmv/uo&#10;Odl2BO6TJ9wn8a0nzHB4DlhxcBLxYzyMqRBmwJil9dTKOmplLbXSSG7UE4s61cJYD2M7UdlD1bzJ&#10;Ln2AdTdVSaVVwC5v09fuY6UdRxzX30mu4gMctbutj66FHfJlhQC4vfAtAr+iYSXAeQ7OBDjP408q&#10;nAzVGrJVY1ikamOhnKZSVZlWqdK0VuWmbSoz7dYK0wmVmC6o2OOallnuqNDi+lk34X/CNfMWx+qh&#10;blxHvG/uzNzH9dNkNWuzoaPWm3uowRKmOs8orfYeqhqfkVrVbpycvpNV1T5Fle3TVdEhS+V+81Xq&#10;V6AV/itU4l+tYv9GLfN/WUv9dyvf/03l+X+oxR2/0sKOd7Wgo+tnXe3K0RvE1RMi7UHNvN9CK7Dh&#10;aforjtlGP2+t8e+qmk695OwcocqnolXeJUFlXUdrRcAELQ9IVnFAqoq6Zaiw2zwtteUp31asJbaV&#10;Wmyr10Jbk+bbfqtc23HN63ZBL9huaK7truZ2cxky23QZ5lmulUPhXO9cc01htBW0InUc8bWBtDs2&#10;s6psT6q8e0+V9ghXSU+HigKHqjBopAqCxio/aLLyglO0ODhdi4KztCBkoXJDCpUTUmHIDlljyArZ&#10;bMgM2WXICD5mmBX8viEt+JphZtAPxtQglzE10GVy61OYp7nq99KGvYo22uH3p8XCnpXYVoEtpSF+&#10;Ku7dXYWhocoPjTTk9Yk2LOqTYFgQNtqYG5ZkzAmbaswOTzW+ED7HODc815QZXmDKCC81zQqvNaWF&#10;v2RKDdtpmh52xDQt7D1zcp8vzFP73DFPDXV5THnmkT6AeyJKen0QPT5qRDV8rqQVKsW2kn7Mnn19&#10;lN8/QIsiQjQ/op8xxz7IlG0fas6yjzBn2sd6ZNgnecy2p3ik22d5pEVmW1Ij8yzTI5dbpkWusiTb&#10;11um2HdYJ9kPWidEnLMm9b9qHd//e+u4fi7ruL4o3GVthXl0CPvA1boJ1aGqaPh8X+Sgzx3I3T7Q&#10;qgVRnZXjCFTWoDDjHMcA82xHjEe6I8E60zHKOsOR5JnimOo1zZHqlezI9JriWOg12VHkNdFR5Z3k&#10;WOs9zvGK95io/d6jo972Thx4xTtxwG3vxEiXd6Ld5eXWOZgHaXWaaf82oFpUQQtWQttRgC2LsS83&#10;2qzsmCeUGfsrzY59xpgWazfPiB1smRYz1DM5ZoT3lJgxPpNiJrWbGJPSLil6tu+46FzfMTFLfUdH&#10;V/qOim7wHRm9zXf4kL2+CUPO+MYP/rxd/KBbyNUu3oGiXD5/hrkvXtqeQB2galSKCvluMbbkoiye&#10;yYjvoPQEm1ITehlSEvqZk4dFWSbHx3hNiE/wGR83yndsXFL75+KSO4yKS/MbGfc/tss8qukzC8M3&#10;AcMSEkipO1JFDoIsKqAQZFEIYFhDUIIKQVniBnElKiqoKGBl3KBatyK1U62D2M45HWtbd+2mtcuo&#10;ra3asTNntNPOVGecjmht5hFpj50zf7yBhHCfe7/vft/vvjN9DEkLfJKTar3HJa33Tkzc4Z2Q2KEd&#10;m3hSq0+4qtHH/1OjH+vU6OOcmjh0HN4BA72Qig1Aq9PwnPxcwGeV/M2WIjKd98VpapmS3k8s6UNl&#10;YnqoS156pConTe+RmZqknmBI1aYasnxSDPm68YYiXZKhQpdgmKeLNyz3iTM86xNr2O4dk3JAOzrl&#10;uCY6+QtN1Pg7mqhxTm1UEkp0at8i/r50Rv8J2A+sSR1yIDvvZ5DPNH5OzcB7ZrrJxKzekpc9WHKz&#10;Q5RZWSNdJ2SNcUvNTPBMzkjRJGVkeCcY83RjjZN1emOZLsZo9xljXOYdbWzSRhmf10QaX/EaaTym&#10;HjHhimdE+m2v8FSnJtyAUpzaw/D2wmjBkjRkYb3QQjQHlaKpWIQCxvO8PBfJMesk0+wnRnOQIs0c&#10;7pJiju41Li/OPd40Xq03TdDEmHK1o02F3tGmUm2kqUozylTjNdLUqI4wbfMMz93vEZZ71H14zhW3&#10;kOzbHsGZP6mHZTi9hhmdXr+H05ZNL8Cqh7UUzWUUn4GK80Qm5YuYsG2ZBcz8Fi8xFPaT5MIASSoc&#10;rogvHOWiL4xVjbEkuUdb0jwjC3I8R1oK1BGWaZ7hlkqPMMsS91BLg1tIwVZVcMG+XkGT3u4VOOlz&#10;16H536sC8n5yDzA5PYbkOj07Ye2E1czIuxJeNZqDyibid+CaC+FPETEUMW9bVTLW6iv6kkESUxIk&#10;o0siFJHW0S4jrfGuEdYUVZg1UzXcOlEVYrWqhlln9wqyLnYNtK51HWptdRlS/LJycNFbSv+iywr/&#10;Kf9w8St86OpncaoGFjjd9sPaSp1NaDnM+RbWAJXAnjQV31lM/di1JKxSTLlIZIWXjLD1lQjbEAmz&#10;hchw2yhFsC1WEWQbpwy0GZVDbWblEFuRcrBthsLftkjhV1GvGFixRfqXvyR9y45I79KL0mf636VP&#10;yY+K3lan8ulip8teWFuwpvXUugRVwS2n5qmwzbCNpXge2PoZeA4sSkilqwRW+UiAfYAMtgfIM/ZQ&#10;GWSPEj/7WBlgN0h/e470tRdKb3uZ+FbNF11VnWirNopX5R5Rz3ldPGZfEM+Zt0Rtu4+c4lXhVOyG&#10;1YzqrPQimgV3+jTOAewc7Jlhpkj8bJGoKpHQeXi/BSL9q1XytEMnvo6BonMMFW9HqGgc0eLlSBBP&#10;R7q4O8zi5rBKL8ccUVbXsMGY2EU7AXSy0O9y8dyg6Zje7A8p2ilbYTWimjI+RjZUDDufuo1YokQ7&#10;vm++SPgikUCHyMClIk8tF3Gv9RBlnS/JM3jU4XHreMjVcbnXcrnVcshq2dBaFrB2IZdePcJXLd8P&#10;CJO4FDO25LbI4i4uAqdsgrUaOVAlNZciC+zsuSIp1BwLdwTcIOyqX62I7yoRD0JKgyvJMwA14m8b&#10;GTaayKOJAWAdeTRxuTVx0NaxqesI1kTSjRjbhhdF1mAi6y8DZYpe9YCDwFzJGq+oZJnQLH4vhm0m&#10;9fTF7AHcUXCHYQ8HrcF7Nop4PoshaSaHjY9EHpvIYxN5bGY9tjCMtJBHCw+8Fi7aVg5bK83cSsCW&#10;Bv6Oud2Mod14XmTDNzTBPZH1TllDrTVoHiqvZg2W4HtJexz1RsMNaRLxh9kbpudmEWUr7K3oebQd&#10;7VByuD1Fdj3FQ4dB8AUGnzby2BOLuIDb2ZN2mrmdoHsI0LaP77Afu9mPXXf43weyCuYSNIfWsVKz&#10;mZpTqTcWbvgmehBmn20iakpQ7ILZ1j3scrmil+Tx8Psy2scgvF/LQMwA+DuGwYPk0clDt5NL+BBN&#10;f4imOrSW9wTpZHI/+DG6KdJxV+rgLlgpUkHNhbRv1gbughbuAeoM4usD94ho4bk84tBSmA3+Fx1C&#10;LCsGSzBajw3BH9Ab5PImA/FRBuTjwQzL7Mtp8jjLgTvNBp8CcJLETx4VOYGjOHFLaljrqvU8m6g5&#10;n9ZN4wjp4YbxtcEH6AF4bq/2cLoZ6EiPETnabYiIh06js4ijh+EV+Yj9+bSfyGWGwS/J4zoPhRsc&#10;uhss+NfsyVfsyTWCXP1Yqql5FmtdtFskl3qTX+EscoyDYfodZg34muJYD+dMjxF6p8eQvY/OoQvo&#10;E3QRfY6uIa4AuUnPfsv5/Z5e/Rd5/MBZuWcT6WLxu7aI3GdTuzpxOYpffK8Tj+fE7zplEApFMShZ&#10;fsJXPcDP3MPb/YCnuitVuMaFcgdPdVtW4FVX4+Aa5Ttczzc4r5u4or/QMDdwa1/hWK/irz6Tb+Uy&#10;kS4R8ZEuoo/QuR6/+Wup0QD5EZ/ZJVEwE2EaYZnhTJG/4aluykz5M/7yT/jc67IURq1cwcl9huO6&#10;xKG9yMH5lOb9BLd4gQ08z6K9L1/zeo+tcnbrPXQWnfo/OXSJG8w+1BZA5iOoKw5mChGy5Us85iUp&#10;Jn4ZNcySD8njPHmcI48PcI7vkce7uMx3cIRnOLinWIsTNO4xXt8myzdZuSNQntTh/8nhP+g7cZG/&#10;io76/OULCWF7o6knEVY6DBO5W2g/K+1RTjvOoi3nEn8RLboURh0tu5a4zVTfylHZzbE5QBZvsCsX&#10;pIOKOuQhR8v5K/3Mv4tuoevdraWmxv4wA6klApYeVjKMDOKb5XUp5JhY5TXyeJU8OsnjIHl0SA0x&#10;V7IDjRzjjbKPi+y3XCJ7+WY72e+hO9qotA3iC0/oEf/fPfwr6MPu9lexfr7wnoEVQoQoroN4OKlU&#10;lUX8fK6lycS3Er9cXiSPdvJok2piLqP61bKLPdlBf27n021k9xxVtNKVW9jlzVCf1P3u9X/M/6Dn&#10;uB/uvn68qKk/vEBY4bBi4CQRMR1GjuyUicSfTKUldGA5jNkw5sFwEHcFq7BWNvDaTCbrWZF1RG1i&#10;PxqptgFqA+yfxY3NCgn7/fjKeXQVdXRfvyrq86Uuf3jB8EbBioOTDMcomyQXwiT5jUyFM42qbXAq&#10;4Swgbg0ZrKZDm3ndJqvYj5VErqVjV9Ddy1n5ZbBresTTS/7I9XrCg2vXneuY39t5DO3ufiSp4fZl&#10;RQNghsEbTU0JcAzUkwknD45F6qUITimcmXTlXFiL4dTBWUenPse7dlbnNTrmDLfKtf+SXK2xTZ5n&#10;9Hy+fP5sJ9AQJwFyIXeT2Al2nBjsXOxcHIfEToxzdW62SUgcQoITkhCXQAKBEm4BSqEtg3a0nTa2&#10;VYu0dWUbmsS6StM2bataTerW7cc2aeq2Tmz7sZW2fDuFH0ef7ff1d5738jzPOZhhpseZ/XHyf4k/&#10;sfX+nKXsbbbfu+lsSQa2RJb7a3q2WZWSa32GvFnkNZLTglMKB04q3VhWeXFc7ceS2IljYggJTRiL&#10;mjEc1UxhXprHnHQCs9Ia4tILmJbuYErawKT0U0xIHyGme4hx3RcY08lP8CFL+gO2/o0c4LUd5Ofz&#10;CtvNBf6+xtjO6jU4rU3DSX0eTiSbcGxTJRLP1GAxpRELW1oxlxrAkdQezKQOIW4YwbRhElOGI5hM&#10;W8JE2lmMp13DmOGrGDVsYL/hXUQMf0Q47T8YTpOfYMgg4z222R+ynN9la7lFXC2i3+L303mUOZRH&#10;y4zleNpmJDKysLDViLntFsxkOhDPdGM6y4tDWX5MZndiIrsfsZwIxnJiOJATx0jOs4jmnEE45yqG&#10;cl7FYM530J/9DvqyP0Jv9r+FnmxZ6M56il+Q960SygETpQlb/kU+T5eSm233GONZpCRZ2KHDbO5W&#10;HM4rwFR+GQ4WVCFWWIvxwkYcKGrFaFEA+4t6hUjxsBAuPiAMFU8Lg8WLQn/xKaGv+LLQU3Rb6Cp6&#10;UwgWPRAChb9XdBT+S9FeICvb85/iXXJulPMeWCi1rNx7Pld2UVvxt3mOzTK+w0YRh4wGTJTkYqy0&#10;BCOlFULU5BAiJrdi2ORVDJr9igFzlzJkHlD2mfcre8yTyi7zvDJoXlEGzBdV7eabKp/pW6pW049V&#10;LaUfqrwlD1XenbL6CYyy+gH5vl1BSVVJiVfFPSCW+HmBv80wnimOT5QrMFaeghFLFiKWYmHIWq4Y&#10;sNqVIWutqtfaqOq2tqq7rAF10NorBqxhscMaE/3WWbHNekLcaz0veq0viR7LXbHRcl+s3/Vb0V3+&#10;T4277LHGbZaf4L6N+Ugp/BLl3wVKrxVikZ9n2e6nGEuM46N8RiqTMGTfhn57AfrsJkW33abqtDvU&#10;AbtbbLc3a/x2v9Rm75L22ge1XvsBbbM9rm2yH9M22Ne07qob2tqqr2urK38kOSs/kBy2TyRHxReS&#10;wypLDoss3SPXG07gejXzoIb3j5gnaJsQYzyjjCfM54BTi77qdHTX5CJYU6LoqLGo/NV2sbW6Vmqp&#10;btQ2O1t1Tc6gvsHZr3c7R/R1zil9jTOhdzqf0+9xXtftdn5NV+X4gdbmeF9r2/MPrW335zqbXdbZ&#10;qmTd98h1p5b5UAeccfEe0KLMEAf5eZS/DXOsn89ulxpBdyoC9dnwNxQLrfVlSm99pdrjdkoN7nqd&#10;2+XV17o6kqpdvUkOVyRpj2syye46mlTpOqO3ua7prK43tJa6e9ryuvekstq/a8uqP9OVOeUn2OD7&#10;XyHnej1tB63J0UbuATFORPg9RHTRKgQ8AnzNm9Dq3Y4WbwE8XpOiwWtVuZr3aGqa67QOj0e32+PX&#10;V3m6k2yecFKFZ0Jv8SzodnlWteWe5yWz53WNqeltTUnTb8SdDX/TGOs/k4xuWWt0ybo3yX2TfBc8&#10;zMdm2kJikhghBmkPOon2vUArpXGzT4dGXzrq/blw+XcKNf5dSoevSm331WgqfY1SRVub1tLWqS1v&#10;G9KW+WKSyTenKfWd0uxsuyoa215TF7V+X1XQ+mtl/t6PVXneR2KeR5a+xDfIfYM8ay2sB+SaIcbJ&#10;Fyb6aBvb/fSdHUBTgJo/qEZNcAscnVnY3VmIqk6zYOu0KS2dTlV5sF5tDu4VS4NBsSQ4IBqD4+ri&#10;4BFVYfCksiB4RZkXvKPYse8tRU7gV0J2x8eKLP8jVaZPVme2yeLr5HyefKcpvReJKXKOEoOUwF3k&#10;bqNd83QCdT30PX2ALZQEaygDu0K5KAvthKl/l1AS2q0whuoURSGvsiDUoczvDyly+0cVO0IzQnZo&#10;WcgMrWN736vY2vtdpPf8Eundf0V616dCelBWGIKy8hXyrZNvhXxzXOvEPt4Doo/cAXK3kLue3I4B&#10;+h7apdKwiOJICgqj21EQzUde1ITcaAVyok5kRxuRGfVhW7QHGdEo0qPTMESWkBK5gM3h20ge3oB+&#10;6GfQD/4Fyf3/RXJIRnKfLLxMvnPkWyJfvIt+q5u+l+gmt4/cjeSuGab3jND30KIUHqDviGmxLZaK&#10;jFgW0mKFMEyYkTpRhZSJWmya8CIptg+62BCk2ATE8aNQjZ+FYuxFCGM0aaM/4WX7A4ToQygin0MZ&#10;lnGNXKdpS4+Sb5LYH2IuEvvI3cJ110UB+yhQTmtSTOuafQhIm6b/nNFBmkmDOJMN1UwxlPFyKOIs&#10;NnFe8jgvUpwvjTPow7PESSYbPc00zdvUfRL9jhv+CQvQ/3j5ZFwi1/Ig6yIxTs4w0cN1+8jdSO49&#10;44DlIGCcAtgOkc5XJs8DqkWRF2gzQY+bYNNPGAkW9gQLWoLJnODBJviyxCTnHOMiLxE0kQs0jHPv&#10;A0cYw+ynTILHOMs9fpZ808QoMbCfe8D99sZ4Bvx7xWH6PvLmkjdjkd6PdlF9nCJrmWJrhZ5yZQub&#10;/DYWF4qAU4xjlU1mlYVvlYm2ykNd5UJW5zh2lvNucj7N6zKV4wmq6CXuw5KMk9zjeWKSiBI93O82&#10;rtnNNVfxryby5nEZGbSIySvkXyX/c8QacY5xnKcIPJ/yVPRc5H5cYhzrjGOdxW+diXaZG32ZB7i+&#10;zLEXOOebnPsO//tnvoOOYu0xljg8y/XGiEGec4BrblpgHnC9ZeTNPwVsPUN+ciovkHeduELweClw&#10;2WiIGzyXG8nAixSEL1P4fIXC4xaFwC0W/FtMuNvc7Ntc0K1zHON53LzHeR9wPs/j+iMkZnh1iBFO&#10;6eGaW5eAWl4hK3mLzgPbybnp/1yXCXRU9RXG75uZNxPDwKEsGRvIQpbJMpNlkslkmSRksk0WMiGE&#10;kAQSspKSQIAEJEBFhECVNrIcrdtBaWUPWIQG2RWrIlgRrBQ8aj2KSoXa0lqFWtTpb+K0ag/nOxne&#10;m7nfXf73/u+3mfr7+B4eXnSxI98uvVsBJllZWQTJyTZysoPa7ApmMcOPQRaAQYbwXmqyjwTvJRd7&#10;cXrwad6/woX9AfiH9PVxPxFzIzFXEXMh8TrgjSfOUDjHUEL9E36upwBHG7mADbDXLwQwidjyiRKW&#10;c53IEDk5TG2ORrEocvmfYBCf5NCfJMknITiJ8ydQMScuiBz/WHqp8Zy1zCTSVL6RXsTNZOKM4mum&#10;7SKBPr5BP88wBxgCz/rF0FFw3C9OfALphWGhJnKW+rzGUnyBs3qRuryFH+/SJ28T9GWKeXmnyKVj&#10;4Jx0U+MWHk0nZvcWepFYLbvJAZxj4FMPYe+In+c5PwdjBuErSEiR0z4+v0g6D/4ALoF3wRVwdZTI&#10;dc7qDeryGRfDFzTezeWAZH9Bcj/f/z/N+x1GgGAQC+xgMihFnVXL52iqG9KGNuyUv6BlrqEvP0Ep&#10;/Rl1cxX18RFK5EOU3hUU4Psckvco1p9I1Ns4d5lvXpSvcdE7jPPgLHjZr3l/iDvkGwmSL9GZtyRJ&#10;bqLvbqCrrqExr8oMOBqx3479LkJdhP270Kor5C38uETTXkTfvYkyewPVex7FeI7i/Z5kneFXp7H4&#10;Egwv+vEcOPF/PnwNbokOzrHEGUZ88fwyDb7J8o6UEEsV9uuwPxv12k76u+RV8nEGP07jx8v48RJ+&#10;/I4GfoEmep6DfJJcHIfpqPyR43NDDsE09D0c/J4PX4G/A6YXvCOJbQJc0XAlw5UFVwE85fg/TU5J&#10;PTE0YbldjuHHUfw4jJo8hMIcQnn+lgF2gCHyjDxOu+zgOA/hyVla6arsltu0lfcH8PHfBn8DH/iP&#10;0+sSQDzj4ZpEHPHEYYcnh1Yowv4U7FfLfvx4mnzsw49Bzsce/NhFPnbgx3ZZQxv/nBPxECPkSUbJ&#10;PirzPGPlHbz6JyPGy4n5Dt/4438PXPAf9ROiJabRcE0gjmgsJMKTQQx5ADQgy99U2C3bpAL71div&#10;x/5sbLdjuxPbC+URWUoVVjI+13EqNjBOHyMju2QjmdoAwwNUeQDWAbj/i5v+Frrgb7vD/nGzRwKJ&#10;aTzxhMMVB1cKXFn4nQ9HCRF64JhOF9TD0QRHO/a7sNlDdyyT9dTkfnJxH99ch5W1RNRPNddwqldz&#10;6lbD7cO94FN//l/0jx7fONo+PIZ1xDaauIKxEgVXAjxp8OTAUYj1Mjgq4ajhFM6EoxmODji6sb1E&#10;VpGLe3hzN7/8KfVYTuWWUd0+6rFUPgPeYdwF3vePmCOM+0EtI1nz7ZXguxo206cbZBycofDFYtEG&#10;VwY8k+Ephqccnip4auFpoDNa4emEpwf7y/GkXxZjoYcMLiSzC6hyN/0xX/4q85g4XfD7cClA5JSR&#10;UTyaqwc8wljbNILr1cD1Kgq8I7F0J5wR8Fnhs8PlhCsfrhLiqICrWnqpSQ81WUQuFvCvm7fzlNXS&#10;qQzIXKLq4DT5uqiNCdWiXJMWzS1p1niH8TpX/xGu3J1cMY+zimzi7/2sRv3jWDfwZ5VBlZWaMbJC&#10;GyJ9aows0SdJryFdegJyZeEdhbIgsEzmB06VeSNqpdPYKHONc6TD2C3txqXSZlwtLcYBaTI+Jo3G&#10;PTLLeFzqjUyYkdelduSXwCu1Rq+chvfARGrASH+Q62U9WMPnlTxbzrs+fFk6KlAWjzLJoh9FSPcY&#10;i8wbmyqd47LkJ+Nd0jHeLe1BHmkLmi4tplnSbGqV2aZ50mBaIjNNq6Te9AupNT0qNabdUm06JlVB&#10;b8pU06dSGfQV8A7jFHx7I1kJuGY3cOWvNbNe8bePZ4vxZxEryYIfqzL/zrHSGRwqHRNipH1isrSG&#10;pEtzaK7MDi2UxtBymRVWJTPD6qQurFlqw+dKTXivVIevlKrw9VIZ9rBUhO2U8rCjUhr6hpSEXldK&#10;Qm4r7hCv4p7oVY7BvTOWcxDHShZP/i2soKCX/3fjTxfv507ifp80SlojgqUpMkoao6wyK9ou9dFO&#10;qYt2KTOiS5TpZo9Sba5RqsyNylRzh+IxL1SmmFcoZeb7lBLzQ5ri6O2awujDmvyo8xpX1DVNXuRt&#10;bV6EdxjPwv+UlToksCayFt8NloDuRNZvns/Br1a+0xQbKA1xJqmPnyS1ljipsdiUaku6psqSq6m0&#10;FGo91nLtFOs0bZl1prbE2qZ1W7u1RdZlugLrOp3L8qAu17JNlx1/SJcVf06XGfeJLjP237rMGO8w&#10;DsKzlRV0E2tGPyvPcrCIq74LtPO8GV8aQX2iQWYkjZPq5FCpSjYrlbYEzRSbXVtmc+pKbS6d21ai&#10;Ftkq1QJbrd5la9ZPtnXpc2xL9U5bvz7TtlmfnvxrNS1pSE1Nek1NSbyqpiR8qU+xevWp4DfwbIF3&#10;II06ODh/oBt0gGaeNeBLLe+r7VqZmjZaPI4JUu6IlFKHRVPssGkLHRlqviNXn+coMuQ6KgzZjpqA&#10;LMfsgAzHXIPDscRgd6w2pKRt1NvSfqVPsh/UJ9hfVa2pH6vWlH/prTavISHZaxi0izwK3/oMegF5&#10;0ptFDkArnxtALe+m8c7D5/Iso5Q4TVKcHS4F2bGKy5mkzXWmqdnObH2Ws8CQ4SwLSHNWB9idDQEp&#10;zo6AZGevIdG5ypDg3KC3ZD2pxmUdUGMzz+rMGR+p5vRberPDazCneQ07kWe/xP7PkCUrspFlOeQA&#10;NIF6MI1nFUiFUtb0orwAyXeNkzxXiOS4ohWny6rJcKXqHK5MNdWVZ7C5SgzJrqmGRNdMg9U1x2Bx&#10;9ejjXPeoMa4HdOa8J3RRec9oIyaf0UzK/VAbnn1TDXd69eFZXsM2uDfD1Q9HH5ifx54PGpCNNaAC&#10;uFnPC4pEJhfrxOkeLZnuYEl3R4jdHaekuJM1ye50XaI7V7W6i9V4d6Ua665TY9xtumj3Ql2ke6U2&#10;wj2gCS/eogkt3q+EFL2iTCy8okzIv6kNdnl1wXledatPDsF5bz7zAK5O0IxcrANV8JYWi+Qj23LK&#10;2HeRTfaKEWKrCJIkT6gkeMxi8SQocR67JsaTrYn2FGojPRXaCM8MTbinRRPm+Q/ZZR4U9X2G8WeF&#10;FVHBRV1hBVlERKOORq1WosZIFOVwuXYR2OVcuRFBMB5Q1EQU17RRY0RNdLziMbGejRWbNHd1jDUl&#10;k3GS1DSxdmybVK0Zj2mMbj9r1k7a/vEAw+/3e5/3+r7f96kzDLI1GyLneGSZ87Ii0g5rQOoHMqdc&#10;ljn5tsE8y9utf5I3YBvcHvha4KuHr4wV3AUc8NpYg2emEv8c+JFL4zKlUdndNdwepnj7QMXZYzXE&#10;/pgGO8bK6khQNImLcqRooMMui6NI4fYame1L1c/errDsrQrNOqTeme+qV8YXCkm/pRCbV6FzvIbN&#10;8LbBtwS+WmItgTMPZIJU4k6E+4ks4rej/XLQXnmS1dlTUc7+GuiMUoQzTuGuUTK7fqL+rqnq60qS&#10;yZWhEKdTvZwVCnYuUlD+KhnzNykgb7+65b6pbjmfKsBxTYH2ezJme7UerpVwNRJrhU0qBDnwpoNZ&#10;xP0k3BPnSmPgHoZUshaifUoCZHL3Voh7gHq5oxXsjlcP92h1d/9URpopwJ0qQykOl6IlSusJDI1X&#10;goAqRrwUsSUVojVdX0vOu1L+A62DqwWuBcTqBvkgO5scwJ0Id0I+ugt5NLxIisFkRJlkqpCCqoNk&#10;qOGyr+GireFiqWGY1jDoanyHm8JWZwCcrq6myRCTVYjXSkRjBcKp/AJFxwc3W1zpfbXB9QwuV4Ni&#10;kAvS4U6Cewrc44vRnvOkweWSBdkaViv1WMCC04CuXMiisRA914jGbeRSaeKSaWKoNXHQmihuI8Ya&#10;+bixiffa+GYLQMDVn+UivMowJA+1Xi2Hq8GJa6AAOEAK+X6qhBoQ86hKKRZeC7wmJGsPzLGeMNTB&#10;MjTlMvRtMxd8SyRDLlZq5YJZzuBr5VC3UthWctE6n2fUo2Uj7yIkm9lcl7LFL7mFrQdaSo7nE6sb&#10;5IN08j2DmBNI4Zg6KQ7egYuIfwn5b4b3Z2AFeBY8B1bhRxt+rMaPNeSjPfaHC9jD8PNQEw+J9pAL&#10;D46vRdy20xNr0LqrP+Pbm9j4Xk3EWgVKgIOYk2uYBbTROOIdBm9UC/yEEOTjJJ0ssdgDzwNkK4su&#10;Fx512dBT2shSton+eIn+6GAB6KA3OjhsW0juVnLRgdMdL/P8BBd1F+/TExvuqh7OSmJ28kp6A334&#10;DDUg3hHEGr1K6gdnkI/z5w+XXDj8Cy+lZfFm+QGvgO2+ZdzIUspyuofl8FWWn/3kYz+D+ACH7iBJ&#10;PojxAzi+bx/PqcfeS+CaFhBzaSM5IFXJxDyZeEfDO5g4zXAG+zg7/Hw+np1gt18AYAr54hMjP4iC&#10;1wAtpyMsysf7Sq9Hs6yymJxiEHdSk9ME3AlBJ8ZOHUPMfAguq5reKmiVMkjT02uZReR2OLyRvBa6&#10;QzLs8vPt9/Mc8osgTCD84PELo04/3gBv+QQLIuEsfXKeXr3AkvIHLoEu+rOLInfRFx8TSNdJcE5l&#10;5DuXXKeupw/I8ePEGstjM5w9fHEdARxpxCa+g9N+nt+Ct8G74H1wBpwD5/2ijTGkSz4RS59cpVe/&#10;Jh/XuRS+5cD/k6TfINhrBHf9xEPN+9/oASJAHHhc36MlvkPr3kXb3ULL3ERf3kAp+FTKN6iJv6Nm&#10;/orCuYoC+QsNe4VGvUzDfIVS+xNFukSSPteH+pS3PtF91IVXH4Fz4H3wNvh/H7rrHtrqLjrzpkbC&#10;N1HX0brfKBkrmfDkwVGkL1WG/RqUW70+w4+L+PEJfnyMIutCgX6Ervm99sB+FB33Dmn6oz7A6nt+&#10;3rdAJzj5Pz7cA9+qGzGaiCcSrni4xuoLcvE5GvOi0uDIJtV52C/Cfhn2q7Ffj/1F2G/G/rOUyUO5&#10;XqRs2ynfQXhO0TYX0LPX5cv8cXAUHAGHfuTDbfAPcAVcVE9iCYdnMDwj4Zmgs3qS3CUR0Ry9iR+d&#10;+PFr/PgVdTmOH8dQlEfw4zBq8BCq9DUO80FqcoBDtA/GvXy9B+u7qewuGB9hp98Hbg7yLGIVOfS1&#10;mJFc9dVvNAiueLjGwDUJS09x9GZzPGzYt3NU8vQq/bEXP/agdXfhx07qsgNluh2l+go12cbPrbzd&#10;QVY20xUvkelNsL74I/wLzqsPY+co+Vv+9YfHoTfxhPP1YHhGwDGeGCbTaYnYT2Y02bBvZ1TlYb8Q&#10;2/OwXa2N1GW9ljA+V9CdHsbpZq3jaw9VaCer7XTxGnpzDdyPcMMf/xn/0fMdRW4Vvgoinr7wRMEz&#10;FEuj4ZmI31PhmIH9FLKdjn079vO0lrqsoT9W06dtauQqaaYz2ujS9Xizncz8kqvmHSr1JbjDU+9/&#10;8Gf/kT7tHz97/OOwQwZi6k084XDFwPUYPGPhmYTlaVR8JhwpcGTA4YAjH45i7Fdomeq4VheTjZVU&#10;5nm6ZCteHdBCWBo4PfVEXg/3I1z0j5rD/hG8xX8t+K6HtZzT1QqDLxJrcVquUXCNh+cJeKbDkwRT&#10;GjyZamJ2NKoAHjd2a+iMRs3Hq1qyX00Gq+iaCrqqnE4v19/I2HfASwW9Om9gBHL97mPEb2WkvQDa&#10;g7hWA9jx8KOVM9IiM3xW+IYR0xisTySeKXAlEvFsuGywZsOVp0pyUcHPct6YR6bdRFFCRovo2EJO&#10;kIuuczFlnEy8fD0AXr0H52GTtIMrZoNvBQAr+LsllBWDZ4sDA+ENhdcCZyx8I+AbpypDgiq7TVN5&#10;wEyVBaTKHZip0sC5KjYWqshYrgLjArmMS5VvbFOucYNyjDtlNx5TduAZZRm/UqbxJrgPvHoDvgMD&#10;qIFFWsf1shIsY7w3sQY04M8C/KsLDlJtUD9VBQ9Sec94zes1WqW9J6gkZLKKQhJVGDpbrj42OU0O&#10;5ZlcmmsqU46pTvawpcoKa1NG2EbZTLuUZjqhlD7nlNznCrit2aHehzgJ1+4oVgqu2dWshC2+tZAV&#10;pM7Kjsn/K/GtnHWgrG+ISvtZVGSOVYF5hJwDxiovfJJyw6cpJ2KmHBGpyo7IUqYlXxmWUtkstUqz&#10;LFaK5TnNtqxXkmWnZkQcU2LEWU0PvwLuAK+mD2BmsmrsgPcXQ1jPhpL/eFZOflfFwctaVoovRbxT&#10;GBksZ6RZuVFW5QwaJnv0aGVZJyjTOkXp1kTZYpKVFpOh1Ji5So4p1qyYas2MWaSnY1ZqeswLmhaz&#10;Q1OtRzXZ+jslRF82JETfMSQM8hoSoryGQ/Bsg9MzjP7zrcWsPrWgjL+L+V8Bz/Lxb26sUY7YMGUN&#10;iVRGXJxsQ0cqbeg4pQz9N9llHt50fcfxz+8oQqFu2HK01N5Nj6Rt0iOlbegRStuU0lBoAi2knBEs&#10;UkCkUBhCawsoAkIR5ZjIKLfOeazIlIGoTBkgk4dNpyjOBwXmHIdsjxsse6WE59Htj/fTQprP+3N/&#10;P+88xWEoUsoNZUqZYZRSanApdkODUmyYoRYa5qs2wzI1z7BGzTVsU3MSf6lmJbyrZiZcUDPjb6qZ&#10;cT41M9an7SXuTfCt5Pxbwqkxj2d+Zjr3JT+RTzIef1xIh5pkRZwpIVKVOlgqU2OlwpgsZcYMpdSY&#10;o9qNNrXYOFwrMlVqw0xjtALTBC3P5NVyTXO1bNNSLdO4WrMYt2oZqS9qaalvq8aUz1Vj8neaKcmn&#10;mww+vQv+Trja4V1kpg+AF6nSAMbze20GNxb+VPG5I6OPlGUMkFJzlNjNiVJsMSnDLFlqgSVPy7MU&#10;60MtFbrVMjoo21IXlGmZppstc/R0yxLdZHlCSzVv0ZLNL2hJGcfUxPTzamLaDS3R5NMNRp++A/tP&#10;wdOKNFmQhUxCGkwFE0AtcPJ/I/msnN+HZ/eS4pz+UmgdIjZrnORZU5Rcq1nNsVq1LGuhbrGOCMqw&#10;VgelW8cFmaxT9FTrbD3Zulg3WFdpCdbNanzOATU25y0lJvtTJTrruhZt8enRZp/+HLE+Cc+jOUgh&#10;K1IMWTAJjAM1YCQYMVSkJI9bL1+V/IIQybUNkhxbjGTZkhSLLU3NsGVrabYCzWgbrqfYqvRkm0s3&#10;2CZrCbZZWpytRY21rVSjC55V7i/YrwzJPyoReZ9IxNDraniuTwu3+vQtxPc43EvgmQPPdCTBBFDL&#10;ST4KlIMipFtBkUgu53FWSR8xl4RJhj1S0uwJYrQblRR7ppJkz1MT7SVqvL1SjbOPVWPsDWqUvVGJ&#10;tC9UIuwrZHDJJhlYsk8GFB+R0KI/S1jhNQmz+ZSwAp+6iTg74Fxkow5wTQHjC8kBqIS3FN4CO5qD&#10;c9SCbEorD5KUip9IUsVgSayIkXhHksQ6MiTGYZUoR6ES6SiXIY4aCXdMlEGOmTLAsUBCK9qlf/lG&#10;ubd8j/Qre1P6jvij9Cv9u4TYb0tIiU/ZQJyt8D0C30z4PMhEFxgFbzkohntoGfFXwI9kMlShPaqD&#10;JcoZJpHOSIlwxstgp1EGOTNlgLNAwpylcp+zWn7qrJMQp1eCnQ9L7+pW6VW9XoJG7RSt6qCoI/8g&#10;WuVlCXJ8L0EVPlkD71K45nL+T4evnlhrQCUohXsY3Nkj0T1IpWQn/DUi4bW6hLpDpL97oNzrjpIQ&#10;t0H6utMl2G2V3u4i6eV2iO6uFdWFtnIh4FyIp1pE01gEyxhESc1pho3LyckF6bwtq+BtgWtWOTsJ&#10;PjeoBhUO+pC4h8JtHi2SMgbdgVSKGIf+qxcJ9vQW3dNfVA/L3MOi9TDkHgbaQ2E9GPXgsAedOfFB&#10;gHCdsAognOq5Eurep+D44P4O/25JG1zzifMBcjwRjAVVoBRuG9xZY0WMbpH48WgvTIY1iPQlPG0a&#10;2nI6OsrLw+blofOyTL0sOi9N7qW4Xgx7XWAaf/ewyDSE3LSnGXzE2hRE0WSup0nkoeG2/KyavQTX&#10;VDAe1ABaSorgtsKdRswJSKMh8IZirq8X/pkcFo1ouVl9WOw8rA/x8M7mUWnikZnDwplDozdR4CZy&#10;0cSXm6jHbATlQ4i5WbsAIq3xMx6lGyyD/0gz+X0QdxsAJZRqfpaS7zxiNhOzYapIJLyh8AYjWbUm&#10;+OeC+eARDp0F+NGMHwvxYxF+tPDALGapLqYmLRS4hUBaMLAIfbcQndn8PN/hcl3ABTf/Grglc+tI&#10;FbFO5OdYwEjJsEkimcScDG8UvGFzRPqQTnUBvJjikOORB0vBMvKxnCOslaOnjUe+nQe/Az9WsnxX&#10;MOgdFLWDXHRgpJ16PEZPtL3M36MiWv/K9/8ls+CbSrx1oHqKiB2XrbSRkXij4R3QDP/iu3ygDbSD&#10;FWBVz9HJ8QOe5CBc049jkP5YT390UpeNLPlOBq6TBG98gJ9LRDZs4PMD/B2X/NqL4KbMnE57gNoZ&#10;zAIxF5DndOKNg3cgJQz2c3YE+FYHjl3KyomIXbCp5wi/cwxvISfbqM1z/UV2MC878aOLR2An/dlF&#10;cXeRi66V/HsHn6Nktp/niL8qMxoZF1qmeh6zSMzZ5NjAMRtBnP2eEFHWBg7tpwM8WwFjjqC6c4j7&#10;xQBthui6I0z2+0UCffISOXmVHummLt08BN0M2+sk+iDBdXeKvIaSePU4+Fym0lsualxBrvMpVxq5&#10;jYb3PmLUN2NvG9ge4Nv1Q56AIPgVeAWwejjd4QCHwGFwjJwc51g8we44wbyepOFPUeRTBHgKFXOK&#10;L518TzzkezTcdmLOJl4DeQ3n475+zt1gX4DvpQDXrwOC7DcBYXgEvNUjUuELCEa/aDoDPgLn2SNf&#10;0KsXOYQus5Sv0PSXCPoyRb0CyZVXejTvj9EbhIEYYEIB5Mot9Mz3aKp/yBhUQR2qdbJcRUF8y5X/&#10;DTriCirnEoPyFQrvS5TfBZrlPAn8hAJ9JN1yTk6grr6Ws1g6i9UPwLvgCHgD/L8PmtxEW91AW11H&#10;01xFS1xFz3yDtrsso+Qi+vILlMmn+PExfpzDjw/x4wx+nGZ4TjI0J9B379FAx9E171CwYyTqKN/4&#10;LZbfhMGP18Fr4OX/8eGf4FvwFTrzSxlMPHHyGbk4j676ExrzAymHo1rex4/j+PEOfhxDsR3FjyMs&#10;rsMsjzfw4xCDdFDWUrbN8OyhhAdpmzN48zd5EaYXwH6wG3QFfLgFroNL4GNwVu4hplD5vUTBlUQU&#10;Fnjy4bDTBg4sOrHvog3riWMSreLFdqMcwI/9+LGXRbKbYe6iJjtp6F/wF8/j8Xb5CyP1b/k5rH5s&#10;BZsDPvhjvwA+BL/raTMVrhBiCIcjHgtGYsjGfxstOhz7ldh3YttFtuuxPQnb0+mARuzOw24LK6OV&#10;1bGaFfIM2IM3hxjxc7KOKq+Dde0PcC3AfzrQ4t2BEdhLb3bRmzvkfjgM+J0BR65skULWRCn2K7Ht&#10;lE7qsh4/nsKPteRjDXVZzWPyOHp3FTVZwScryEIH0bRTxcfoqjY6vQ3uu/g6MEaHA6PuH/8d/pVH&#10;bz6D1t1IX6yXWCylwmGBIw+OIjhGwDES+6Ox78J2PfYmy3L6dJk00RXNTMpyPFnN8+LPzD5ZRFcu&#10;pLuambBmuO/CX/+3Aa8Icd9Zg/4VvK5nNfeBJxSeSGJIhMcETzaW8+VR+S/PZR4TdXqH8ec3IIcI&#10;cijHCAMjMBwzCMMxA8LIMcDAcA3nAHKJyLHiggpG6hrP1dV1t7rbNW5TXVuzbu226bG26cZ2s23S&#10;P3qkTY/d9EibtNk0TbZ2m2yaxnrQDzLtH0/m+s37vN/jfb/PUwdPMxxtcARYf4D1d2tZk1rSnA5R&#10;k0V+XdR5LbDiATpjnizv1y+p2H2w+n/8LJT/209jXx8FF0Ij6bTCiSmWeFLgySKWfHiK2XsFPDXw&#10;1MPkg6OdyLvhCcIxxg72aYZP0zy9j51PseokFd1DpifouHF9BB6A1af4IVxfWxsB4fAz+s5zrZ0M&#10;Wx/Na+PyCH2xpET4tsGVDVch8TjZvxsuD1xeuFrg6dReemMPNZmAcYwnRvnnbrI2zH0xSIaDnJx+&#10;Tlg/9ejntuuHvw+8C/dtrvWrjJgLmxnP4CgSbWkjUoX9LNAX89wXz2irZjmr0/TnlIpgKYOrijhq&#10;4WvSCDXZTS6GYBvk2wGe7mfnvVStm7uzi57ooCfa6bx2OqCN0+jXfwD3VAwjKWF97J9hzK2AQ2Ce&#10;z3Px6Ex+n46I0JQpXntMaRoPs2o0vEC7NxRrKMKlwYgaDUQ2qD+qRb1RXeqJGlAgekyd0TPqiD6o&#10;tujjao2+KF/062qKuqPGSG6ZiA9VH/kxeAC4sxLpAzgvmvF7SI8lZNA8mObzJCNvnHEzxh5HY6K0&#10;O2aLBmMzNBCXq77NDvXGl6k7oUpdCbXqTGxWe2KH2hL71Jo0Il/StJqSDsqbdFz1SRdVm/S6PIlv&#10;qzrhfVXF/x58Ah6BVb2VgjSA75yF+meRf2T6DNjD+xG+G2JfQeTIQHKY+rZuVndymrpSrOpIKVB7&#10;arH8aS61pNXIl+ZVk9mvRnOPGszDqjNPaZd5QdXmY6oyX5DbfE0VaXdUlvaenKm/A0yilCcqTV7V&#10;LTiuwHVmO1IR2TOP5JgCo7wfRK73sZ8efg+Qm470GLVlJKvVYpHPYlNTpkPezDI1ZFWpLqtOtVkt&#10;8li7VG0dVJV1Um7rAZVbV1RqPa+SrKvakfVlOTK/r0LLb8Enhj3jiWFPXzXeyESewX8C3sN59ABj&#10;fgIMgT4+B2xwsxc/z/iyI9WUnShvzjbV52arNrdQntwSVdtcRpXNY1TamgyXrcMotw0YpbYJo8S2&#10;39hhO2o4bOeMQttrRl7uW0ZuzveMnJwPjZzsfxg52x8budZV0xdY+yI8z8G5WLhuU0Yd5J7XAGjn&#10;uxZ+awL1BWGqLYhTTWGqdtqzVGnPk8teZJTby41Se7XJaW8wFTvaTEWOPpPdMWYqcMyZ8hxHTLmO&#10;s0a2/XOG1X7byCy8J0vBB+C+Ycl/bLLkrZquwX8eqbUC3wHsySTWYBhZ3gM6eN8CvHxfy2s131UW&#10;b5SrZKvKSzJU6sxRidNu7HA6DYez0lTorDMVOFtNec4eU65zxJTtnDVZnctGpvOMkeF81dhW8qbS&#10;it9VavFvlLrjvlKLHhmpjlXTa/CfheMI6z9TwjnAMg4gybtAK2gEtaAKC1cBSisiVexKUJHLLIfb&#10;qkJ3vvLdxYbN7TJy3LuM7e5mw+oOGJnuYSPDPW1scx9Wmvu0UlxXtNV1S0kV31VC+a+UWPZ3JZU+&#10;MpKcq8YV+E/BfRiemTLOAjy9yPF20AzqXGhdrFtZlVSMdXJUhym/Jla2mmTleCzK9uTK6nEo01Mm&#10;i6da6Z5GmT2dSvUMKtkzpS2eg0r0nFR8zWVtqv6iNlZ/W9E7f66NVX9TTOUDbXKv6iXiPg7vAnx7&#10;4RoCAaR4K/DC6wGuanwflsmONLYhS60N0bI0JCrda9Y2r1Vp3gKleEuU3FipLY31SvS2Kd47oFjv&#10;HsV4n1W097giGy4pvP6GTHXflFH7U5l2faRwz7+0oWZVF+BegW8ergni7IevAzTXkAOwE+6yWjR/&#10;vZSHZbI24T184UpujVWSP1kJ/gxt9ucq1u9QjL9c0X6Povw+RbT2KLx1VEYrBqZ1hcZiEvqYis0Y&#10;giaUUuNfCBL15n2os/AuwzUD1whx9gA/nF7gAW64i+HOb8Z7tUjpfvwfFjK2K0pRgQRtCKQprNsq&#10;U4CDE6CoAYIJNAAeCmBgA3i8LoxbF2atE+PQgc9rRy20/Rki9tD6UCfgXCS/e+Ea5K9dwAfqwU64&#10;S+G2w53dBj/LJgekuB4pop8hG2S4BbnMB9PXL7RBDleQpgoSUJA/BfGZQbxVcJFGx7wN4K/6UUm9&#10;7xPsn6TuT8FjfQae/eR3DK4+0A6a+LyL1wpsYhEWLbdLyuiGnyXjBqRIwtMIA3d04/owGePCH+cy&#10;neCim+AQT9BUEwQxzh/H8TTjGNkx1MAYymgUpTRyjwvgD4A8DD3REtudJr/DoBv44W3gtYqYS4g5&#10;r1eywJsMbxy2NWIMfkJDLHCpk4t9DP1pBt8MQ2WWITO3dtnS6HMUeI7F5oJ8Tz1m8VYzmLlpjOM+&#10;VNPUB6zxTy6kxzrQyZIgCLqAD3iIuYyYC/kARiC533sWvMnwbpqUNkzBOwNoM0QFlxpYYB+LDPiD&#10;7OMQg3aJfSzTG8vUZJkiL5GLJRY4TD0OneU5TOwiynHhF+Bj6dmHmiXOUdAHOqhzA7bURcyOUc4A&#10;8absg39OClvjXAAHwdJTgcWQAytrgou6PEddjlOXE+zjJPs4zSV/mpqcoqinCObkLDiOQHiFZ78i&#10;HcOcHvsr+Lf2wjc8SJsA3zD38TjngDzn8JdUeDexfdNSiG9N3LEMIpN1wRnwfEh8vmAweCIRwvTp&#10;ywiSywzDV9jHFQ7eZZrqMgt/9jC/UY9LeN0X3+N5+vLCp5ogTUPE3DHBfUDMZeQ5j3jN8MYdhX+N&#10;82SI71xI8L4IXgqJ7yvg1ZAYvwqukZPPU5vrnJeb9OmXuIhvcuhuUtybJPQmAdygHtfvIuJ/zbP3&#10;NUHMvbRMM61bRcwOcpxJCycS54bnQ5yXQnykESsLT8gEXAdvhAzJrZA5WBPod8BXyck3EIN32cdd&#10;evQdH68013co5l2CeOdNDMUPMFR/1DD57uDrOnJdSsw5xJsCb9TLIc6rIdF/I8T1P541M/R2SJR/&#10;PWRQvgUID0Mq3VszbuTkR+zjJwihH/+X6zIBjrq+4vh3QwhJFkOODZtkc2yuJdlsrs2xm2OXTbI5&#10;N4RsuEECYqjcBSqgw01wYKQghY5tGRTBwVq10oop1op11GIrWGlroVIYtAqUXmJlpDAw28+GdcZ2&#10;mC+7+9/s+7zf+73f+73HxXOSw/YeiX1qA8+oV79mqnrnhKbAboddT8qW4F4WsU3ga8MTEebhr/Fe&#10;jAxjR9FQhPUqeg2xvWJZw8MC6aZ3EamvswwK52mQL9IkfEzh/YQEvLQSsdDLBPHyT4dn3v9VNEpC&#10;magIVSEPE0mb/k13fo2J4J908X+nSFyl07/CIb1ED/8Jk9bH9PEXSdILTIXn2LCzBO0DHP4Dk9Rp&#10;fvFbLJ1Eb6NX0RA6iv7fh1voBrPVdaXrC2aaz5gl/iY3rCY4nTB6dZ7p4RwTxVn8+AA/focf7+PH&#10;Kfx4l0PzDvPdr0jWN7VfvySAr/P/cX3E9twaZh9DR9Dz6Nmv+XAHUTnhESZmq7/IBCdHZ4jFH+Vk&#10;LY2sw6/fMJ2cYGp5Cz/ewI/X8eM4fvwCP17Bj2MUjCEO7kvMNT8hgV/UIb3Aan+Mp8/rc9L1Lvdp&#10;9BR6MuJDeO3/QhfRmeFtHAFnDOvIgFMAoxRGLQwv9luxGMB+kLVMxfYsbN+n5/DjWfx4Rt9iB9ZC&#10;HoSxC8Y+ovEcRygclUt8CjFxhfQ99F20B92AeRWdQycjafXKcIrHw0jFfg4WivC/Qj9kTw7Lh/02&#10;7HdjP4jtqRzTWdi+jwx4gGO0FNursL2e3djGkd5LKTmIfsYRP0Np+RKFiBK9C9qGqNj6E3o7wj4S&#10;OXqHNBJGIvbTsZ+H/RJ8ryK69Vj1Yb9Nu4nHLvJjJ37swI9H8WM7fmyjqD9CYR1kTzZD3oiFjUQs&#10;nCkbIK6H+5XWofORozQUKS1PoR9ESt9uYrGTvNihLOwX4ncpjGrKZb22kqOD+LEZPzbhxwb8WE9+&#10;rNU8SvoisnMlV8o6rpZtvNvLDj3D62tcNxe0nFO2HPZXOg3r5xH+/gg7XIa3o63EYjN5sVFpMKww&#10;irBaDqMWRgMrbSLqbXAC2A9ifxo2Z2uZBsiMpXiyRgu0hcjsIlsOaD6ZNB/iAKftfthhDaA3I6Xn&#10;QKT0h9lbEJUMlgEr8XBSWIcFTj4MO5GugFALpxFOkxaqHVY3nD4Y07E9l11ZyP8r1T8cnUfRPs3k&#10;hMxg16frU3QThfgcGi51hyNXTvjqC1+J4es4fFWGr+llxGKJEmCZ4WTDKYTjwH8nUXfB8WiOmll9&#10;B5wesmIKdu8lIvPZnWVUtIc1if3oI5N6yeqJ7EePPkRfoNCwwjn4BOV0ZyzXcZz0EFrO+8UjaX3w&#10;6RvEYkBx8JLhZbCuXAhFsMpgVbOWOljjIbfCC8AK8m8GrHlU1SVEZ4262NVOdrmdqtDG+WjV79E/&#10;0G0U0o9ogx7nqt2WQDuRdLcdWsjrAJ/n8rwff2aPiIY5GsuprC8LXgFrs8OrYG218BrVY2hWt6FD&#10;gaiJ6oyapvaouWqNWiR/1Go1Rw3KF/UdeQ0HidrL/PUpdIWM+hJRr+DshruFa2U1rccS2tMB1M/7&#10;mTybhj9TaEsmx8VoUswYBWPS1DPKqgmx4xSILVVXXJU64uvUHj9ercY2tRh71GycKp9xjrzGRWo0&#10;rladcVAu4x7VGA+pOm5IVbGnVBn7qSrjrvN6Rwe4Wr8NbwMt6UoL8adNn4NmZMDlWZDWbCLtSA9+&#10;ThgTp8CYFHUkZqotKV+tyXa1JFeoKaVWvhSPvCa/Gk3dqjdNltvUr1rTQlWbVslpGlS5aY9KU55W&#10;SfIxFSefRldVnHRD9qSQ9rHW7fDWZpF/tF8DVmkWmsL7XtqPbp534lsHvrSZR8pvTlSzOU2+NKu8&#10;6ePUmF6q+oxquTPq5cpoVo2lS1WWPlVa7lW55QGVWh5UiWWziiy7Zcs4pIL0IeWlv6+8tKvolvLN&#10;IT2O7UfgrIG7OI8cyL87rgRRN587aD/8fNfC3/iyDPJkG9WQnaq6nCy5cgpUk2NXlbVSTqtbFdbx&#10;Ks/tUGlur0pyZ6o4d75suStVkLtJedbHZLUeVHbOy8rMfg/9VZlZN1FIe1njFhgPwlzAiDKbVmMy&#10;6kEdyM8zXwH9Pt/XIVdBrKoLkuUszFBlYa7KC4tUaitTia1GdpvHUGRrNdhsPYYC23RDnm1AVtty&#10;Zds2KtO2S+mFB2QuOKqxBac0Nv+KxubdlDkvpMeI+UZsr4A3n7FgZjExQAHUinyoAbn4rprXSnu0&#10;yuwJcpSYZS/JVnFJocY5HCp0VCnf0WDIdbQYrI5uZTumKdMxTxmOb8rsWK/Ukp1KKXlSSfaXlFB8&#10;UglFl5VY9B8ljQtpB/x18Jdhf154XHQQA9SOmlEjbbELOVFZOf1euUFFFfEqrDQpv9KivMo8WZ3F&#10;ynZWKMvplsXZpHRnl8zOKUp1zlWKc6mSnOt0T+UOGSv2K678iEaVn1Bs2UeKK72ueEdI2xnNHoa/&#10;GF4/o+JkOAHkr2DmRHWoGpU5peJqet4aZp/aUcp2JSrTlaYMV47SXTaZ3aVKddfI5PYq2d2hRHef&#10;7nH3K961SLGuhxTj2q7o2u/LUPMCBt+SoeqCopzXNMJ5W1sZQ1axxgVwZ9GCB2F1oCZGtQZUiyph&#10;22mLCxmbrHWSpWGEzB6jTB6Tkr0WJXrzleC1a7TXqXhvvWK9fsV4ehTtmakoD4ODZxWiaW6kSW/g&#10;dqx/g8VdkNyfEeSb2gR7BewBWNNhTWCdrfC8qA5VoTLY4xiXchljLV7mT580pmWU4v2JGuVP00h/&#10;jqL9NkX5y2Tw8wM/f+Dv4jBNRQwwLdw8LQwszdzKTXQnvuPS+D8D+Rzfbmkd7KVw58CZ7Ja6WGcz&#10;akS1qAK2HXYe7EzGJXOLlNQqxXXEKKprND+gwAQ4XAEOcoCgBghioIHnzJldDLBdzHhdSxE3cedu&#10;gsyA0sbw0fohfuKD/7bWwF0AZxY/64XVjnyoHlV5mLsYCQphZ/nhYzapU4oPMAP2ML9MZM7tpZgH&#10;Ke59FLRJHORJbGwfsejjR33MNEFmqyAzXpBhNcjAFmRomUjHMoHOtfsa/t7RCjj3w5n6X7LLBCjK&#10;+wzjD8iiHGvEZRV2EViB5VoE5NRFWFFRIgYBuQRBgTgKHqQmQUWtJh5RiqmJGo9ok9qMsR4hybQe&#10;NTW1NYfGpsnYZpKpaeKYtElj09g6SRrN9rfLl5lMO84jC/t97/Ne//f/vKSvwjOYxmJ+L+BnZik1&#10;IOa4GfDDG4HJkEppCOGpNpCX2OfquUwaLBzq6MEB25Qy2FhNBDGXF+dSj7ksso0skY2ok0aWp/pf&#10;8v4fSTz9UHNHXfC0kN9q4iwHU/jsBuOJOY2YHRVSFLwj4A2pJf56+OeCZtDCpd/KxTofP9qoSTtD&#10;v4Oa3Msh76DAHeSig5fbqUd7N8+wSLaxrC5gWWtFwbXcYCje1r242ggqwQzWUg/Ip50yiDmhSrLN&#10;gb+B/dPHOw/MB7QZEkWINAqJH50+wYEfS/FjGb3RzdDp5qB3U+TlGF6OgWWdfM9SuYS+7GJx7HwN&#10;kYCiX/SNWuGqBbOItwy4cTurRnKSQju8ES1ScJvBuQh0+cUV9sEPDMHF0VMPQmQVQmA1dVmDH+sY&#10;8OsYLOto5rUYXbMA8GAvS+3KQzx/DrFwjXe/VBN8NeS5gpg9xJyLy6nEO4ZXIjjapk6D8z6Dr8cv&#10;NLFniE6f+OPYIbK5/MjJFoTYVi76PvzYzgDu58D301R9GO7jfGzjwS2o5830xEa2ioe/UCP1rSbm&#10;MmKeQMwu8hxHG1vgDV5hcPYafBv8Ypv3wVbQZ4jwRw1B7BPlu8AecrIfIXaQPn2as/IUh+8gST5A&#10;YAdW8h1ndC/1eOIiIu4TNRBzBTUuIdfZxJxIjkfRwsN8vOt9sRli28e3/Xtcu31cYJ+xFPzEWE4O&#10;GUvSEc7uMXrkecTBi8yNAQ7acwQ7QC4GMHqch4+dlY5eVTX5LqPGheQ6DRdjiNe80Yiz3+DcZfDt&#10;N7h+aojxZ8HPwXENLmjPgxcBadYZQMn1Kjl5Az/eYG5cpCaXOVBvUtRLBPT6Yb5/WbPgLoE7G+4E&#10;3LMyRkw7jDj3G7H9zOA7avBxtFhIB5ezkwbfWYPTt7BeAK+DNzW4SL5Pr15nhl1jGF+nP/9Ksa/T&#10;F9cguDaAqtX/IBCYQbS+RT/fYa+6g37/WlN0C+3+BWr6Bor+U1T+3zikH3NYrtO019iC/kKzXmVD&#10;eo+d5h02lisE8BYJ+j3b5CV9gpr28smLy17UtW+v8BKW9/98+AZ8xT7xOTr+BvvdZ2j4T9kjPlKx&#10;PmQ7uMrW8B7K/h2U/hX8eBs//sBOdRk/LnFIX6OBL9C45ynky2yuL7HXnOHfKd46ifVTsJwAz/o0&#10;PXja8OFb8DX4J2Bq6AMF8UaE/qQYOJzEkglPIRwevco+9Tu2o9+w0ZzDj7NsWWfYgk7jx0mGxi/Y&#10;dF/gEA2wWx3XY8T5FHwDtOlFSnoDj7y0k1cHwF6wG9yG8xb4GPwZvA1e8Zc1jBhG6Vfk4jS5OKUc&#10;Ws1Ny5VicQax3MP2WENLNsAxD9vttOliYusmtpW07gZ4+jg2e/h3GK6XqM77fs5dYAfYDvrAv+D7&#10;CLxltNIpo72PKVhHyMVhdt1n6ItnlEEcudh3Y78U+zNo2VnEUqMn8GM3fuzEj8fYTHcwQB+lJv0c&#10;7G385RFysZnsbKJiW6j0Fng3gYfAenAdvsvg10arHzaOwn72zD3kYjd9sZNd93ElYy0T+/nYL8L+&#10;ZGKYDkcFHFXYrYdnHp3Qju0usnA/I3Sd1vJUL5ZWEVEPHbJSfwdePx4ED4ArBv8Jg3uPMRL6/SMi&#10;GNsj8Dka2w6QykjOwn4+9t0weBjZ0+CYCUcVHHXYnQd7B5lYynjv0XLeWorFJXRBJ9Xsoqs76c1O&#10;uL/DBSP3Pv6dxjjcZIzltZzTXnKxSpH4HYPFBPxO4xRmYT+fyrvh8MAxDY6Z2K+iIxq4Tlu1kDPr&#10;86QNT+djtZXMthBpC1lvofvnwf0dThujdZcxGn3cvjHNuPZfi90aCsdd2B+Nz7FwJGE9HY5srtIC&#10;Ml8Ez2Qt4Ny20h8t9EczAqOJbxp5s54I6qjSHBjmUI8aur2aDqxm6lTBX+WfE4Pj8EcGPyPTf0Uu&#10;AUwzuAKxFgqHhXhs8DjgSYYnA57x8BQQ+SS4SlVLn85RJfbrsN3Kp8V49QAd85Du1o/BIZUT9Qy9&#10;C/5NN3n56fX3oK8Gvmt3lYm4wSKum3akGurHL1ua6ItGZmc9/VlHTWqpSQ29Ua1xcOXCNYGTWgzf&#10;NCpSAVcNtpvJzEJNJaJS6lHq7+KDVO4FlVCPYnqzmMlUjA++PtjOtfJDrv0VjPXFSOUF/GxCrtYj&#10;j2rxaU5AAHwhms1ZrVQUXHEwJcGVTlxZ8OXD58aDUiZ6Of/PhqsR++3+jplI506gJwrJeD49kUcX&#10;5nEi8/Ql8Gof/Fvh7L0LqYJE7kB+NIM6n1wewd7H9VuBPxXBQbp7SJjKAyI1PcCuaYEOTQlMVumQ&#10;DHmG5KgkaIImBXlUZJquiaZKFZoalG9qU65pmcabepVt2qbMoL3KCDoqV+B5ubhdXLoJ7mgXcW+E&#10;70GkYOco8g/qQRWosKIx+XsZPk1DkkwNC9aUkOGaHDJaJaGxmhSaKHdYmiaGZaswvED54cXKM5cp&#10;x3yPss0NGmdul8u8XGnmtUox9ynJvF+J4ceVEPpbOUKvKj70c/Af7SDWDXCt4IpfiCxuBjVgFpgO&#10;piCFPKwPJTxTPDJARREhmhhhUeFIm/ItDuVaUpQTOU7ZkXnKjCzSOOtUuayzlGatV7J1gZKsy5Rg&#10;XaN4a59iI59UjOU52SyvKHrkh7KNvAnuqJ8418K/HPnXNoZVAczmqi8HU/lcAtwx6Dz8YcVVXpRJ&#10;OVHDlR09WpnRsRpnS5LLlq4023il2Ccq2V6qJPtMJdhr5bDPV6x9iWLsq2Wzb9Vo2z5Zo0/IEn1B&#10;lqgPwC1FjvZqGzGuhn8JnK3x9KCDHIAy4AFuUMDfc+PYOXgmMzZQGbFhSo+LVGqcXcnxY5UUn6LE&#10;+CyNdRQo3uFRrKNcMY4a2RwtinJ0yepYJUv8I4qI36vhcccUHnteYbFXFT7mpswxXm0hvh5sL4ar&#10;mbWgGkleDkpBESgAOfw9C7hAKr87E4cpMSlCY5OiFO+MU5zTqTHODNmdebI5JynKOV2jnFWKdDYr&#10;wrlYw509CnNuVkjSbg1LPKLghHMyJbyr4LH/0FDHbW0k1/fDvxDbjUjgSuR4WTI1ABNALsgCLpDM&#10;GpeQKsWnBWlMuln2dKtsrhhF4dwoV5qsrvGyZLgV4Zqq4a5KhbvmKsS1UENdKxTkeliB6YjhNKZy&#10;KjtvCiIv+TMFJH+l9eT5Prjb4KiD479clw1QlPcRxhcETjg45Q4ORAh64RuO++Dkjo8DPLgDPUAQ&#10;BAFFqIQPjYqKMdo2RgxKaIwRY4hJTWprEp3alImmbayZ2GRCHZM2mWhn0qaTTpqmRpvRmWSSatVc&#10;f+/d206n4zy+3Nc+u/vf3f+z9XBUI4PLQTGwATPIBSZk6T2sTymWMEmyRkuCTS96+zyZa18gOnu2&#10;xNotElPklNn2Komy+yXC3ibhNhYk2zB4mGC4DS0I70JuCDM7r/kLgrsp3yf+DXCvgaOlgHMAVXCV&#10;AAewgHyQBXe6ld3LjvZnbYkvjhKtSyfRLqNoXGkS6cqQWa58CXcVIdLdgKXRyfLkZNo60fNO9jwn&#10;WnoRotyBEC7ixrazb9pvyYPwD7GidsGxzMIcgMcNnMAGzLyXw9MEdyrcScUielYWbVmkRLgZLhXs&#10;dhUUVQUHWoGxCr5cWcKzGqCh3Wh5N4uLm+XMza1UzmQuRfyXXMJPfHDdlhFivA+edjjqCcEDSoED&#10;WHkvj2fGInY/ZHkSpvXl8LNCRlZxqXgYoNUMmBoGmpfC8pFUHwH5cNbHl7x+PmPHq2GJqWFhq+Fm&#10;rj7K786QbFRj5XX8vCOb4OnhJy3w1BFjJXCBIl6beWYRc3qpSDLp1VfC74G/hkumlkutTiOylFz4&#10;yUU9w6yRBm6ksBrJRSM/avDxPgttPQukn8XRjzLxs5j5UWx1qEcfPnjvyhDxdZWEflID3MDJayvI&#10;KaMHCCd5MfykVovJyCXwEx4XJYdHLpq57JYzyFsZdm0MmnYTIBftBNFWxcDhiytYZFs3AdRBC8tT&#10;C4qhmQWoCR8avpW15HYFMS6FywPK+NsBCoj5XmJOYT3T18EPb4TC2wwIjUscHtDBxdqFH6u59NYw&#10;0HsYqr00Wi8H3ENAPfx4DefRTU10U5erJxlELIir2Hc7qIeV38pqeJpBLagi3hJgIWbGjKQuFTHA&#10;GwPvrFaVsxNQZkFx0QtoPekjH/34MTg3dPEpQ1dptvs55PUYXIeBdX0UPzUxSF0OsKz2vwmuIFTu&#10;SDtcDcBHniuJ2YHbufXUQJNIArzRhBDWBU+3ynkfGADrVLFF2yERGDLUx1bqYxuX/Xb82Elt7ORM&#10;dlBQD2J0O0Ye4IvbqImR5xCKLKmb/4Jouikt8NWTZy8xlzRQh7S0iTwb+UmMEmufyrkebFSF3ogq&#10;OBXhR8shUQSpJCwLIns4mzHqdBw/JhiAEzT9BIf8KEGNE8Be1OoYym2UmthNXe66IctJk5+PKzhj&#10;OzFnEm8y+dUOqnEqnNvADpVrlyo8HwF7wbgqxpVl4IC6GDxJTqbo22eoj+eo0aM037Mk+QiBPY1S&#10;nppARHMek5zHwb9JMzF7O+gFuPOIOZUc64bVOL/7n9jAPjChcj0BJlUxPgVoN/kheB4cA8fBCXCK&#10;s5mmX87gxys04M8prpfJxc9I2il+eJIefekD8feQA962kmsTLhqIN+IhdclQOB9XY1P4nlZFOGMm&#10;KEQZ/SyBIT5KnSVXgkJdWdgYhSyrLK74cQE/LnIRzVD4b1PUMxD9FuNv8uPzvxEv3E7eyoU7hZhj&#10;9qmxTv5PjJQQa1JoEfmphJayaXBa5VKWlHPgDUB6ZQa8I6EllutRPg0Tucq5XKE2rtAAVwn8GoRX&#10;IPnsBKpW/g9hIBoYwUIUZ4HcQQ3fQil/jYL+EmV9g+HwBQ16jcb8nIL9jOb4lO3rE4rmYw7vI4rk&#10;Q4K4zOG8T2LexakLfPNtLL4OzoBTwb0iwLEF/st9G/xLxZcSKddFzwaQBk+OXGWn+jsq/a8o948Z&#10;kh8xqD5kWPwBPz6gYd/Hj99RwO/gxwUaZYad5i22pvMc3jmYfiVn5VV+dRrr0yr3MXBU0fXgLpz/&#10;BF+BG+AT8GdwWWKxn4x9k7xHLt5jE7jIPjXD1vIWfpzHj9fJx6/x4zX8+CV+vEo+TtO402yqL9M0&#10;p8jFSQrnBd79CV4eY898Hs5nwVNgEhwAX8PHxGTjEOKifMD54PFqsG3AdhpHnoV9C5ac2K+g9Goo&#10;i6XYX0Y5rqBMOslpDzz98GyAZ4QYH4LrUTIxBd8JOYTVJ2B5HM7HwATYB8bANTXud9UyfkUtu5eo&#10;i+Pk4sfsusdkAcgBVsrTSRu65QjnMkV9HGbjOsQWdpCt8wDDdD+D9DH8mKC5xxkke2Edw6M9RDAq&#10;l6iWbxgxATIVoPUDnFyAU6JNAMqGuEItp7TCU8HW0OB7PLZTgAn7eYwjG9E5icGNfQ+jyod9P/ab&#10;sN+G/W7s92N/E/Z3Mkr34s1hMnNStnCKm4l6M7wKNoGN4KLKr7T5EXUU/EAdSXtkFpFosZtAZlOx&#10;nQHysW+jA5zYL8f+Ysaoj2r0w9Ekw9TqRi60DTLEeN/K/7uoFCU7P2Ls/4IN9E/gLn8HeIZwLpj3&#10;0PjZr45gZRzvVEflVnKxWeZgOwm/78F+JvYLsG/DvlMG8WMAP/rxo49zWcu5fId9t4dX3Xx7Fd52&#10;EtFKImynktronnY6oB3ulUB5TqtjVuEfVblRPMHrSbkaByScGGKwaMB2ClhAF2QTaQEcdlmNH134&#10;0YkfHVKL3QZ4WqnUbmTGEN0zQuXu5t1JPHyBbL3B83MQ4L1A8KmMvkPqaFaupWEwBFBfxILkAF0S&#10;hX0d9hPxOxWY4MiByQxPEZG74HLDVY28WoLtJrg6+asPr4bFywlWE+ViOsbDtPBQhR65CQJBHFXP&#10;H4XDeSIxVG5FqiiSRZEuy6mLZnKxjPpsZGY0ciYN1IZfculQC1wOuEo4jUr4vPA1wNfGqx48u5/p&#10;toNPlUp+huc0+D1eXweBIJT6H2Ocb0cKred66QUdoCUqJBfrw0PycQm5qJM4uBLgSoFpAVyZcOUz&#10;xa3wFcNXzj+PlOKZiwwVk0UHWbVTWTb6w0Y3W7ncLPSHhelu4Qaw4MNB+HfDtwUp1q9FpiE/WpFC&#10;DTyX8NrL+9V87pkVDl80fHOZUkb4UonPBF82fGZiLGKSlsBZBWcdXM1SyCmaqah8OiePLsvh1LM5&#10;/Sw6IVP+yPMrEJD92P8eXBuRxr1zyX888evhB9X8XYVUdeNTGd8pnR0hpZFacUXopThinjgi0qUo&#10;MkNskXlijbJKYZRTzFEVkq+plVxNk2RruiRT0y/3akZkoWZU0jWTkhZ1XFIjXpPU8MtEcZ0pfFvG&#10;kTs74FnHitDNNd/CFes3htaWSv4u5T0nny3CJwffK4qNErs2TqzaRCmMnS/mWJPkx+VIbpxFcnTF&#10;kqWrkAxdrZh0zZKuWyVpcwZl/pwHJFk3JkbdYUmIe1EMsWfFoL0k+pir4BsZI/5tcAzA2ZmE5E9m&#10;/WBdWQzKQDGvi3jfyueF+GQ2hEm+YbbkGeIlJyFZshLSJSMxU0yJBbIw0SHpieWSluiV+cZlMs/Y&#10;KUZjvyQYRyQ+8RHRJT4psQkvSozhrEQbLku0/h8SE39LRolvC/bXwtf+b7brPEjrgowD+LPc4KJy&#10;s7vA7rvA7rIH7AF7wbK7sBy7XLqACCKXCgohKCAkimiEU3aglZXHaOqYd2ao1WRj4limMmKTMzVZ&#10;mjmi5tilWZpvn9/uz5n+aJgv776/932f73MfzsYlzpQOJ0KL063Bax1M86zSZ1Og1Pcm5/WPiXlD&#10;I5M/Kgrzx8X4guIYV1Ae+QU1MbagOUYXzI2RBUtieMHZcVrBBZFbcGkMLjgYAwuORP/8O6Jf3uPR&#10;Z+yJ6DvmZPQbY36wbUde72myAm+X06DdWt4M06EaKj0rg8mQgcIJfWJ84ZDILxoeY4vyYkxRUYzK&#10;lMaIzLQYlmmI0zPtMTSzKIZkVsagzMbon7k4+maujJwii2GhiTThUQesO2vcSXg/9vP1Nvzn4jqz&#10;yK2TsV9aQRugBqq8nwKTIQPjPctz2o6eNDBGlJwaw0pGx2kl42No6aQ4pbQiBpdOj4GlLTHAkdSv&#10;pDtySizLJRb0EgtyiftmksVwoiWw+AUC33JMfhD78F+Ifw35SyeKA/kznWrTYZq/y6EEiqEQ8ksi&#10;RjmhhpX3j9yK3BhcOTIGClT/ykz0rSyLnMpqigA8IMPfO1YrHWuV9ugK+3yFzlvhGKmwx1boimU2&#10;hFLbQgk/TP4wduM/H/dZOBeR314a0YijxmsllHk2CYqgwPPR5e7Pyojcqf1iQM2Q6FOjgGslba0g&#10;1RJSWyWJ3Lt1DtZa3a3G0VKzGUzAatO42mI+9fv0pEOF7aXiX7ET/wbyu8lfQH4LzIBpUG4dL4Fi&#10;GO/9GNzDnbK5NRED6/pFzgwNrF5hNUiqRonbJFBNvtzkpmmaCXboRt2+wfRpMAkbTKV6G0K9STld&#10;LGrpUPNRbGPrWvKXkj+XCc3W7zqvVd5PcS5O8jrB+7G4RxCd64wdWO8GbdLEZ2rqszTU2YqrlS/a&#10;+KKNL9oIaXdntotHq0NutgnUYhq2OJZaHAwtjpCZdGj6Mx0/js14VpHfJYxt7GuAGn9XelYChd7n&#10;1eHn3lxiBzbjbzFAWjX5drflXL7o4Iv5mtlCxdspsToZ1elHne7MhQ7aBXJi3nawmcxza3Y8AGLR&#10;bpNt/SQ24Oj29fnsa4EZUM3ecij2d74TbaQUy50VMUCIjSS/hwXJIOOLLs1+sWa7VKM/Q6PpluTL&#10;+WI5Xyz3w+750XNQLjORl6qNpUc0IVvjEtvzYjp0ZmMNvy5h3xxohuneT4XJ/h4npCOZktse0f9T&#10;3i5YAst6hrqmwh9n8cfZ9FhDj3PpsV5M1kmwdYw7t80CcobPNhnIe31Pfa5ykK465nfyYWU2VrCv&#10;E1pn9aZRLV+X8fUEPx2FNxdv/2R4KzOjsHehYJalJlluepec9bCJHufTY4s6uShpOvJzq0S6iMAL&#10;Ow1lX75ATpx/WFPWIzbZ4je6KDb+J5axcR7MxtnI11V8XTxPDbA3F2+/hHclnJ1yajmWObJgc7r0&#10;uFktmRpu394lYA899sqNfWKyV1D3INhN+V36xCUHLWu21x361HZb/fYPY5FwdeCczeZaNpewOZ/r&#10;TsXbZ01q56ecW1K+ZNm8JF0898DedBG8Ag4ki6l6OSQu16rXa8XksKQ6xBefY8A1+sRBPfuAnLhC&#10;Xu5/L7rY2+HjBjGuEN8JFrjha9m/MbUzWWx3pIveZf/DlSzfV6eLOPc6aMJh07scH0mWVLn6Tf64&#10;2RC6SfF9W2J9C8GNBH7d9nyDfnm9eHz51eiSWy3L1QJfTxTXUewdsDVdbi9LF+2r0qU7WXy/ANLK&#10;+dR7jCi1noUwOQ60QIdYOMh6D5Z7LYMP8scjcvRhBfgQpz/AF/dx3D0U/a6L7s5fRofcqsc95QIx&#10;MFqG7Ep5D6acX0z5boBv/B8uKd6znCdHmrIP7afnYEwOp+R4OaZunrOIvWggPqfYnuGLpxl5TL86&#10;5qp44vFowT0Ndwb3MOWbc01q61dTGxPO5AC5De5M+e6J3qP0IdD642jKmRysP4WnoveAPA6/hlfh&#10;Tb30Tb3rNUn3OqP/xBdvIHntXhtl9OBj+Dd8BJ/EIM9GQKG/y2G6z1tcBPPifc3hbwr0Pdv/u3b3&#10;t11AJyXqG5L0ddffqwL3iuT4rf31ZffdS5Q8Hs/HL+Kv8TSJj8H9cCfcDrfAJzg/hH/A39PXv0QO&#10;+UPjHTv82+6It23IJ23Pr9uZ/6BR/Y4ev7G7v6xJ/EqxnlA0xyXv85LoWXr8XCCfFsQnJcoTLskf&#10;+/+x+CNtst5lhTHLvcldkaVpNj7A+R68k7gLXoGX4SW+eNEtcZwvXnDLvOA6eNbu/gw9jrkwnnR1&#10;/MQ99SPN43E+OaqAH9EsvkePB+lxnyS+R5HczdK7PL2DpO/EP6VSVmplpXWWllkey4bJFbpV/D4N&#10;31NpKv3Qnfmo++5o5EEx+eXCX8uPTWS3kT1P6nfx6TLyV/Draimz3t22Gc8OF+7l7Dwspb6G8y7p&#10;9QSN3nDTZT3NKuusVpJ132V70iWx+2fwaJraSdrdAbfzxa0xnMwCmASVfFhHdhPZrWR3aAWdymYp&#10;+cvJXy2d17NtC56dWscB3rhOZG6WJQ/jeyn2y6x9eHfDLrgUTuB6Mk3xhPemtByO9LSBvmTmwihy&#10;J8S1rqPD9DhEj2vocbWL6yoX3wF31ZVyZD89LqfHPrm61423B9Mu397JFxez7DMs3SbyW/FuSbEZ&#10;jqW235q0NrgubQsH03Z4eQwk83Qyx0IhlJBdRXYdGxpVQwuOOby/0MhYgmcFjnNocB6O7apmf2xi&#10;zQYM60R1raxei/cc+PT1B2npX5+23Cujt/0n4yAZC9vkxdYYQuYIyIeMzCsjfyr5dZgacbTIyDmi&#10;sBDPUrJXkr1Opm4x6nYZs5+n2Y3G7v2y5zh8AFnve3F36vuEX4vqGQtJq9a6ekZVMpbXxQCj61QY&#10;Tf44KCa/jPyqWCVPz6LHCnosF5du+XGGf8vEZAntFrOkS8QWysr5ot0h8nNV+3zcC1Lckvr/QMqf&#10;jMYNkIxM46tnbC+XF9180R3D6D0Gw3gcE1lchqNKldZhbsQzm8x5/i3GtYJn1kU7z7WKaItKbBaP&#10;Jp2iUQeYpTPNwt8CiQ+S0XdZav/6lDtZkZK1xTbYszp18sVC+blATOar1/lyo0OtzNE72sWlVS+d&#10;jWWWdzN9s4mmjSypl3XTZVCteNSoqmq9okYl1OqGdfgTfCX1wU44z3q42hpyJizq07u6JStcskK2&#10;8UVrDMZzGt1H4crHVYRrMq5yXNNihv/rfFrrV9UiMY01VXpohewqV0VTZH2Z4TZFF50Sb0G2B8nY&#10;/6zRttUqts7qsWIQfpgHbcnq7nkznRp9p4Ev6uMUXMPYNgbfODZlcJXwRCW+WnzN+NpxdUWpeEyW&#10;VRNVTTFLMyq+SFcrMtwKxaNQbhbS4RDZu60bm3GuPsWq6lxYYNS2eW2Ges/qrGc1Pq8e0Deq+w6K&#10;qTlDoypnRFTk5OGbgG9SlOZMoUl1TMppiIk5rfgWRlHO8piQs56m23W5K0TwSyr8Ntofld0nePNd&#10;r9k4yM6dOP7LdbkAR1VfYfwkm2R3SXbZPHbz2GSzN/vKbh6b7IZNIJsHeZKAMUQhgZgUsUiYIFAR&#10;KCiNSJESQEXDw3GYqWh9DS3QdtRqhxk6gKXUlrG0daoz2gYtnY4MLVVhdLr93b3XToZhPu7NvXfP&#10;d97/c1bCt5Q1YSGjTzuIg5i6xtmYs2ezb6BXiG+Cs9IkaDJLwGgTX4ZDvEanlBkVUUwBcZuqxWWK&#10;SbGpWZymBVJoHhCHaVTyTGslx/Sw2Ex7xZpxVCzpp8RiuCiWlKtU2y3ZDv8DyB+Fa4AjfgGrSou6&#10;uoEI99UglMuKCny892SnSpk1XRRrprgtOeKyFkqxtVScVr8UWqsl3xoT++wWybX1iM12t1hsK2SW&#10;ba2YbQ+L0bZXMqxHJc1yUgxZFyQ1c1oM5huyDdvWYO8wHHfC28nKFmc0n8M1DELAz8rgAQrvS0FJ&#10;Xqo484xSmGeVfLtDHPYSybN7JcdeITZHnVgcTZLp6BKzo18yHPdImmONpDq+K+Ig++wMYbmcDDkM&#10;OdnT4IZswf77sXUIjkVwtzGSzwURUAkCwFMo4gYlvHeCgsIUsRemSW5RpticuWJ1FkmWU5FZznIx&#10;OcOS4WyQtOI2SXXeISlOhkUnw7GT6nfSCYvYeQvRIf88OqGD/XPZiP33YesSOHoYxZsZg2MgDIKs&#10;bT6gABfvnKAA2Pnb5jJIVqlZzO5syXDnS7rbJQbFKylKJT9gOVWYoxUGdjcLkZtB2f0QTuQkKmU4&#10;dP2YJQ4/FH0CvpD16mqGrYuR28X421hKHYBKEABlPCsFxehUCOzcZzOeZpUZxOg1icFHIvsIkB/l&#10;/OxW/iBgrwmwtAWYo/3sNj72PB9d2Es39B4G6KCwb5aig+umjMM/jOw++NoUchExNSDEvRco8JXw&#10;rgg4uM/hXZZXxOQ3iKHcpBVLBc6sLNAUr/SDMAsbM3RVO2B5qKD7huiCIQbmIItAkJO6/AL6XYXk&#10;lqzGrkG4ej3UA6vZHFAFRwB4eOaGsxjkc5/DO0sAfkw1VNC4qmhiYXbMWpIqikOjODPKh3XsNHXE&#10;o64V0O0jLE21LIM1LCo1nA5hhvIwOlQyQYa+lpXIvwvZXchuZC2LgAru/ZhTxnMXuhRwn8szC6O5&#10;iXAbMFMiNLc6dpgYvmhQGxqF21igBbNRFcZOE4+DBdxzAs1l16xnMqhnUYm9BtBhDpNkJCEjfN6H&#10;XW2oXg/CIMjfPnRxgyLu83hmqRYxIjY1Cn8M4Gpp5FBposm10GTmkxftFFgHedGBLzqqAB91cOJ0&#10;cALOZxpoYVFs4YRqfpnfURdN6NCYkEHs6kV+M7bVqWHkp0E4PaCYezvPrKSYEdemJHlBU/IQ0w6z&#10;TvVwo9n3EJOFxKSPmPQR4D4M6EPhvhbAMruQiaBnE98yKXSznHWd5bfEopM5Bts64ZjH5xGuVTXk&#10;ArwuntNuxFoP/zy4KDWOImwFXcnDHLn6Ad+PHgPosYTDZZCYLKfQlxPk5RixjB8vIx5D9Ikl6/mO&#10;HjHAoriY6b3/U5CQRfi1FZ4GrhE4K9BF4T5/rshs7DW26gd4tz5I3KFyJgcbDhgwpA88I+THCuKy&#10;Ej3up07GiMkYiTSGYatRftVi3o3xDZPqKD1ihCn+no8oyq+lG982gXo4a/C1j/si3GfF3oxu3dY7&#10;Z3BiDsOcNuxQ9owH2vBFyjHQiqwnTx9Ej83kxhbyczNB3YQvNmLABuKxjp69lrwcpz7X/AEdv5B2&#10;7GyCM4bNFdy7OqlBPk//hnfoNs5VM/jW6cPvRn0Q26oP4xPU7U70eJzc2E1MdhHYnSTPDupjgng8&#10;MsnwSk5sJS+3fCbt+DmOzTXY7MXmfFxmHtR5V9zGuUHnUwfvbd/wgcf0gXA3QHxyODtAbA6Sp0c4&#10;CI5Q5IcI+BQET9/H8kKNPkG/3Ec8Jj+UdnIrRoyDlI8Tmy2jun/V4RKVWVOEBUPje/Q2rv2iLUO4&#10;Vg4CwsxKpS0LLwBKUI6jx0/pG6co8hMk9nGm5FcR/NIevvmRyPNnJY6/w8RYweYcjrfUB3TebTrn&#10;rhl86hIyNYOL9GaRFdZJjY/Ww8ILH3hdtMVVXaJ+ix6XqZVLFNxFauQ8QT3LJnEGxU+fkDnEOQB3&#10;AbE1qjHdrtu6V+dU7VMXwKO38dFukwuiyqcuqm/qnOrieg5cBO+BD8AVcI1+et0t8k+S/hOCfYXA&#10;XmGemP4hU74wTYl8Dv6jX29KOptpNpNeMQiAWr6bJ1/RlG7SGNQt6Qbz6nWK8jOS9R8E71OCN82G&#10;8hEO/BAj3menucz2colN8l15B5WuM00n5CR4ATwHDoJnwJdw/gvQNYWuhUxhK1WvZv52AIV3IXjq&#10;5K9M9B/QpN5Hj8s0p/fQ4xLF+jt2mYtsfRfQ4x0S9ywFcoYgniZwb+G4N+QX7JQfJ/mPgSPgANgH&#10;9oBr8P0d/A18DP4CLoPfSxqybcguQq5Xfs3kfo6p/gx6nEaPXzI3v0nDep0C/hkFfIpN8AR6HEeP&#10;1/DHK2yOL7FBvijPEsKfkKbvEs4vk7ZPgl3gMTABpmfwMlUgXwvtz5PhNoM84CLV/MgOkwox5Max&#10;pw3Z3cheRGoO4PVB/DsC47flsIzDtQk/T2DvPqJyjP9PY/NVtNJ4t4LN4CHwR7h+A94GJ8Er4Jie&#10;9s+yWx0WC/Ly5RCbySE2iSn0OIAeT6HHkxwgT6DHfvTYyyY6iR4/IC67aSq7aGA7YdrB3aP86hG8&#10;tVX+DO9/aWsJ2k0CjyVkDJzX0/plPfWn9DLco5fl98WErGyuRfzt4RrChzXIjbE5NVJGrXi9E/kL&#10;aSP9cAzigVFa2Wq4HqTFfA9t9rPlPA/nObbPfxOxBJnM3KDjDXjoFNhL29LLcrveljYlW4WBaxZX&#10;OygGHiQHybxqZNdhz1w830wr7cCmXjgWE40h2vq9/BuHawsaPQ7XYRmGbRmZtxTeu8CAjlf1ljOp&#10;t12VVz0G1PasHkW0DjxrRK4VOEAJdniQX478KmRHaesNVGkT8tvxQg8cA1TMMP+vQqPv4J0Jqvkp&#10;Mvg43rrEF7eIYOL/OKr7XuXfqHPfC0bAsGjH5KCkAjOys0E+KIGjDI5y5FdSpbVkRD1eiCO/nYrp&#10;RfbdjBkr8M44T7aRwXuI2ovSIr9C22t8mUiiBUzp/t+s838ryakdmerRqY4LTKXon47kTDhy4ChA&#10;fgnyy5AfIDMrkR8hIg3IbyZLOulofUnv1OPJeiIYg6WO6okSjwiNMwK3iliyT2jxX6fbr/L3izau&#10;qOOSOjap41MrvmgmJnHqJC65oAAeFzweOMqRVQVHlH/zkD2frO2lgpaSNSvRcINUkMUhKitIpQfl&#10;T+ArniX4VYJs0Xwwpvueozs5pqmjojo2qmMcpy7diXmTvhUlJlFyI0rfqKVWaqQUHi+ygnDVIDfG&#10;XTNadeGhAfGRkV4y10N9KFS1QvUrdFSF+iiD3wt2iDaGqOPJUsbCRYwf7YxCcfA/9ss0LOrrCuNn&#10;FmSGdQaYYRmWAXRYFFyQcReNRBEkxg0LEVwx7hsYI02i0aoYU2NW4xZjrGmK4hZTi4YSNS51qVpT&#10;W03StHGpWzV1iRqX6e8Of1Pr0w/tk4+B53kfZuY/c89533vPue9pw+sMPmsOcIbE0INGxPEHVnjZ&#10;ieUglpMO5mK9ZsTKYO0OxOhGdr1R6il2bTTfqiDjl8FqiZQ6cAZ4eO/x2gJlT0qI2Qdb2oPrrTNo&#10;A1qCNJDCKJPEMxffaaI3EstErAAQSqwIMoghXiLxUqjeFsRry9pdiZHPCS4k06dRbRonaT6ZrwBb&#10;wHFwg9vA4+0Do1i7iFj5XPPdsGDtGVkyQBpIBk34LIFnTsaIOJNBYhs1khgfP4k2BovDaJMoY5RE&#10;GJ0SbnSJ3ZguNqNbwgxdJESfJ1b9QAkyjBB/Q7mY9XPEpHsbBuvBAXAJeGQq8UvhWUCc3EBGkGB8&#10;lQX9QQpoAuIZX2JBNM+jAvQS4e8j4X6+Em4OEJs5RMLMERJqjhWrubFYzM0kyJwpAeYs8TPnismv&#10;QHz8h4vej8r3m41RZN70xez4YG4MX3udwmTiD4VjP9bvYeUcMB5kqBEWuEAC72OBg2cRwG7RS5jF&#10;KCHBvmINMktQUJAEBtvE3xItfpZEMVlSxdeSIT6WTmK05Ije2l/ESsVZOHUWjGcQpiiQHPx3khPe&#10;3nxNJhC/mPhPsn42drydDX8LUkAiiAMOPo8ANnIKDTWINcRHgkN8xT/UJOawAPHlQSNbpBhtTtHb&#10;k0Rnx7PZqSg7Jt1OpdnoOjY8pI0KCKMjhZKDlTkrGB0Cv5UxxC8ifj4xumCB3SANC+oC8byOAZFY&#10;dDsIs+klJMwowTYf8bf7iCncV4yRfqKLYsOi+IIjBjQGVJGDQclBhTsYxByY9CiMauRMQA4R5BCO&#10;4bOdIZ9bMpL4A4nfk1idotgH0BQ0BnHYUAe5hAMbz0PtBrGEGyQgwiCmSKMYHRRLjDqoEHGyiJPZ&#10;ysk8EZ8K1MDG4OKkyzoZxOKovlhuhJjXATlEc2M7zpHTHRmG1v2I0Z2Y7aPZB6gk8z8BxLBkJJ+H&#10;k0tYhE4s/A/gvSlaJ8ZYmoaTA53gW184rpB68ZKYrZKSAHNNEv41iY6XRPd10QUT6ciJGOUEbsr4&#10;vQD3GHtfSvhZb2I9Fss+8PM00AQ4eR9NPpE8swMrOQXw3sQzQzzHORG4aGLJzJhN0SKNwkmDUDpf&#10;TGc/0tMBw2M6HT+dc5nG0JLKwJBMDsk4pSRySMLFJnmkkJ/ksW5nJMwAqSCRGHHYcAd5hINQngfy&#10;3sQzAyMTjZFDqxons1Rz8miJFq3Rwo0WbsRys4Cb/XDT4d2cCTc3kHuISCsGtBYMYc3fJy/2Ih0H&#10;ne6R/ny9O2m3c/GI9ZN5nQDHWD6PAmHEDeQzE8/13rgAilwWJA3c5NEOLTqgRWeaSxZnM4vEs0g0&#10;iy9lMVtlcSayOJedJvFdnIqbIcVNf8gkh0yP9Gbtrsm8ZP004OKnCeQSQ1w7z4J4ZmpK/LSH44J2&#10;oCPIUhcrZyNbNXoKPZdDnosWeRDIJeFcvpjLMNuTM5HDANkNh9jlXYB7zrpA3h7pyfodWb8VaMpr&#10;F3k4iRuBlFaWMLUQ0WVol2d77TLtol3q3bVLllFWnkCPPujRnz0ZSCMZyCYXQKKAHxdw+w+gT/Tn&#10;TPSmNnoxuOXiIntSmzke6Qa3tq3YJmKlonFjVdq0mBA+M8NXp+J21kxENsh5EFO76JXZKdAM1yDy&#10;GIwew7hkStmTUg7RCIiMoD6G86OhuLNibqhC6rOAIbGAQXDAPckiTiZHpwXpppBPbGvOAMfZr6MW&#10;93GNa75mbvppRqdIM3yDtYu/VDOgY5Uh4oxO4WyUsyflaFHGomUIN3mAyHj65Whc+0hqo/Qg+d2Q&#10;DvDMJGZztE5U7ZX99XvAV8Xtq/FUMUs0s1WqmZ6xmgFTBqQccOyxCYJdEZnFvswjj/nsyTw2dg5a&#10;zEK853HJFfTLae9goGv53XnpgM6ZcE5hjx1wDsh7KK4yVpQUZvrfMaHhNb/KfE0HyoAoQ8x15B1I&#10;1GCiDCJtQN5iX5ZSr0vZk8WI/AbkXqU+FvLjBexH5UaRuSekA+XbnLMVT/mEEttYqOmruI55KOZ/&#10;cARzH4r3ihaTK9E7KCwHqwBtQKrQYwN9fD2FVoXgH+CU1+Ce3yPhldTH8jrJRO9k9jiS2Oah2p5O&#10;0LSt0Dgq4135EL8HsdRAuFLqh0M1KKlBcR3guHmHJ6RmtBI5RE8/Tg89SsEdRPC9bOwOtKhdJFJT&#10;JenEdqrrXWk9SeM7Q+P5vaaAcmK4rY/n5QfWg81SPyzWAEpeaD1YVmGUETkJTgFaslwnj9tcfNdb&#10;iFxB9POQPctdfmqJPPqnMxh9GpnMfv6BQcHWkNAwe3hElCM6Js4Zn9C4iSs5JbVpWnrzFq0yWrvb&#10;tG3XoWOnzl26Ppb9ePcePXPz8p/o/WTffv0HDPxJ4VODikuGDB02vHTk06PHjB03YeKkyWXlU6c9&#10;O73iuedfmPnirNlz5s6rfGnBywtfWfTq62+8+dbbS5YuX/HOylXvrf7F+7/8oGrtuuoNGzd9uOWj&#10;X/+mZtv22t/W7di569M9e/f97sDBQ4ePHP3DZ388/qcTJz//8i9f/fXrU6fP/v3c+YuX/nH5m39e&#10;vX7j25u3v7tz977nf/1r4P8j56/TK8a+inIAnC2KtA3WkYp2rOKdCPEkxbyZot4S7pmKfHvFPgv6&#10;3RT/HATopRTooyQoQIMiJcJgpcIIZBildBivhJiCEs8oKX6KFjOUGD9TasxHjp8rPV5TgixGkWVK&#10;kneVJmsQ5VdKlfXIslnpslUJ8zHKfKKk2a202Y84v1fqHFPy/Bl9vlAC/Q2FziiJLiiNriDSNaXS&#10;LSXTvfue8SPLlfMQgxFPoXv0MPyX9z9yvUSn0+sNBiMaNPL1NZnM6OAfEBCIFMEWixU1QsPQwx6O&#10;IpFRaIIoqIIs6IIwShmvNPXaPCKOVxuk6ZWvSolKKhpUMmTYiJGjxoyfOLn8menPvfDi7LnzFyxc&#10;9Nqbi5csW7Fy1eo1lIuqls0fQtLL8RGK9Ry9JBVLaMITojCFKlzPnIXtufPwvXgJxpevXPkG0lev&#10;XbsO729v3rx16zbc79y9e+/e/Qb+nrUxBk91sp9nXSu7p6qjy1Od3caztVeO5+P+xffrBpV998mw&#10;yqs7Ri27uHPc2tM7JtZ8VTtl94maqUeOfVTx+aGNM87tqX7p9g9FQw4NOTTk0JBDQw4NOTTk0JDD&#10;/53Dukdy2JDt9tTk5dyv61d8Z1dR2c09Qyqv7itdfuHAqOpTB8ds/2LfuH3Hdo0/tr92ype1W589&#10;V7Vp5vUfiu9zqCaHteSwiRy25/W4u7Nv8c19hWVXD5ZUXjoybMWpz4avP3G4tPbw/lF7d3869ui2&#10;uoknq7eVnV62peLyv9ivs6imzzSO46idqj1nerSurc50qqBOOxVBO4JI2UQCiuxhC4EkLGGRTaFU&#10;NnXYXIpsoqCCEAhrEiCsgUAgbGULa0gIJIBAIICAYtmEZ/7lcOHczUluufjef855f8/FK2ubBuqm&#10;4RDkX1aAois/bTAN9FYaTTDv2y1vzfZgHkwIsCkCngOV00Vg1Lc6N1Q0unZQaz3606q8h2PK/KZk&#10;DSibhr1A3TKU6FxYYxlc/dBqbDvXg/YVD1o/EIowr7oG7PMbuvHljHbHOlqzS2sG263nWfXNwSiG&#10;z5isbRpoWwaKmgKU6ZxfZuvrLnQa2UgE5r6jE+iovlHbF80CbG5VL66kgEOoIbc4Nb1oIHKe1Lr1&#10;32d6CmUNqFsGmvJBoKrJrzN0lBeb9HVmeTesx96Y+AxNm0e2j9kk1wzaZdG59kXZXbjKV20Ednyz&#10;U2sk26U7mOXBkzWgHt8JBYihADEUqJ1cYeqcm2/T1xILDS1F00befW/NIuonrJ6VCjGZuTwsLbXH&#10;oewpB1fzqAXfeK/RqT2g3q1b1oCGGArP7IFC5QNAV/vuQ53OWUk3SmN4zADNmzf0alswDasSWyZQ&#10;h23S0gcwec/7sPToLntGWIdDbWALvulWE7FN1qAAMRQhhiLlA+tlat/ON2n/8GYApcaX6KM5i9c9&#10;2e+M79GnLGIzR61fJQ3ZkmP4GGpEH6Y4pAvL8OtwYHm2OdXLGhQe27lBP7MbipW/WmKqHZ/iaJ8a&#10;GL1ymbOAQtevGniUL94Izpkxe/xywvJZ7LDV68gh66xQvg3Fn2tL9+rBlrki9yprG0XHdqyXnNm9&#10;Xqq8f65B7YhoQONE17SOesOKrkU5oIiUpWsBKfMm4XES85iocXRS6IhlaoDQKtNbYJ3jysdQCDwH&#10;mqx9LP5mx2rZ6c+XKpW/HO9U3dczflm+8YOWegVom+aDLuH1Gso3ftEwJOqtSVSoxCzmF7F5ovcY&#10;Otlt1DLFEdmIgwhLkrWVsqNyS4xTn800ntvDFSnta56/dJoB6pfzQcMwBbTt4kHXLWrFwC8EcfjP&#10;G4d7zZo8dJs2+80J2Qhu0ireTox5KmsfGIfk3lUr7BL0n9zVOqN0sOrjxdMUUFFJgUt6cfAzOhK0&#10;8CEbuh5+q/q3bi5dDyB+uBFEeG8ALyDQ3xzq8M7svt0C+j8289bhsrZQs19urP2IXIdYfnf1suJh&#10;GiidSoXzF+Lg31oRcOlGIKhb+4Imzg2uEB039Dwc1g287NYMfWxWjW5ZrZreRq+g/WRtomGvXNeb&#10;v8rVLip8UQj/PJwG35+Mh38pRoCSWiD8dNUHVI2JoG6FA00sBq7grUHPyRIMXCzA0NUMTNxMwdxd&#10;1iDj2GeQqfAFkBQPwetL8kDSOQ95BtpANbcAmp0rUJ2DlvO8ohey/FMl6SH54y/DyocTHtQN/hbd&#10;yotK7OZGpHHrAkm8Yt90vrRtG7YN24Ztw7Zh2/B/GTKP7do0ZPxpUJWHTG1loBhoQaGZOdAxRChy&#10;DFou8HgyT7n9eirnDnWMdJchfBneMJD4iNMXHcvrfpgiLLvzajjPP1UobZsG8pYhDTFkaSsBDTEU&#10;m5pDqS0RyghBy6VuMXN0n7SpAv+C0bwg5lDmvd95qRE93YmPhe1PkiYowUliUuDLEWmDzG/+15CN&#10;GAr1NaHMxAwYNsSNSlzwUiUxdo7hSZqs8C0aKf6FJaAGtnFz7vZ3kaJGWImxU+TIZ5IX95PHpQ3I&#10;W4ZMxYOQrnoScrXOAV1fAxjGZutMK+Iayz54qdYp9m2dW4a4zrN4uNqnbgD5WfRVBPc308KGi1If&#10;SlLins7EPXg+KW2bhqxPDHlailCM0thgGpuu1VoSlxuwwYvNhLi3LS6ZEx2uJUMtHuzeRt+O1toA&#10;bnVFqCg7J2zqeXrC7KP4RIm0bRn2AhkxkBADResslKJ+/sgyMlluQLsstmCC5zgOcZO9BPJQl1Np&#10;V5sru6nJs72qzpdbwAwQphSHTCaUJExHpj+flDbI+sSQoXoCaIihAqW+wr5hsthi4TLfZRM8xcPG&#10;iwbsyd29+JLGduc6RpNrG63uZl8600cYW+4vflD+UBxOTx6Xtk1DNmLIQgxk1e+gUOvHj5V6l5ea&#10;DI0XOs2dJXyroDejNvFcITbz9z4cvbLDsYbW7NySwXbtSax2F0QwvMbuMu6PhVYmjErbJ4YDkK3y&#10;D6Br/rBSraf2vtXQaIZr6jQ+YhE0OGEd2y6yI7H6HQqLOvFV5BbHxheNzpzoWmL/XaaHMJAZLPyV&#10;+VjqIBsx5CCGbMSQq/ItlGh+/0ed3qW5zuuGYpExYVhiGtg7ZRVTP4xJK+XbU3O6cRWv2vF1cc2O&#10;LRH1zt2BLDeePyuA78cK50kbZH+9EzHsgRzEkK/y948VmmfeNV1VmeJeMxiZNMQPLhjfaZ1GR1eO&#10;2qZQBHa5r3vtSxI4DtUPW/ENoU2ENv96YrdP/e1u7/q7Ugc5iCEXMeQqfgUFKseXmJqnZtqvXhgR&#10;GejxZ6/jOxeNAlizFo8Kx6yTSUO25Gc8u4LHPdjy+xz7ml9bcQ3eyDY8mr1b3JvvSB3kIoY8hd2Q&#10;p7gfilW+XqjXODHWp3uOL9ZDdbw3wNUvG/qXzJlGksWWT5OGrdOiBba5YVzbwjs9mDLfTvsq9w5H&#10;FrH9Zq1zh5/UQd7RnUCR3w0UxX3LlRcPTbVp/G1gREuxY+4qir2Ksi9fu+ab+8743kuJ+ZMnY5bJ&#10;4SKr9MBB65xbfBuqOxdT5NyLKyH0upbie32kDihHdwBN/nMoOvvlHPviPiFf7UinRFOJvayDKgVd&#10;TN4G6mbKH4aBsXMmkRFT5rFB4xZJt0csUz1EViRn5G1wg/Y5WIFTrp3AXeqAdngHFMr/Zanyx71v&#10;Oi/s7Rr/L/v1FdVkgodhPDqMrnN2Zhzb7swsrqKro6KuKKgIKEpvUkIgpEmRjibSQxEIRZQmCBJI&#10;IIHQgkQJTQJSQihCAkqvAiKgoCDSFIX/fMczZ/fM3sWrvfDiuf+d9+499YtoUU2hFM5p5sF5CyZo&#10;2sev6LqHLxgF+iMOj2mzGNeX6ASHCUySzTiWTnxBSMWP2TCsxhy+uDX+dtSnkj0yU42/fdM5cvC7&#10;hjkl2TJQPpYHZ9QZoGYSB+dJ4aDp7L+i6+GO7OEyfzHY/q1pmPUsOoI4YxGJe4O7hX1NirJ8bfvF&#10;rZRsQb2rkl3XO7htXdOM/A/lqwo7uXDiSCqcVIkFZb1QUMVQQd2aAhpOTqs6V21X9N1JH4y88Msm&#10;PlbLaF/LJQs/zBLOz3yR5P+lLQj+iup9shHVPCUrU7FyYHM+yMsy4MjBWDh2kgaKF3zgtOEVUMHY&#10;w1nCJbhggwMte0vQc8SAoZM5GDubgZmL6RrG1WQN+8X1iGRQ4v4NqEfvd27gwZ7NabD31zjYv48G&#10;BxW84aiKGxzXtIOTBgRQNrUANQwa1LEmoIEzBm28EegTDMGIaAAmJANAf3GQ9ncZYMp9B6ny2yFJ&#10;SQ5Szh2FDF1V4KANIZNIArYjZY1BCVlOosa/jQ1hTUdE5k8GxxW/8E8uH6OmVz6n5laNUvnVHR5F&#10;tSJXvrDGmV8nbV8NXw1fDV8N//eGtM+GbXAXMTDOHQGOrgrkmBpADp4EWfaUNTaZtsTwSZhNDGJP&#10;RUcUjIfHlD0PSqwaCWAKh/2z6wf87jc8vsZrEjgXPH7owmuSNkj/w8BADMmIIe3cYcjWOQNcE33I&#10;tyIC146yluNGW8z0SpxhBnJeJoY+GIu+WTEcfrt+MJjeMhDEkbRR89oqyblPC69wW+9fvSeWNsTw&#10;DaQjBiZioCMG1ll5yNVWhgJjfeBhicCzoawWOIcu5rknzXCoWZNpIUWjSRHVg9HRzX3hie3doezu&#10;Ot/M3kJKZm+ee+7THPe8Nmn7H8NuyDh7CLjap+HBRT3gWxKBf4nyqdAxbOE++e6bfO+cieyAkpE0&#10;mrA/MbK1MyquR3IjdaAymD3A9Wb3Z3hnd7K8c9qlDViIgSW3CdLkt0IKYuAghntap6DISBdKLAir&#10;pSTKSql92EKJW/JrvkfuOM+37Fn29fpuVnhb852onuqoO4MlkelDmQGsoRS/zB66X1aXtP3JkKq0&#10;C7LUDkIBYigx1IWHGMJHAYHyvsIubL7ChT4tIHNflHqWDzzwr2/NobUKGTd6iuNjhni3mcOM0LTh&#10;hOsZ/fHXM3ukDVh/+6+BgRiy1Q7Afa2TUGaos1ppjl+pwlOWamzC5mod6VNC1/yR6mvlnWW+osaC&#10;660CTlj3PfrNZxl3kp7fucUYvUVjDd6isfulDdiIgY0Y0hFDmtI/IVftNyjUUoJyA+2P1Wj8ch2O&#10;Mt9gHT7z+HLKhNg5f6CR/FDyyKuupthfUpQf3MVhhQ0lJceMRSekjoVGpg2H3mANStufDOlKOyEP&#10;MRRpKq1WGmi/rzPDLTRhybMSYvhUu03qaKcDt6vNraxR5F5XLvAR3+MHdDFzg4ei0m+MRaSnjgXe&#10;ThsOjE0fkrb/GFjyW4CluBPy1fZDsabiSpW+1mKjqdXbVkvydCc+bHzoUkp//2WupMO5rKaFLOQL&#10;PcVZAt/OxAcBgxHcsNEwHnPUj5H+jEpnDUrbZ0PGH4YMRVkoUN23VqZ5fFmorzEnMcG+7sJcnRjG&#10;hg09J9DbBm3yhJ0OpSUSl9q8JnILs86jI1rg008roz0LrmQM+XLZAz5ZGX3SBhmfDX8BNmLgKP4D&#10;7qvu/SjQUJhv0LvwpuOixcQw+sroK0xoxzguWTRIyi3ttC3Ja7WvYTQ5NceJXNtpNeRe/+qAft/q&#10;+D4vQWaPZzGnW9oQw3rIRAwZh7ZAjuIvwFfds1yl8e9ZsZ765KCR+cgrY9e+GXRI06RVUvkzQlZ+&#10;N4nPbLN+FNts0xRSb/vEW+jY5V7r2U0RRnRdrWN0UEScdmmDTMTAQQyZh34CruLPq6Wqu96JNA6/&#10;7NBVHR7XN+ubNXJpfWca9OilZQJvBMdm9RF4Ce2kh+ESUq3fY+vHlIbLErcGSqtLQ5DEuTFe7NR4&#10;V+qAs2M9ZMltBA5i4J3Y8b5CRXa65cKBkSHt091TemaSRUNn4YJxIH8aE5M5hmUmDeJyb3bjCwPb&#10;CeUeraQaV7GdyLHFrd5BTBXZiyPrLotjpA6yEEP27o2QfWgzFJ3YOidU+Xms87xc94SGcss7HdPa&#10;T/qOpUtG1JwZs0j6hEVS1AiWHTxgxfXqwRW6dRJKHdptyu2eOgts2j0F1u0h5dbt4Q+lDXK2r4Pc&#10;3RuAe+j7ZcHxHyfFZ7b2jqrKiWcunKlZ0TIpBh077gd9z9Q5E1rMFDqWNo6h+4xYsK8OYbMdB3Bc&#10;275LBaQ+ex6xj8wj9PkV4PuuSx3kbVsH3N3fAv/gphmRwqb+gWM/SKZV/lXzXv1MEZw3ygFNEmNV&#10;50rckqFf6FuTcOq0WQx50jzR6YVFiu1zKyZplJiOH7Vl4UZcWNhRDyRvqYP8rSgo2CWzWLFfZrj9&#10;wPrWSYUttUvK+4pA9XQ2nNVLQT5uLGg6hH3UvUZFHJQ54xCnGdMbtq/No0jTljH4KXyc1atLty1f&#10;Ody2eHUFiSJ1wPsJtVa0c/1E86+oJy/2fCtcOLa9GBT3ZcMpJTooa0SDqikN1Im+oOFI/qRDdvxg&#10;4GWzdJFKXDQNwC2YB2LnsUEW84QgzDubYPQ7x2D0vLPUfeR/j5qt/RHVMbwJJZrbt6kEDu/IhqN7&#10;k0FBIQoU1YLhlJ43qKDd4Hf26yus6UON4ziO1tp6ntaqp+1RUdtasW5ojyhQBUSQTYCwkQ2ykQAB&#10;RIkM2UNGIIORBSGEQCBC2CAQRqIkYAQsBYsFBESGG+Q9/4fHp+fc/u/OhRff+8/zXv3ecw7uoO12&#10;GXS97MDAx/q9sT/2PSbAYtUy0HzVOhCz6hBktuqC5Iq6udotCjLJpwqdz3dtqF374YtS+Omf+aB0&#10;IAWOHIuGE6ohoKLlA6cNXOEsxh5+s7ICTTsL0HEwg0uXTcHQyQRMnI0B42wEWGdDsHUxAHvUye5u&#10;VBA93KwgXPlmUxns+YIMijtT4YBiNPyohIPDylfgmJoTnNKygV91LUDVwBTUjY3gHDI2tcz0QQdz&#10;CXQxeqBvrgvG5hcBY3ERzFEHxF2bIXf/55B1eCekqRyATI2jQER2FMn0IuTbWUGuhxdkBuJXkyLi&#10;X8XEZC1eSy6YD8tmzOGopbM4ZtksjsuZwQnKp4ObuKP+LRXSK628HveWSjR9NHw0fDT8nxryEAMR&#10;MWQjhnTEkKVxBEjIj0M11QGqLRZI7p6QG4BfzcDfeplAyFkgJBbPRWSyZ8JI3OlQeuV0CKdqKqSm&#10;+nFwfc0D/0ZBt2fDnTaPBgGa1g15+z6HnMM7IENlP+Sq/wxUnX8DzeQC0GwsocjVE6h++BViaMKL&#10;jOvE+cR4xlNCasVkZK7gSXihcALPbpjA8xvlwYLmbt+alkYvQXOdd109miD/gyEXMWQihnx1JSjS&#10;+QVYRtrAsrIAprPnGt0Hv1KIS1zOu5b/LDOmZCoxiT9BuN04fo3cNhbJ6ngUzuvqDeKJ6r24PdW+&#10;/PZKf0EzmhDDJsjft3XdcFtlH5DVDwH9ggqwDbWgDGsBZZc9Vkq9wt8wg5KWiyLIc/kE9mTmrTvj&#10;t9LaRqOJPcNRNEl/JEfSiuNI+P4cMSewsot9tboNTUD6YCAihizEQFX/CZgXlIFjoAkVFubvKxw8&#10;3nI9wl+W+ScvskIps8XXOU/yY4UjKYmd/TEZkj4Cpb8nht1fF8G+zwlm32fguD20kKoONP3XoPQ1&#10;5CgrQiFiKEEMXIPzUGWOWeHbe7yucgtf5vkmPysPpk6WRnBHC6LrZdnxnaKkFElrXK60OZ4uq4ou&#10;kTHwJTJqGEdMxvNEaFo3kBBDHmLIVd4LRWoHoVT7FPD0z6/VmGPeCuzcXwpcwhdqvFNm+IEFj8tD&#10;Kx4yo4R95NiO1sxESW1S5kB1EnWQE88apEaxBnORe+REcnvRBOT/MRCV9wBN7Uco0z4JVfrnVmsx&#10;Zm+Etu7L9c7h8/WeKZNCv8JRPo4rLYsUdhYT7tYT48W89NQBdgpRzkhhyIkEhjwjqlSafp0jRtO6&#10;gfzBkI8Y6Go/QLn2CajW/22l3sz0VZO122LLZfxsq3vqRItP4VDd1XJxJb6upeR6e3VBjLg0J3Gw&#10;MCNziJJZPJR+iz6USGANJhDY99H0tyEfMZCUdwNT7Xvgah0HwSWNd02mJi/brdyedzrgp7tdU8c6&#10;rxQMNAdyugShtcLyyHYuI7qvmBI3kJOdPJyRnT+SkFo8QohnyAlxpVI0AWXd8Bli2A4U5X8B6+wB&#10;4Gkde193Sf1Nm4nxkgjrOie2w//V75QyIvakSjr8OK0NwXeq+fi2Ek5UL4lOGEghxw/Hk7J+JxCL&#10;H0Wk0h9GJJUMoAkoOzcBBTGQEANV+TsoPbsf+FpH3zXoqb3oMjaav2fhPP3AJmx8yDF5cMCN0tXr&#10;XSZsDxCUC3GtRfzwntucKFkcgzB0g5E+EsWgDYcQGfKQrBIZmv42kBFDofK3wDm7b61G8+fXLXpn&#10;FvqMDGbkGKeJx9iQ4XG7JMmIM7lF6snm9/jWMNsDW4j1uO6kmrD+G7zr8siqNHlEDfNBMJM1cLWA&#10;3Y8moO7cCNQPBtqpb4B7du9KnabSUofu6Vmpod6Tx6YOo9PmOOmUTULHuCOpdsS1hC3zrKb0+TSl&#10;dfiLCC1X74U3RcrCWlNkoR10aUAN+35AOUeMJihADAX7tgBF6StgntoFVWd2v2rSPPisV1flyYjB&#10;hdGnRvYP5s2Cu+ew8cK/bPM4o44sqty5KqPftTGmz6MzTOTdF9QVIvEXxUr8RESxT3d5r08TT4Sm&#10;dUMhYqAiBvapHauCM98t3j3//aTs4olHE3raA88M7XqXTYKaFs1jK6asswvH7Wi3h+0rYgcc6sLu&#10;Obb69rl2efX6iTx6I7vc+5I73cQFHe6S8nY0QdGOjVCkuAUKlb4E7sntrxpUdz3tO7fn9z+0jshm&#10;dLW7X+jbNr8x8q9aNoumz2DTcyasKQmjtiXXhuwqAwfsa72kLg1u/d6Nrv2hjS7SmAZnaXa9k6xQ&#10;iCYo3rEBaIqfAuPQtrXqk/94fvf0V2NyjV2ySc2joiUd7cZVPeuqVX0f1ivjyLx588TkKWzOjT+t&#10;CnCjNizvEbty1yEnntNDz0rHoSCkKJ7DUDLPfjinAk1A/3oDMBQ/gbJDW181HN/65N4vWwf/VP22&#10;e+H88cYVbe1K0LFkgq4H6a0BLnXJlHBzzjwlbMoy22/Ciuz+2LbIacyR5jDmRrcb82XYjoXSbcZu&#10;0mzGk1AFzO0bgLV38xr/4CczXYc3yf84/FnPM9Xdje80TvDgnCYdNM3y4IJT2pquX8xrQzx+yYQQ&#10;MI9J9Jy1THN+an3bYdo+23bKJcdmyivHaioQKSIbO01AFZR8qQDsPZuWmhQ3jAzvUOidObqt6e2v&#10;e3mgepwGahq5oGGQDOdtboK2G/69nn/AW4NQz5cmkc7LmGiHJexN20XbWOsFxzjsgluc5YJPnMVC&#10;cJzFYngsmqBsm8JKzU6FoXtbFMTTuzc2vz76H/brJKrpAw/gOM+xtTNOq1g7jopVW9HRKqAiAiOy&#10;yRZAFpFNkD2yBgIkQIQAsq+BQAIhEMIOCSGEhCVhD4RICEhwRFFHadWq4EhlUaHqr//HzOvzGG9z&#10;6OF7/1y/W1pBa081nPyBAjp62aBrlghnHPBgeCkMTPwCwCLI67015tI7O6zr2oUo5zXnaKdVd9yF&#10;VS+c46o/zmE1BGe/GvFJvWn5QuW2eKPK+O3PVfpX9n7Gg0Nba+DwbgocPZQFWieJcPJsFOhYBoO+&#10;vS8YuFwCYw8XMPN2AitfR7D1tweHADu4GHAe3NC24Im2AT8kdMCndKdLRUU+tlFlYPGvKm2gtqkW&#10;9m2lwnc7s0D9QAIc1oiEo7qBcNzIC7Qt3EDXxgnO2NuDoaMtmDpZg/lFFKCcrcDW2RLsXSzAycUc&#10;3JA8Pqlx8QaVwVsbVATw5YY6+GZTCezYkgW7diTAnn1Y2H8YDQePe8IRXWfQMHCAE8a2oHMOBXrm&#10;lnDGwhwMLc3AxOocmFmZgoWVCVijjOE8yggcPiko2PYZ5KtthuyD2yFVax9k6B+BXFNtKLA1hnw3&#10;e8j294K0cAwQCfHvYlIz3kbmk15H0IpWwmuoyxh2yTJGULqE6aEtYiRl8yFS+qPAUfpMgLxc4SOv&#10;ULY/DH8Y/i8NJMSQ8z9Dpv5hyEMMhYiB5GoPuX5ekI4YkuLi38WlZLyNzitYwZZSlsOrS5fCWbSl&#10;cH7ZYng3/RVmuPx5yEjFbOB1xrT/WOWEj4ypbFC4bSNi+Avkqm+HNMSQq/8PIJueAKqNIVBczgPZ&#10;xwvyQzGQiU9YS07KXiFkURZxReW/RFYwF7D1NS+xrbUvscK6uYiB+tlQccN0oKRR5jvcJPEfqVc2&#10;ICOGAsSQp/41ZGjtBZLeQaCaHAe69VmgO9tCqfdlKA7GvCdFE1ezEnKXktNpCwRS9Qs8rXE+upo9&#10;F83hPI/qbPkpoqd1OrSfJ0P3tQ2iB7g9gUMsZVs3FCKGfMSQpfUtkPXUgWaiCZUoA6i8aAMML8/3&#10;ZYGYNWok8U3B1fzFrJTy/yTlNDwnFHOf4hn8n/Gsjie49s47EUKhLKhL1I/uEgmDevntoYMtygZF&#10;HxlyNPcARe8AlCOfVY36J9Q4WX+o8fRYY17BvCmPSFyixpIWSEmMuYxM1mNiQfvDWFr3fVxt3118&#10;a/9EpKB/MKy9vzO4vY8XJupsCe/jKdu6gaz2ZyCpb4M8TTUo0f0eGMbHoNZKHxocUe8aLnm8rQvA&#10;LFdhEhcq8AVzVCLzUW4q515SlvBmHHlwMpYhniCwxdLYNrEoki/mhvEHWRFdoobIHoGyQfFHBpLm&#10;bqDpfgdM46NQb6kHLHurNbb7pddNvmGvGkISX9REFz4pv1p1vzCJO5WRLpIR88SS+FLJUEKdpD+B&#10;J+HH8IYbsbzh2qiO3iqcqFPZ1g1FiKEAMRQiBrrufqg2+gGaLHXft9hZvuW6ui+1+IS9bA5KfNaE&#10;Jc9WxVRP04gt8vxUoTgtW9ydVCTtSmZKO69xpM3xXGkVniutiBEM0GO7RMqGGP70u4GsuQvKdfdB&#10;rdERYFuc/pVnZ/Ga7+L2iu8VNt92JfFxC4Z8rwFXNcmIbxmhJHd152SI29Lyr7eklsk46Y2yumSO&#10;rIzAGaXGtQ0VEzp6lQ0oiKEYMRQihmLNncDQ3Qv1RoeBY6GzJjhvvtzp7LrQ5Rn6rMs/cZYfQp7m&#10;RFWN1cZxBuiJnQJy6iArO3u0LpMir8mqlldksOVkIlueH88dyU8QDCjbRwZVoGj+HZinv4VGw0Mf&#10;Wi1Ove20NVvsdnJ50ecR8qTPN/G+MKhQwcMyJU0xzaKq+I4W2rWBmoL0UXouaaI0t/wGJZd1IzuF&#10;NZGRxBnNSGobUrbfDWTEUKK5A6pP7wGW4cH3bebar0U2pr8MXnCek7gH/zTsTbzTf6VgrANTOcCN&#10;ZgsaCB2NlcT+ipKUUXJh1o08ElWRU1inuJbVqCCmsuWJKa0SZQMqYqCofbFuoGn8DWpPqwHHUP3X&#10;dvMTK302Ji+ljk5Px12DHoxdTpgaDiCN9IQyRAIsq4WDb6+uv9pHZSRezypJm7xGId1MolZOXS1s&#10;UOCzWROxmVypsq0bqIihCDHQNb6B+tO7gHv2+1WhmdbikLXR/IS946Nbzldmpjzi5TK/vAFxUDm/&#10;G9PUIIji0zkxvfn1V6XJzKQJAiNHEccsV+ArmiaxxexxbAFXqmxQovpfQ7H6VqjQ2A5NOjs/8M/u&#10;f91rpvFyFGXw9PZ5uwf/voCemnEjjCi8c4WjaHqzOLiB2R3eVtwe1ZPOxUsIrHg5jpU5Ed1cNh7Z&#10;zJaHMTmjYWWtEmVbN5QgBgpiYGp8Dc06O9Y6Dfa+Ep878mzSSu/HWRub248d/GUPXeL6ZjyzeQrf&#10;stoxdH2pJJiX0x8mIgqxQ1EdsaMRnemj4cLS65ieZmkwt1US3MAfVDYoVd0ApWqbgKq+BWqOqULr&#10;qe0rPQa752WmB3+8a6k987M16sacna/4iVNM+6xbZuM9z1L6LZ/a/Bv+3GQZugs3EjIQJsENhUhT&#10;h4JlVHHwOHsQPSgYQHd09igb0BADDTHQ1L+CxmNfvWs/pbowdGbHo5sme+88Mjs58QKFGl6w9ema&#10;d4hmP72YVvHYlVIw616dcteDg//X5fZghV93wGR4r/9kQo+fIrfbV1Eh8plqE/rIujuUDcoQQ5na&#10;58A4sBk4RzevdGt/+VSurzrz8Myeiblz2kPLlijhEsqL88oWy1xwTCqev0jKeOxCJzxwrQubcef4&#10;T3vzvG8F872m8W2Xp1PaPG+TeR53an9jv97/mVD4AI5PqafbOdVJPYduossp1Emok/v9fr+tIblM&#10;zG2YsOay2ZUNzRoKMxMaNhkzzTVD6VU55fTK6VGnnnSPoiLh++z0w3k9zw/P67U/4Pzw/v3z66c5&#10;6EGrWFVQvkENyreuBMHuVYsSvVVvFYdXPfzdcN2dl2baihkbY9m8vXPjnGNw9WeXOO5nD3zelA8t&#10;65U/O/lZwMXoP07wwx6FXgoZP10bNJ5Uixon1J54RL+EfFRag3x8SaAqqFyvBrytK0Cos+Jj577l&#10;f/y6b9nIhOF6xbSpjmzR0rhxycaxatEukLvoGJU/75qS89EzK1XZEfvarzDiBZITMhFSipqILDsx&#10;EV+GnDhTGjiRUxrwnFUS8LyMqyqo+k4N+FrqC5Ltai9uaCLuPtFePvDe8AfZwjHdRjA14oGFLQes&#10;fPLANpQIDrFn5l1x8Z88CehpH1Lo+wAqajKIjpwMYwS8i87zn8Qy/CYzlHLpvlMsmqpAsBYBwi1q&#10;kz3fIe49WIUYnNzzj46vhzQa4YguD0wOF8MvlnQwc80Cy8BUsAmLA4eYyAWXxJPznjjUnG9a4Cwy&#10;3X82JMN3NgLvMxuT4T2bpIRP95ojqWypdjXiuXQl4u7NFYihdxvVrs7vWd0IBzbzwGAXGw4b0MDo&#10;FwIctUuG4x4xYB4QBtYhQWAfHgguaD/wjPYB3xgvQGI8IQTjAeFK0Rh3wMa4QZrKXjapIX7tW4YY&#10;GlVHyL9sWdYE2mt4oKvBhr07qHBg/1k4aISFw+anwcg+FI65IcHM2xcs/TzBNtAdnE64ghvKBbwA&#10;KiDV31HO4B/kBKggRwhVQqMcAaOyezIEYmh4OUL+r2UIEWioV4HmGjZs20SBndvwoLsnEfYejIQD&#10;JsFw0CwADK29wcTeHY47uYC5ixNYuzqAvZs9OLnZgpu7LXi624Cvco6Q7lYQ4qaq69fUEJ2jCITo&#10;gzqCD+vUi2HDGgps2pgBWzQTQGtXBOzYjwLdQ76wz8gD9I+5wM+mDnDE3A5MLG3guKUVmFtZgpWV&#10;BdhYm4O9tRk4Wx8HdyUvlQF9w0qgaK2DHN3NkHZwFxCO/QREa0PIVf4FKcAVMsNPQFpiFCSdTYI4&#10;WgZg2FkQU0lciqknLWGu5C5i5ORFjIL8FXOL8il6hDqFvkt9GfEb7fGpB/SxkIcMVfzd8HfD/21I&#10;VzZkH90HudaHgepiBhR/FyCGIeFsfBSkZiRDIoWwFFdEWowtpyzE1tIWYsX0r7EdjK+x/Yy52Jt5&#10;H6Jv579BjzD/HX6P9Xvo/YJ7IQ9UAoz1K4CqtRaIuhqAN9CG3KN7gW51CJjOppDv5wT00EAgYaKA&#10;kIqDM8TshSQm/UtCCWsuvrpwNr7h3Od4KftzfG/xdNx1zuvo4fNP0be4Y+EjJXdCR0qHw+4VqwLy&#10;lA00zbWQq2zIMtgBNJPdwLQ0gCLlb57zdYSCkABgREct5SbjvmZmEr+k0Zmfk9mcj9jK0pnE+gvT&#10;iZKL04ldFW/jFZVPY4Z4D9DDVbdP3eAPhd8qvxY5UqqKbw30Pxt0NIBosB3yTHSgyFIPOI5Hgett&#10;D8XB/ouFUej5PCxuNhef+5FALvpwpqBsKrmU9w4rqH6LFdW8wcouTcT31Y1FK+pvRyguD0QM1vVE&#10;DfPlp2+VqwLylQ0MZQNZZxOQ9bcBy3gXFFscgFJHE7jgbbdUGuQ3fx6Nni1KSJ1hpJGnSDnsN3hG&#10;5Qtcce0EtkL4NLG+8UmCRDQe3y0eiekVD6B7xd1R/Q2ymKGa1tibVaqA/O//bFgDFGUDVX8rFBpr&#10;A9diP5Q7GgPPy3ahAuU7dyEicoYblzpVlEp5Tc/kPMum8B+lMhvGsNwr97HVkt+SRJLRlM6W6wnd&#10;LV2Y7hYppld8JW6gXpRwXaAKYH6vDnnKBqqyga6vBWzjnVBmsQ94DkeWBJ7WX6qRPp+qwiPel8fi&#10;3pSkUCYK8dxxck7NaAZNfBtX1HoTVy4dTq2XXk9rk/bi5G3SRHmbKL6rRYi91liXNFiniv9pyNfX&#10;BI7xdii32AvV9oYLte5Ws3UBXtO1oeFvBTG455VJ1MectJL7+Vk1t4i5ogF8vrQvnSvryRB0dOHF&#10;HbKMDpkI1yGrTZJLBSm9Yj6uX6gKYCkb8pUNNJ0fgKX3I5QYbYNK891QY//zvNDN4lODv+dUQ0j4&#10;q8tRuKeCBOrYxVTuCJsgGKQTRV05NGk74Zy8lVDR2ZIllDdnt8vr0tvlPJzsavmZrpYLaX1Nqvir&#10;ga5sKNT7J5QZbQW+uS7U2R2aa3I1n2n29XjXHHzquSgyZbw+ljLKTzk/XIav7i3MbpLSyFIRkdkp&#10;zCnprifWdNeRWrp5mW3d3HRp1/kMubQ4o6dZFVCgbGBqrv7WUKS3BS4aaYHATGdRaGcw2+xq9r7N&#10;x+21FBX6VBKeMiaKId+pTeIoKtP4V7mZjc0sYlstjd7FJ7P7eGReXwW1qa+EJOkrOCvpYxE6OpiE&#10;Lokq/mpgKBvYepuhwkgTLplpLzTa6n+SuByfvOrl+qITefKx7FTSaMvp3OGGRHZPTWpVazm+QcjJ&#10;bq1ikbtK6cx+Dq1MwabXKQpoVxTU7Cv9lOz2Tkq2XKqKbw0sZUOezkbg6GkA78iPUG+6c15se2Cm&#10;3fnY2x5P52f9gcEPu09i77SjSQPNceeuXk6uFFenC2suZraWFRO7Clg0BSO/eIjG5A9RmOLBTHLz&#10;YCaptSeL1NGhCij8rwau3ibgH9kCQtPtcxKbn97LnUxeDXg4PLnhj7qvCE4c7ozI6WnDFLWKsBX/&#10;YadO46FOHDiOD23s2nht21Zsp8qKarPuO8eEHBn3PRhjmHHfjCvjzjWOZI2tloS0pYywihz9Q9Jf&#10;oVSj9o/aUsqGTY7v/h78n5uH/wf/B+/H38+jb11tVO2ZyrhrReVJNzKKOT3J3NzehEJeX3xRfW9U&#10;7pU7kVmNndGZzW3CIBrWIZ9oyCEayhQ34rzKZvyms23huqHczC0zlZcDVsaC+7YuQ32uQbc7vZNb&#10;2/zyL/ODKqquhNWcrou+mlPJbkvmJXVHl2X1Rpaf7o3g1d4JKW24Hcxt7AzJa24TBrhEQ4HMl8jb&#10;8w14it+gRnnT8lVtmY9thnum75genhixOPL4kbXT3ftOgR291MTGLnpezQ1mecX1oAvchrCGtItR&#10;rTHV7M7Q8+k9IdWneoJrLnQHnm/sZFY0tbNOt7YKA4VEA5do4MpK4YyiFC4qb1xs0tryodNg59R9&#10;EwXBCxO9IcFxh55RB1bLfbf4S/1eOed6fMtK2pnns1oDLyfwQ5tDG6LbAxpSO1jXStpZ/OqbTH7z&#10;DUZdayujqq1JGCiSXIdCoqFEVhKVChtw5SepuTbNb1/36UsLnhrvGZ4y1e6bsLS9MW7r1/DYKa7q&#10;oXv26UGv0pw+n8rkHsal8FssPrM9opXRkdLK6Cxq8e2uaqbfbrlOa73Jp13taBAGiiVFUSQjjjJZ&#10;CdTsl1jiK0m861aXfDGss3F4wmBv/7Sp9q3X5taNU9b0C3/YRZcLnDLyx1yLOSPuZ6OGPOuYg/QG&#10;n/sh17z/nXzN+wH3qtdwZYPnaPMVj4HO3zy6ui8KAyVEQ4m0OH6R/RKX5MXn2g6JTQ7+JD7yQn1j&#10;/7SBXMfsUR3+e7PjdW8tvCteW4dzX9mmpE055MdOOJYHPHep8n7mWevxlFXn9iyuzvVZZq2LoLTG&#10;RXDhgtN4W7Xzo75KYaCUaCiVFkPVrvVLjXvXvbktJzoq2Lf+7huN727N68vzF4y0a+eOWv7y0dSj&#10;eNYiMPODdVzCB9v00Df2BYyXzqepk1Se64RfhctERIXzRDLPaTKX5zhZXu4wVf+z/dTvZcJA2QYR&#10;lEmvR/120dmb35OePpIiDfypIH5rTn0rf1lnf+2SvlbFZ8NjRZ/JzlmLpr5JixZhEQvH45mztqne&#10;M47Zbm/dc52n6fmO08H5DtNxeQ5vU3Pt3xbk2L87e9Jupj5bGOB9LYJfN4t+5n9LetQvTrr38juR&#10;zo8HJJpWVWRqobG/AtoahdAjZ8DAJhFGHhEw8WMtm4fQFq2j3Rfs2c7zrokOc95JdnPMJNu5sCTb&#10;+fhEm/n0BJuFonjKwhm2MHDmK9JivQRptOML0r0HYqTOv7ata1pVkKzFjzI8KP/AhZpKOjSPxEPH&#10;PAz69v4w9PDCUR9XmPs7ghJgt+IYZLPiHkxZ8QmxXmEFH18JI7CDrFbTA61WC4SyUilGGr1OIg30&#10;fkHqerKe1LS6Y30t9knxsF+6AAf2puHwYTaUtUKgZsSApjkVujZOMHC0BdnVGuYeVqBQLeDgaQ43&#10;z2PwJvh5miGYaoYYqilOeAhj7DKx3yFC6hoSJTXNfy1SB2kxHnZIFWD3llTs2x2L/YpBOKhCx2Ed&#10;NygbOkDdhAJtc0voWx2DsbUpzCgmsKKQYWNjDEcbI7gRvCmGYBJCrIUx2EIidfeJkK6PkUh1y1+J&#10;8LBRLB+bJTmQ3hyD7TsCsVvOG/sOuUBexRYHNa2gpHsMqkdMoGloDF0jQxgYG4BM1ocZWQ8WZF1Q&#10;yDqwJ2vD1VgLnkLp6RIhtTwg9sdJpIoVUdF8iItxILEhGlKbWNj0vRe2yDphmzwFuw+aQ07JBAoq&#10;RjikdgRKGnpQ1dSBhqY2dLQ0oa+lAUMtdZC11GCmpQpLLRVQhIJESXHESUshfM9WMH/cg1A1eUQe&#10;UULkMW1E2psghGYH/1Aq6AkM0LIDQCsNAq0yGLRLIfBpCoVPRyjod8NAHwlb8XkS/jdNED7r9Txi&#10;mvpHxKT7ZORz15dr+n/D/1BD0gZxsImGCNmtCDwkiwi1HxCjfxhxZlqItTuKCC9bBAVR4c/2h29G&#10;MOjFxN7ZCNAvRoJ+LQq+Nwm90WA8jFmkP475SHsS+85LEPuS+jxu3O0/7DHXybi1IJloiN8qiSjZ&#10;LQg9uAuxqvuQqH8IyaYaSLYhg021QSTLE8HRLDA5EfDLj11llMevMKoTlv0uJy75tSQt+XUlf/Yb&#10;TJ7zHT7x1udRypTXE47AQ5A64v6CM+QxkbQWnCAaEoiGaKIhUnEnElX3gqN3AGkm6kinGCHFnYJ4&#10;PyqiwgNWQpKil1jZiYvMU5xP/ufS/vavS1/w52fM+7dnzvnfzZphDGVP+QyfFHiO5g67j+Xeowoy&#10;+zyfp66FaBBDItEQs3szYhW344SKLDJ0FZB9VBUnjxsgk7hkji91KT40cDGSHbsQnM6ZC+Bm/cXi&#10;5cwyq/M+MBsK3jN/584w7xS+YtwrEtCGSh5SH5wa8Bwp/BftSU4X7VnWWpBCNCRt3YBYoiFecRvS&#10;VHbhpK488sjKKLA6gjxnq6UsH49PnKDAufgY9mxkSsZMcE7+dEBp8WvWudI/mfVlr5hNP0/5d/HG&#10;Gf0VD70HzvR7DfJ6fB6UdviOctsYY7lrAYdoSCYa4oiGJAUZZCrvRJ6OHArJSjhlqbdc5GT5Kd/b&#10;fS47IPA9J5I9zU7MehWeUTIRWMB7wSo/O86s/vUZ80rlU9bNylFWX2U/o6+yi95/7gZjsLzZ/2EJ&#10;nznCXQtS/9vA/ofw+gpr+tDDOP4XS0Vw4MBJQT0W0aKIR0VAkSFLloTRsMUgIDMQNkQIBCGEFRlJ&#10;kBBICBAIWYAEEiKCkIhliNVH0VraOopw7BFR64Bf8/ici3OXi8/99+593l2bgbB/G5CP6APFai9U&#10;2x8CuqvVR5rf2cXq8wF/VVyKeUVKynqem1n8ayqB9jCexPo5ppIzFctsnoxra56I72kex45wBmMU&#10;nN4oRVNX9B2mMHaS3hE7Va3O14bcLTqQpWog7t8KZWY7ocpyD9DtTb7Uu1q8r/d1fnMtxH+OGhn9&#10;vAKb9bQwteQBHl87kUJkj2LLWhVYOnc4kcMdShJxB3E3uH3YW1xR7C0uL07J5iaMMZqxk3R1gLhG&#10;EwiqhmxVQ6HxFqgw2w5Uy13AsDvwqfGs+SLb2/E1Kxj9sj7i0kxNXNbDsmTyREEWTZFNYA+kktpk&#10;yZW8vhQmrze1ndeT1ssTpwzyuNhBHidxuIWVNNrQgBurUweIOpqQp2rAG24CkvFmqDTbBrWWBssN&#10;dsYfOC7H3rR6Ocy1Bvg9Y2OiHjNiMqeqk0i3S9KpA/mXWZLsgrbOjDK+MIMu5Gc2CzuyOgVtmQOC&#10;xpQBASN5qL02RdlETx1tUAcK/q+BbLwJqg9vBYbFd0tsW6N3rc7/ft3haf+Sj/aZ4YZFPmBdyhir&#10;TSwauppW01ec3SjKJ7S1XSYJW7KrxBx8Yyf7Ml/MyukX0zPk4uq0AX5l+nDL1XQlW52vDfmqhhzD&#10;jVC6byPQDutBg8XOz802e9/ynMzmxR42z8U/op7wQyOmWiLTlA3xhXJaSlUXJbOhnZTTxs4vENXn&#10;lndfI1zrphNau2l5Pd0UvLS7JFMuJmcNtZOzRprVgStfG7Qhz3ADlO/bALWHNwPrxI6PXJs9b4RO&#10;prPX3a1/6/HzfNgZHD7WfjF1iBNb0FuPqxRQ05mcimxuHYkgqiaSeijEakk5kS0pLRBLivJ6JURV&#10;BxF/k0/E3+Kq87WBqGogGuoCZZ8u1B3eBBzzbR86Tu963eVo8lLqZvVU5uNxrycIoxRikuXcaGIX&#10;G0tpY6QwGmoyW6vLL4tKSERJYWG5lFjEkOaTeNKcwh5pZl5vbzZBLsrOHeSpA4U630CBquGK4Xqo&#10;2rcemKYbllvNtywKrQ3mJQ77nw26mk8PerlNyALChrrDcL38qDwBN76Cw8bV1TLSWsprsoTEitze&#10;7BJSf0YJVZ5e1tKfWnZdlqjqwF3p70wuGBCoA0X/aygyXAc1RuuAdWj9F97xzQvdp3bOys98/9tt&#10;l6P3lZ5nR2+iQ+V9oYmdXRdzuYKYMmYbtraqKZlTVJ8uwNPwElxVQT+2qrIfW9MkS6B2S6Mpkr7Y&#10;0v6uOPINgTpfG65sWQ1kw7VAN1oDnENrPwqObfir7+TWFyN2u55MORyZHHN3vqXwDZYMBCV09F3I&#10;YXdHltCEsfTSdiyb0JzckdKYcT2OmdcXw7zaF93I6o1mdfZEMKTXI6lyUWTVzQ51gKRqKFQ1lBnq&#10;AMNIG7gHdd51HV03d9Nq4+8TNtsfTNuajv7s6igf9w4UK/3jmgdDs+v6w4spkihqQVdMY4YgoT2+&#10;PUUc1ZbbHcGr6IroaOy8yBeLMe03RBj2IA/DvMVVB4p1VgJpixZcNVgNjd9rLfN/0HojPaL9YtR8&#10;zfQvJ/QmZmxMhh672PfcP4dun/SLZt4JzKwaCS1SjW4VXh7BxPZdao2UJHZgJJcFF3rL+GFSZkeY&#10;TNQeKh1qCxUNt4TyFE3qQIn2SihWNVANVkHzvzQ/dhlrzg0d1Hzy4NC3k88s9UZe2O+X/uFkw3/q&#10;7suaRkVS7/ulke/6E3PGgyi40dC6SGU4+7wiriVEmd0SfLukOfhOPSdoTNAUOK5kBwyONgRIf6pX&#10;B0pVDSV6q6BOXxN4u1YuSPesmJk0WHH3dxOtkXmrrbJ5ux+Esw7WnBcuXvQ/3DGlM+dwhKcoQspj&#10;39KoR2hq6MMQRuCjaKb/dEY9+kkxA/3Ltboff+Vd85sZrPV9MEnzG5+qVgfKtTWAoqcJ7O0anzq3&#10;Iy+Vusi9Gb0VinlTbdmCxQ7hwmkTzn/tTtW+dvAo/49zCHHOLTbjlWd63CwqH/OnHznoz+AK9GzU&#10;Vb/ZVIrvK2KF76vKcp85Vpn3XGcpav6nEq9nd8nqAGW1BtA3aUDbRuSR/Ftk6u63iGLuOw3Ze9O1&#10;or+P63P+tjKhf7C2Kn9ve5b4zh6d+c4pHLvoGh+x6JkWsuiDRy8EEnwXwvN8FrB53gvZeai3JALq&#10;LTXXa7E559yi5LLnOwVeHahavQIa1yDTXRrI5LAmony4CpG936MpWjZZz1k+ok9fPn6gbNniBHH5&#10;5JnM5dPnEpbsAiOWHDEhy67R6CWvBJ/P6CTUp/O4c58u4Tw/JeM8P+ckeXwmJ3p8oWHdl1oT3Je6&#10;49UB2irkMQ9BJmUaiGLsG0S2sA4Rwe5VHDDWpYGJfikcNs6Do0fTwdw6HiydL8IpryCwQfuBQzAK&#10;3M57gjfGHQLCXeGCSnT4WcBhXAB/wQWKwpyBet4ZGtV61oQgd7sRRDGsgcjur0SEsFGjCfS1aLBb&#10;twSMdhDgwN40OGQaC2YnMHDUJhDMHX3Ays0DTnu6ggPKGVxVZwzl6wBo3zMQ6msPkT72kOBjpzpI&#10;dpCPsgWylzr3+AiilCNI/ziCCJ8gSBOsW0kFPS0y7NDNBYNtKbBndwwY7Q+DA2b+cPAECsxOucEx&#10;W2ewsHcAawd7sHe0BWen0+DhZA3eTqfA3+kkhDpZQYSjJWAdLCBVrdsSBJErEeQf9uv8G+qFD+C4&#10;czr3phIpJaXFkkokQkJRWtzSU7fFPouZMZgFM2YxixlmmAyTdTIjg8lYIiOG29Uixc0VLSo9ST2J&#10;ipAuTzddlft5vrfTz9M/8Pzw+vnzPudzPj98Gh4h898YGChg7pwMMDIUgqkJA5YtiwGLVRhYZRsI&#10;VpsOw7otP8FG172wedsucNm+E9w9vcHLyxN8vLeDn/c28Pd2hwBvN/jZ2xWCvLYCyssFcJ7fc73N&#10;wKCxx8Cg4ikyf9zAIAMM5iTBHEM6zDWOggVmKDBZcRyWrA0A83X7YdXG3WDtsBPsNnuCvZMHODq7&#10;g7OzG7i5bAUPF2fwdtkCvi5O4OfiCP4uDnDIeRMc+S6gG88D6vJFQLCxANRma8C7rgci8vNG+ntA&#10;BLJSNC4AQuOPQ3BSCARnhEGIIhxCylAQeh4FYU2IFhSEd6Ih/AEaUM8Ro+jP4eOYD2ETmMnQd5jR&#10;4CnsyHf8v+FbQ8K3hkhrC8A6WEHUVjsg7XCEmP3bgHh0N+CwAYCODYQwXhiEpmMgTI6FsNIICK9G&#10;6HCAuoLowAG6Bw/o/+C/oIfx06g3hKmwMcJ46NvIl8HvIgeDJwn6AGPhPIhbbgJE6+UQuWkNUFxs&#10;Id57E3JWbhB72BdIqAAgkIMAy8YAWkwAVA4RUEXRgK5A1MX8jWkmzWLaSLPYO6TP2H7yNGaIMol+&#10;TRkNH6EOhY5Sn4VMkPtD35H0ASbSEI80RCENMRtXA83ZGpheG4G1Zysw/+UDtLCDQI4OgkgGDiKE&#10;MbPYTMoXrCL2M7Ys7hO2Jn4G20T7K+Ia/WNEF306oi9hEjvAGEUPMQbDXjH7Q0cYveFv4x+ET8Tq&#10;gzQYAs3cBGKslgN1gyUwndcC13M98PycgRewAxKDDwA9MmiWTMN/JvIpM/iT9I+4fOZ0RDHrA66K&#10;/R5Xn/ged5nzX1wHdwrXyxvDPuMPogaSnoQOCh6ED3Nuo8cYXejxBH2AZWQIdHNjIFmZA239CuBu&#10;WQ3C7esgZbcTpBz0AmGg/ywHFzhDpxKmyYlx74li9hQhi/8HXil4hy9LnsDXprzFXxSN49vEo/ie&#10;tCFsn6Qv/NnJHtSAuAvzUnATO8xpj3jD1gfYSEMC0kBeaw5MOwsQOFmC2MMGJLsc4eSB7bOSE/tm&#10;UrAnPnDJhKkEJm2CLOCPEdPFI4T8k8OEYukrfFXmEL5BNohryXqBu539JOLf2Xcxj7M6sU+lbbiB&#10;1Bb8S8EV/Cu+PpBoNBcYy4yBsnYZcOzMQeS0EtI9rCDT1x5O/eT+6dSxPR/S0ccmRdH4cS6NPkzj&#10;CodIYulzoiznKUGR/4RQJn8cWSt/RGyW90b/Lr8X9VB+E/9Q3kp4nHWZ+FT6S9SAuDFqMEUf4Cz4&#10;p2EhxK1ZCkl2y0Cy2QJk29ZAju+GL3n+rtP5R3dPZYf/PJ5BxL0WxdIHElkpfXFJ2Q9jJKfvRecq&#10;70SrlN0xVcousk55i3Jd2UHpUV6N7lFejH4o18X0ZWlJz9JrSc/T9PnawEQa6KvNIHmdGUg3m0PO&#10;tlUg97GbUex3eV94xGdCEXp4OJeAfSGl0PqSE1J62NysW/EixU1qZlEbtUB1PfasqjWuVnUt/pLq&#10;Kq1L1US9o6qj9BTWUHvzK2OfyCpi+zP0AS7SwEIamKuWgHjdEpA5LoV895V/K31splX7nSZLD+8Y&#10;LQ45NKTAYfpzSPH3T9KEt4Rs2Q22QHGVLilupuWoL9KL1E30KnVjQqNax2hX19K61RVxt4vL4u8r&#10;SmmPckpofVn6AG/+XGAvXQiJloshzdYUsh3NoMDd4otqp9Wf6n0OE+WHPF9rgg48L8aieguiY7uz&#10;4pLaJczMKwJeQVOiqOQCK7OsllWgOc8qK69m12nOJbZoylmdmuKEW2VFjLtFSsaD0wpGb54+SMOP&#10;kLjUCLiWppBuuwjyHBfDGTfzGfWONVPle+3HqgM8hs4F+j/RoMN6VFHUDjmV3yJLkP6SxjmtFQpK&#10;qniScg0nt/IsV1Wl5lVXlfB+rVLxOirlrI7KfFZ3aS6rR5nDul+gD/C/NfAtF0GGrQmcdjCFYrel&#10;HzXeln+c27N+RHvQdUB7fO+jc6iQbnUk+UYhhducR0+/IGPLq9L4JaXJooozSZnVyiRFTYGgvEYu&#10;0NXkC9trMjm/ITo1Us4dlZRzr1Cfrw0cpEFoaQKnbI1B4WACatclH6q8VrzV+tm+0h1wftpw1O9+&#10;bVhQRwU+pqWElNiojJfU5DHzzso4xco0YUVeiuR8VnKeVpZcqs1I0WqlohatOOmGVsTvqBLxu0tF&#10;vNvF+kDSvB+Ba2YEKZbGkG2zEM5sMp7VbDV9X+NlPtawe+1gs7/j44tHdt2uDwlsq4mIbtZEs+tK&#10;YlMrlAm5qjy2Ki+TXyGViGpTU2X1otTC+uTUqnpB2q/1XFHrBU5yew1X2KnhCrvU+oDga8MCEFsa&#10;Qa7NAii2N/pU6WIyWbfdbOSir+Xza/vsH14+7NvZFHS8pQ5DbKwmMqs1ZLG6hJZdoGSekeVxykUy&#10;gZabLtGx0/MbmdIyHSNDp6OlX2uIT2urpYt/r6CLOzX6IA0/AA9pkFguALnNfFDbz/+rxtlootHD&#10;9FWLz/L+3/w23G09tLP90omjzY0oQl0dPqG8OialqCL2VE4pvVByhqXhybm1tByRjpqT3UjJLdWR&#10;8y40kHJb62NOtdWSMjoqydLOcn1AaPgD8JEG6cr5oLA2BM1Gwz/rnOaPXnJf+OKm9+JHXb52t24e&#10;9L7Weux/zNfpP9R7H8fxrziSulxKVye0KERGyKCEceyMYQazb5hhjCVCodORNi1aTlJaSHHUsaRz&#10;Sos61YV0dVUuqeSqVKcFpc1WCHmf3z9wze3rxvP2+/X43Pg+Hl927SWxouJcVGrJ76qc/dUJO/NO&#10;Jh/MKUsrTT+aWZV4ZMNv6iO7f48rOnpaVXy6RnW08VTMwabK2IJ/l8fm3yrTBBuohmwjfew21UPR&#10;At2JCivdvlpb3a56R72OVrrB3VaG+fU7ga51/woLOVUviCz7Q5Zy8KLip921qh2bTyfsz6pKLkn6&#10;Nf1k7InsKuXJXVWKX4srFRU1FdGVDSejym+WR5XcORZd3FyiCTZRDTlUQ76JLo6b6XytsdB+f9lK&#10;+8871tptj22n3Wp3M7v6wM/lTEsI8+QtrrSoSZS0t162duuV6K3r6mLzU87FF8WeTSmLOruuPLI2&#10;7xf5uaIy+flTpbIL9celZ5pLpFV3j0grWg9pgs16OthipIdCYx2cmDNpsHauVleTCXnUMZM0/2k/&#10;peH5ijnnO3wcK9uZ/iX3OcKCFp56+21hRvZNyabUpsjdqgZlobw+qUhSv7ZY3LC9SNx4+Iioqfqw&#10;6MY/Dwka7xUKL7XtE154mK8JcqmGvBnfoXjWJFTPIu+uGJCHd/VIc6epVmO349SL3e6mNZ3edqUv&#10;ArwOPGNx856wY3Law9PS23jr4+4Jt8tb5XtFreoCACEg3t/Bvcx9/Afb8vlth/byHlb9zP3vtT0R&#10;7Y93R9zp2MG9+XS7Jtg2WRv5htooMyQvayeTB9d1SfPDyaSxZ6F23UdHg5oPK+aWvmfYFfZ4e+56&#10;48/e2MWUZ3SGJCa8YmdEvozIEb4U53JfxW6NeJ2+NbxzU25YV8GWsO5fNnPenN/E7mneyH75LIf9&#10;9MV6TZA3eRIOTyWvq7TJg8va5M5tHdLwUp/U9Vt+V/PZYXrpZ5d5hYMr7HYNMNw39nsxM/t8+Sv7&#10;AhXKXlaipDcsjdcnygjvU2Zy+lMy2QPZGezBnWtCB4tWh36uTg/5ci2NNfQklTXwVCPs0dX6UEZI&#10;21lC7jRok4Z7OuTi0Eytmq8WeqVjtjMKx5bO2znmTNs45ro8c9TdJ2nUM1Q56i2QjAZE8kZDYjhj&#10;vLjQcbmaNa5Ws76tVgd/2xjHnPhZxZwoiWWiJiYIjYpA/EejkUOEtFdT+5cJabg1iVx4pENOYdak&#10;UphNOYBFRnmgzd0Ae+sM0OmJcPFQwNVPBA9WOLzCQxDAZ4ItDIRA5I8oSrzID6uFftgg8MUuvg+O&#10;8HxQzfXB2QhNnpQT0nyOkMbrWuTiPUKqO3XIcRhp74eJ/g6YzVgPC9PVWGyZAFu7KDi4CEF3D8My&#10;72C4+QXAK9AXAUxvhAb/AF6wJ2TBDKiYHlgV5I4fg9ywJXAFCgJW4LC/Ji2nCbl+lZC6Zmr/ESHH&#10;erVJAabpbIORfjZmT0/DHGM1zBbIYWHNh7U9G7ZOQXBY7gsnNy+4ejDgyXCDL8MVTM9l4Hi6QMBw&#10;hpzhBJUHHSnu1CfFbSlyNLpRR8jlm4TUPKD2nxKyr59obYWOzjpM0V8FA0MVjGZJ8f3cCJiaszDf&#10;2h8Wtl6wsncHbakrHOjL4Ex3hqsTHQynpfBxskeQkx1CnZaAS7eFhG4DpaMNVBpdaSDktxZCSqkb&#10;7HtBSC7VsBZEJxlkihI6BiLozQzDNOMgGM7zxj8WesDE0hXzrVxgvpiORTZLQaPZw562BHQaDcto&#10;NnCjWcOTtgi+NEsE2ZiDTQnTCKrp0yA3NgLX0hRhSxaC77QIAvcl4AW4IJzLAFvhh9DUIITmBIO9&#10;k3KQBU4pC2FVlFoWwv9gIeIGpTUY3CeUbha4vSzwhlljvFHWEHec1RfxTaP/i4Y4w2mIpBp4Fqbg&#10;2i6AyNESEndbiPydwQtnIDzKD5yUYHB+CgFnRyjCDrARfoyNiErKGTa4lyjX2eC1UB6zwe+i9LLH&#10;+cOcYf4IZ4A3yvnAHdcIasOpiDKeAT7VILSZD/lSC0S70RDl5wQJ2wNCmT94SSHgrg1DRG4EuPlc&#10;8Ip54J3ggX+acoEHQT3lNn9C2M4fF77mjwo/8YeEg4I+wRfBO/6woIs/yqNw/xfE/30qoqkGgbkJ&#10;pIvnQemwECrXxVD5OEIR4g65xB/ieDYEa6i9TULw94ghOCyeEJRJJoTVkm/Cc9Jx0TXpmOimdFTc&#10;JhsRv5J9EX+U9Yr65G+FA5GvBZ9lz4UjomcaIMFgKpSzp0NENURbzYHa3gxJy62Q5O2AeJYbYoXU&#10;ExjLgTRNOCFaLxsX5UWOiQ5EfxUfix4RVyhGxGeUw5LLyiHJjZgvkvsxA9IXsZ8k71RvRB9VL4S9&#10;qg7RoOKheFiuCRIN9BFDNYjNjaGyNEGy3TykLbNAmpcdUpnLsZLvizgFZ1yRLPkq/1ExLM1VfZHs&#10;VQ9Ki+IHpOUJ/dKaxD7phcReWUPSJ9ndlR9kz5O7pW9Snol6Uh6JPyXelw7ENcuGlJogiWqIpRoi&#10;F8xGooUx0pfMQZbLQqz1pCEryAVrIrxHV0Wyh+ITpYPKDFVf5MakT/Kdqz7IClPfy46l98gqV7+V&#10;nV3zRnY1o1t2O7NT1pH1VPz6xzbp24wW2YfUW/LelU2RA+rrGmDl3/Shmm0I5fxZSDH/Hlm2Jsh2&#10;no8chjVyAuhj68N+GMqShfanxkk/JqSpe2LWpXVH5f7F55zGQ503AAD/u++jrIqnnqjtrn1s52a1&#10;tkOFsMiRcxiMcYwxhrkYYxhzYGbMYA5mGDMYcjW1jbNViRxNEa2Qo9h6UHY/PUttu/t7fPZ98+L7&#10;/ot7FcklzUeIM2cj5OSZ8Kbs6Yg2ylRkH2USNkEZjXhJGYxcyOyFvcH1RC1jOqNXk7UBKAsTEL/V&#10;GiB22ALsbluQdXgroB7fAWhn9vyVf9FpPd/nzG85IZ4rxNjQXzAo5DwSlzENp2RPwJh547AS2liU&#10;lDYaraSNwG/SHsf00DQxI7QB+AztbvQctRO+kKWOeY1XxS5jtAEocxOA3DgkbLcB+F02IOeQLaAf&#10;twcsl10fC92OvC/ycl5hBrv/Qo2+NkdMRD5HY/CjSCJVE5vHGIplswZihaz+ODnrAaKJ1RvfwbqH&#10;HGD1ICdZ6rhphgoxR22OX8hqiH+D0wakbBwStloBlP1mkLlrE6AdtAEFx7b9zfl25xrvwsFV/pVT&#10;b7hBF+dZsMDn1HjECAGdMZiKo/YmZbN6EhjsOwl8TleChNORqOS0J93itCXf49xGjXOaEybYDYnT&#10;9LrEOao8aSFTG4DeOCRusQKp9tYg29EaMA9uApyjtp9Kvt3+XnB+77LI8/iCIPDcdHHk1adMROxQ&#10;Dgp7n4DN6UojsdQpudxbqCKeCiXkt6bI+S3oZn5Tahe/MVXDr0WN8atTnhdWprygV6TMU7QBqWbG&#10;/xyw9laA6mgJCg9YA/7XNh+Ezva/Vpzb/abSw2lOEuD6syDCV8OJhT9gJGG6KZjsH4l4Vkt6Nu86&#10;hlGmxPAEdWkSQQ22XqDA3hZUpz8USDAjAjFmvFiImSwoxczkafPPIWmLJcDZWwKaowXg7LcEZV9v&#10;Wqs4vfVt1VmHRYX74elqf5fRijCfgdKYqB52AlpNR2e1UNKZSlImT47LFVZlFIklOGF5BU5RLsbf&#10;KBfh75WXZmjEvPTRMm76Mw4bO8VgY6c/C2A2DskbB4KdBaA7mgPefvO/xU5W76u++WKpxnX7fMOl&#10;/RN1vs4aWYhXrzg6spOPRKmKUKQGehq9OofAK8/MFgmIDEkJkS/lESulxcRGKYfUJS0iDkuZuMdi&#10;Bu5pCR33vFAbkLZxQNlagkw7c8ByMAUl+8w+Sf5j8Zvi5ObXDd/ZzbRc3D123eebwZprnj2VsHC1&#10;CJHUzE8m1hRh8iX0jOJSaqaIQ86tLMhiy5hZ4mp6lrI6n6yW5ZEHZDmkYSmF+ERAIYxzKYRnnwXS&#10;TI1BysaBbGcGCh1MgGCfyceqI2bvlCesFppdbKdunnd80uJ9qq8+yKNLHhmqksYm1gsT8VV8dJ6w&#10;CMvh0Akiem62jEphKLIppTVZOfKazBxVDZH6QIEjD1TjszTl+MynJdoArKkRQNtagJxtpoCz0xiI&#10;9xqtKQ6bLDceM5u/5Wz9TH3WYfjmlRN3mwIuq5Xh15rlcGSNFJlRIUJR+SUYNpOdIaQwSTI8Lbc2&#10;PY+jTKNJ61Lzm+rQ9J5aVF6/IoU6LEVTRgQbyj4HpG8cMDbmIG+bMeD92xBIvzR8rzxo+PqGk/FM&#10;50mz0S7XHf1qj6PdKn83VVNoUH19FKJSgcCWVSZSisTowtxSrIDAxVelFGbXJhYUKBMKxUpkUUNt&#10;PLurJq7woQLBHJbG5z8RbhB8DsgwMQLpm80AfasRKN1h8Jdsl/5q4179V+pD+s/vf2Xy6O6Zf93r&#10;vuykbvM933Qz+Kq8JSJG3BCD4dbGk+myJGaWJLUEI0yXIkuzFLGlzJqYMpECLqiXw4Wd1VFlg1XR&#10;PE15NHu0TBuAMzEEBGsTULDFAIi2632s3am7pHLQmfnJQefpwwNG/f3Odt333Y6o7nh/X9cR4Cv5&#10;MTSq5AYshdUUS6LUI+kZtcm8xGqMGF5FqoRVMapgMqE0slopiZR3VETINeIIyUhZhHC8WBuANzYE&#10;ZCsjwLXVA9JtOv+7vg1abLeBJoZMoGHNHoO7mlNbbg+eO3C9z/OM7J6ft6A7KKKoPSwp9zYMj1fF&#10;5Ca3xLPhTajSiEa8KKyRLgxrKhOENteVhbS0l4S0jvJDGp5xQxSTBdoAwsYh19IAlNro/C3fDL1S&#10;mUJjPUaQ5okh1DvuoNcxfnRzy1PXPYrHl06Lhrw9OP3+IbT7QfGknlAsujsiO7YzmhnensC51p7B&#10;De6gcYM7S9lBXbVFgd3tBYF3RlgBbdOMwNbZPG0AycgAsMz1gNgCetlgAI2pDaBHffrQg3EjqGtm&#10;l65q9phl3QsXx4rJ88d5z9zd6KPeAVmPfeGpjwLQcYPBxPCBcGrQQ0R+wAA2/+pgLs1/qCTPf7iG&#10;6veoLcdXM0LxHXxF9utZJGkDyIb6oNhEZ0mmB4236kLD3XpQ77A+1DlnCqkW9xkoXx+zli467+Qv&#10;uDoxX174njx72SfthWc4Yso7IXzSNy1gMpjgNwkn/TCVSvxhmkLwecHFe8/IcN5zNzO85ofSr8wu&#10;pnmNLaG1ATQ93d+FOtDPSgh6dFsH6u3VhTpHDaAbK7Y6ynf7jKSrTjb8dycdmG+dvyKvfOeCXT7r&#10;jlxyuwpbco8M/q9PnN9SYKLPEizJazk56coKKfHKW1aC5zsx0nO1AeGx2h3n/ut47OWVpRhtAAeC&#10;pmQQ9LgVgh5060CdQ7pQ64QBVPe7na7kw5cmvA+HvmCsO+0kr584jF0/fQq55nIucs3VM2jtgr/v&#10;mkew17pfmMd6aLj7h7jwyx8xYZc+UkIv/cEOufiH9NrFT83Bbp9+CnL7czrA7c8XnzUrgqCRBgjq&#10;a4Ogrj7o/3zXWVTTVwLH8T9zxs4ZEURAEERAIICEfROQsEMSshCyJxAgbIGwhAAaLEENTkRRcd+p&#10;y7hUtEMddCxWq8K4tnCs66FaWndRREVAkO03/zPv8eHzeM/93u3hEv++Y0Yce/UV0Qz7v26Bi3kD&#10;KLZ18HGuQoB3EUKCsxEeJUFUPA8xdBaSWHSwOEkQcBOhSEuAihuPKk4cVrLjsJEVi32psTjBjMFl&#10;egw6TLp3hCBunCaIi5cJoq2bII71EMTej1+ZbYb1DCMczGvhbKOFu5MKXh5ZoPqKEBCShpAIJiKi&#10;k0CLjUdifAxS46PBT4iCPD4SefERKI9bjK9jw2GMCcNWWhj+GR2Gwyb93EoQly4QxJmbBPHtXYLY&#10;8ztBNA2bma3GzBnLMcdcAzvrAjg6ZMDFVQB3Tza8qCmgBsQjMJiGsNAoRIUvRlx4KFIWh4ATHgRh&#10;eCAyw/xREOYHTagvlodQsSaYigaTOsgzOHuVIFp+JYh9vxHExscEYRgh/rIMZjNK8TfzXMyykmGO&#10;HQ9znZhwcE3EAg8a3Lwi4ekTBh9qMAJ8AxHq54dIPypi/LyR5OcFli8FfF93yKhuUPq4omTRl7R3&#10;EMTJLoL45j65/l6CWPWcIKrJhmIQM7JBzBTDbDYHM2xT8Pd5sbBwioS1cyjsFgZhvps/XNyp8PBY&#10;BG+KF3wpFARR3BFOccUSijPiPBYgxWM+2OQHTuD2JZDZzEbafDske5FD/BaCGUIBM5oKOiMYyaII&#10;JOZFI7GShqRVpA00JO+iIeUQDfSWaDDaSOeiwewkdS9Bag/p2RKwBkgjUWBPRk2zETXFQdTnLyAb&#10;LMGbP/f/DQxfV7CCKWAtoSI1JRh0QQSSleS8FbFIXhGLlMZY0HfGgnEgFszjpFPkdWwndcSA9Qvp&#10;AQ3sp6S3NHBGaNOcSdokF7Rx0qcvgJxsSCcbUjwXgO3jAl6gO9KjfJCWFAR2eiSYWTFglCWAUZsI&#10;ZkMiUrclgtWcCPZRUmsiOP8hXUwA9ybpbgLSHidMp/UnTPKGE8Z5kwljPCQMkT6kI94UZFhbgu84&#10;FwxPJ/C8nSHyd4MkwhuixECkcyPBzYwDS50Edk0K2P+gg7OZDu5eBriH6Ug7STpNB+8C6Rp9Ov02&#10;fTL9D8Y4/w1jlD/MGOFPMgb5YAzwkfJGgCRTkGltAYGjLdjk9RF5OUHu54rMxZ7IiA+AmB0BgSwO&#10;PBU5V3Uq0gxs8DZwwNvJmU4/yJlKP86Z5J/iTPDPccYF/+V8Ftzijgp/544IX3M/CofS3gsn0t4I&#10;p7gvRWA9E4FpCrLmWEBINvDcHCGjzEeOrzPywj2QG+eH7NRwyMVxEOcxIajgTgnq0icEawWfBVsF&#10;Y8Jm4ajwqPCT8F/CEdFZ0bDosmhI1CUeFD8Uvxf3Sd6KhyQvxWOSp5IJQa90mvdQCq4pyCYbxA62&#10;ELnOQzb5VFRUJ6hDF0Id4wMVIxS5gtgpRTZzXFbKH5XUSEbEq+VD4qaMQfHuzA/iQ5nvJS2Kd5K2&#10;rAHJhax+yY3sN9KenFfSV8qnkkFlr+yTokf+WX5XPiW+lQGBKcixmgWJgw1kznbIX2iHMh8HaENc&#10;oI32giYlaKqURxsrzGQO5RQJP2RUZQ7IVij7pevyXku3FbySNhe+lB5VPZe2Fj2Tthc/lV5RP5be&#10;K+mVvijtkb8vupMxnN+VOZZzQzGReTVrSmYKlGSDlGzIcrKF2tUWVYvsoQt2Qs0S9+maJP+xpdyo&#10;jxoZfaAoX/g6tzznhWK56knG6tI/5RvLe2W7Kh7JDmp/k5/Q9mSc0T7I7NDeV9zW3lE81XYrBjTX&#10;swfVnTnDhRdzRnPPKz9nm4Lc2bMgn2eNXEcbaFytUeNti7ogB6yMch1fmegztIIVPrBckvSqUsl/&#10;oi5RPsqtKn2gqKu+q2hYdluxRXcra5+uO/uIriu7Vfdzzo+6m8qbuuvKR7pO5etlP+W+1bbnfSg9&#10;kzekassfyTcFeZbmyCAbVPPmoNrFCnVe1qgPtJs2Rjp9WhPv+W5NanCfQRT3pDab97BKlXNHrSnr&#10;zq9ZdjPX8PU15Xr9ldwd+s68A/qOvBb9pfwz+osFnfoLhff07QXP9acL+nTfF76tPFn4vqxFNVhs&#10;CvLJBgXZoLafjRoXSxg8rdAQYDOxfrHDxw1xbm82Mv2frRNGP1qtYN+tLVD8UlVWeqW0etmlIn3d&#10;hULjqnOFmwztqj2Gs0WHDWeKWg2ni88b2tRdhu/VTwwnip/rjxX36Q6r+ysPqd+Vm4ICsiGL3INy&#10;e0vUuljA6GmB9f5Wo5vD7d5tjXV+uY3u88cWQcT9xszU7vq8jKu16uKfqrVLfyivWXG6ZNXqUyWN&#10;xtaS7cbvSvcbT5S2GFvKzhqPl10zHit/uOZQ2eP6/WXP9fvK+nR7SvurTEGhxUwo7a2gtbfASmdz&#10;rKXMwiY/y+HtYTb9u2iOz/amUB7u4of9ullOv74uV3qpvkj1Q62m+tTSpStOavXGbzXGtUc1m9Yd&#10;1uxpPFRxpPGg9lTjfu3lxm8q7zXuqeht2FnxxLBd86J2q6ZPZwpUZEP+3NmotjNH/YKZWO8xc3Ib&#10;ddbg7lCrvuZouz8PJLveb+aFdO2QJXc25Yh/XKsqaKsvqzyhr6w7oltuPFC9an1zVePGvVXbm3ZX&#10;HWzaVf1d047q803bl/6P7joPhwJx4wD+GsadR65SIXeOxjhSrhjkviP3fSV3GMYxwoz7vodxhUVL&#10;S5j6UbGiTTo2YZOWX9vdXk+x1W+fte9vnv1754/Pv+/7fd73r++D6tq09crqtE1m5fmf8itSX+Xw&#10;8k+GGBkJzJQTRYaCMNaoCv/ZrC3yG9tgz6seU6mNPhuFR91u5O/a/GxuNoZ6T1ZHR46Uxqf0F6bk&#10;dOZRma203MrGTGZtHbWmvobaXl+dOVBfmcmpr8i8U19KXa0tztgoZ6ZvMRjpP+XzgmfFRTFOeg9m&#10;y4pgySEhrFMR/NymJfRzD1n0+cBxiSeDlIP3+1xItzrPUKZaQ7zGGqLCB6vikrpLk7Jbi9IYdXRa&#10;VWX2hYZSWnlTMa25mUHrbS7KHmsuyL7VnE9bbqJnPammZz4rzaNuFfGCcdwM8VLimCsrjOUHBbFR&#10;mbjToUl8239UaHPYSPTxsKX84qCz7kyvtyWnI8h9pDUytK/hbAK7OjGroTS1qKKIWsXIz23Mz2O2&#10;5uXWsnLyOlm0vGFWJv0GKyPvISsjd6WemrNekUH7sYQXPCcugkmSYpgvI4RVBwSw9TD/hx41/ldD&#10;WgIbYyShh6MW+xaGHbWnB7zMxy4GuA52hAd3s2LPtTTGU6trkguKy9Mq85hZTdTCC23nCyrYKQUs&#10;dnLhIDux8D/tCUUP2hMKlpsS83+oTqRvlPOC58REMFVCBAtliFgrz/9XuwLh1/7DfM8vq/CtcbSJ&#10;SxNmsrOj9kc4wx6mIwN+zn29oQHtXVFn69vi0su40y/UpZZTKzMaE0tz2+NKSjpiS5s6Ysr62dFl&#10;nPao8ntt0SXLTdHMtZqYoqcVvGA8N0O6uDAWSwtgwz7Cly55vneX9sOzSVl4NKUpcPuaifT05Cn1&#10;sTG344MjZxw6h4J8m/sjoqt6YlIZ7HN52a3JJSmNaXWxddmtEbXMtvC6xrbw+r7WsIbJltCGpabQ&#10;upX6sKr1qrCKjTJeMFFUGLPEBLF8LwFbZGCnVwo2vxGB1WlhWJpRI8zeNJbkTFurDF91Nro4cfoU&#10;a9Tfu3Y4JKJkMDKJ3hebndYTz4jrTKkOb89qCGlnNAazGxqCO3rrgzonaoM679YEstcrg1qelQY2&#10;bjJ5wSRuhjxRAayW4PvC3gNPh4jweEIQ7s8QYX5BiW9qwWDP6Jyl4lczDvrsaQ9K/VUfj7KJgJAL&#10;o6Hx1JEIasKl2AsRgwmlQQPUyoCBoir/wfpK/8GL5X5D42V+l+6W+A5uMv16nxf4db2g84IpIkJY&#10;JELABhHY6iHAygg/3LsmAAvzBLh+Tx7G7x8VHVoyO9B155Ru07yLRcW3ni6FN84EZE0FxCZdDT4f&#10;ORmREzgeV+g7ns44M17A8JmoK/SZ7Cnw5lzJP81ZpJ/mvMz1Hn1N8x5+m8kLZggSsUyQ72cWAVYH&#10;AO5fIcDCTT64flcAxlck4es1TaGeFWO5lmUrzeqH9icY91zssxc9fJJve0dEz/smBM4Fp/t8G007&#10;PZea7TWXT/O8VZPlOd9N9Vi4kuF+ezHdfeFlmvvsryke078l8YK5fPxfagHWuwAeDgPcvsYHN+b5&#10;YPx7Ilza3Au9/z1CZG0Z7q3ZNFNmblgb5KzbUVLXnNxiVlwDgx57Rnsv+8V7LEckuT1OTnJboSe6&#10;rlYluKx1xbv8MBbnvL541unJi1jnlQ/Rzg92InnBYoDNVoBHXwHcGQeYmQGYXCLApVUiXHwjz8d6&#10;rylc844szXxrfDjnjRkp9bWlWewrG/vgl/aePi9cA9xfeIe6vAwJc34VH+b0mhbq+LokxPFNa7DD&#10;26FA+3fXA+zfr/jbvfvdz+7lZ19efqkBWO0GuHsZYHYKgHOb2z8fEaD7RyK0bsvzV++oiTK3dWRy&#10;tslKqR+P6cR8NDEO/mBu6f2BYu/20d7V6aO7h/22v5fddqTXqZ0UT9s/6B62f1S52XzqcLX5dNnF&#10;+vOsM+XLuiPlyy88PWUB3BsCmOMAXJsDGL4P0L0G0Py7MFT9JSdQtKsolr2rLpOyq60Ys0vSDNo1&#10;0PPeNT7uumtm7rBLodj+7WBDQQ9bSwywPYlRthaYamOOdIoZVlmZIdvSDL8+aYozFqb4wJyXh30A&#10;81cApm4CXL4L0PMYoGkDoHxHkK8AJYmZuF88ERWko1DlYCBqqJxGHS0X1NOzQyNDCpoaW6DVCVO0&#10;NzmBbibG3IJ2DMNPGGHCcQOkHdPHYiMyNhiSsceAjCP6vCxwf3Cd+4PR7wB6v+fufwJQugVA/wSE&#10;dBQWjEcJ8XCUkfJH+f0eqKDohCqqNqiheRJ1tE2QrGuMxiRDNCeR0VqPhI4kXfQk6XDLmhZG6R7B&#10;ZB0NpGmrI1NLDWuO8HLjKsCVWwD93B+0rAKUPQPIfQGQ+hkIsQiCISggdgZFJF1RQtYOpQ9Y4j4F&#10;Uzx0+Bgqq+qjuhoJtdV1UU9DC400NNBUQxWtNJTRQV0JPdQU0E/1EIapHsBz3PKUqszL5CzAwBIA&#10;a5l7/6fc/c8Bkt8ARP0PCIHcDF4Iok4IEtbIL2WGQnLHUEyejJIHdVHmkBbKK2pwb6OKykrKqKGk&#10;iDpKB5GstB+NleTQXFEGbRSl0FFBEj0PSaAvT+gstxcpivvxhJYCWugeRksDVTxpfgTN7Ulo6qOP&#10;JpGGaHLeEE3zDdGswgDNm/XRootrgIwnvyGjJUcPLWf00GqRhFYrJKRscb0/itbbXH/qog3q/s31&#10;l+0/dP4Nusj+n+46jUo67wI4Xtlm7ktpWjmVle2moYZLuCCoqIAoqIgKIosICIigoiIu5IpppZWl&#10;mVZm5eNY076vU1PT8vS0TJtpZmVaWm7lnf/znl58Xv++5/zOvedcC/BDGjydFoLvKgfwd14Kfpuc&#10;wBe7DnzILuCdgAJvkRt4q1DgswUFm6s3AqZ+I/g2u4LvEVfw60SccwH/64j7LhDwYgNg+xBfN/wM&#10;HHf+EQjO44hRHKz/FQhFGvwX2oDP8gUQ4LQIcOuWAM59BWD914EfEXmH4Q4YgQdgMj3At8gD/Ko8&#10;wH+nOwQ0IQ67A7bDDbBn3CDwKuIeCnDPUZP4XtQP/BfUOH4cNRoEqO9BsPFbMLgOB4OLPhA21xwC&#10;kAY/R3vAr1gIIch/ENyWQ4jvWsCFbQRs7CYI4HlCQIYXBGi8AFvhBYG1noBr8AT8QUQ7GoJOoieD&#10;LqMng++gfwQ/RY+FvEOPhHxBfwsZQw8RAP0lFDYNhoI7wk0fIFqbAxZpwC6xg1Ckg7R6EUSgHIG0&#10;eTWEhbhCMBUNeLYP4KQYwOdiIKgEMxlcg/kZXI/5EdKMmQg5ghknHMeMEc5jRkNvYUZCH2OGQ7sx&#10;X8IGMQNhY7794bD5IxG8+0jg+f4XgIQ0BC6YB8G/2QIZGSHaygUQ67oEor1XQiTeBYgUTwhN9J0k&#10;iAImCFmBY6FFgaOhOtz3sDrct7B9uOHwVtxQeAfua/gZ3Bfidfwg8RG+n/g26ANxIKiXNIbviQBs&#10;NwX8X1MA8+oXgGxlBnikIXzhPKA52EC803xgujhAoudyYGCdgUZET1Di/EZI/KBhopzwlQAjINzf&#10;qA4dJJaFfSZtC+8n7Qn/RGohfiQfJfaR/yC9J18h9ZLvk7vJbyLekD9HvIocC39BBcJTKgQ9okHg&#10;Qxpg9QEK0hBkPxcodtYQj4w0Z4UN8J3tgY9eChz/NePMUPdvcTF+gzR2SH9kGvkDJTuyN6KI2hOh&#10;o3VT6qK7KPui31BaY15Rfo99SblA/yfyLv1Z5Cv646j+2EfRo9T7MRBxJxbCb8YC4UYshOgDkZZm&#10;QLCbC9HzLYGNrJTU5daQtt4WJB4OE2Jfp2FByMbPHCqmLyGR0B0riHpNldNfROUlPIssYT6JqmE+&#10;ptaz/kttYT2kHWM9iD7N+jv6JutuzDPW7egPrFv0EcY1xs/oSwyIOscA8lkGkPSBKEtTINpaAQO5&#10;e1OQlSZdZgGKtXNB6WY/otjsOCDHr3+fRvHq4jOCn7M4tMf0NOaDmCzOvZgC7l8xFbzbsTt4t2Ib&#10;eDforbzrcZ28q3GXeFcYD3gXGT288wnD7NOJowknmBP0DuYkDUHVB6hIQ6SNJbCQu1e80AQUjqag&#10;WmMxkYey+Zrn4/AhN3BVVybZ47mMjnsoSIr6i53KvJmQzr8an5t6OV4rvBi/VXg+YZfwbMJ+4ZnE&#10;o8JTzDOik8zbohPMl6LOpIGUY0nDyW3sEeYh9njcQfYEXR+gWZgAbZ45cKxNQLbACFRLjUGzynSk&#10;yNXqc7GXfU8xdtkLDcn1UXaM/x0Zk3ItlZd4gZOWcjopU/wHSyM9ziqT/p60TdaRtFfWzj4kO8Y+&#10;LjuSfFXWlvxE1sr5KGnhDgqauEOcBu531l7uCFMfiEYa6NZmkGJtBAr7OaBeMgeKVxoNlW4w6ytH&#10;z3tTEfDbk5Lw9fc0NN/r2QmkC+mc+JMiIb+Dny45ys2Rt3GLFa1cneIgd6eihbdf0cxrV+znn1fu&#10;499XNqS8y6hP+ZS2M2UgtZY/xN3BH0rWB2LMTSDeyhREVnMgy242FC6e/aPUyXBAt974XbWH5Ysa&#10;f7uHlWFr/txC9bmkYYSdymbH/UeewjucJpG0CJWKJkF+VqOgNHuvYJuqPrVBtTv1sGpn6ilVnfC2&#10;aofwjWqb8H3G1tRPabrUAUGlYDBFH4hFGpgWxiCxMoTc+bNA6zBztHL5rE81aw27alEmT+t8be7W&#10;EFZdq4j0OquNI3Tms2LaVDxOc4ZIslcqV+5KU+XUiorytot06hrRLnW1+IC6Styp1omvqSvEz/PL&#10;xD1ZpeI++RbRpzStqF+kD9DNjYFtZgTplrMg33YGlC6a/q3acUZf3eqZr+pdDB/Vb577Z22I06Vq&#10;yqaTFbFBx7RM2kENl92QkyquU0qUNenKPJ1UrSmXlBaWSbYXlkj3FWqlxwqLpReLCqWPiwqkXXka&#10;SU9mflpfujrtg1QfoJsZA8dkDigsZkKBDXLzLTD4un2xwbv6FQbPm9bO+LvR2/p6fdCyc7UR7p1b&#10;Y3CHyxOjmrTJrF2aFGFNjlhRnpmep81QFRWmF2k16VVb1PI9JXnywyU58jMlKvn9kmz5y4Ks9Lc5&#10;mbJeZab0fYY+EGdqDHwjQ8i0mAHF8wwmq+ymDexcNLWrcfHU/7Wsmn6n2dPyciN+6andJFT7jmjs&#10;ger4iL0V7MQdW3iCygJhhjZXmqfOUharlOqyTGVZuUJZVy5XHiiXZZ4ol2beRvyjlSpe50syurMl&#10;8p4sfYCBNKT+/+41nw4l1tMmamymfqy3nfKy2XbKg9YVBjcPbjI/3xy4+Hgj0aVtN9WvqZZB2lXD&#10;YlRXcvmlJYL0/EJxbpY6XSvLUVWIVcU6oaqmSpDTpEvJ6dDxcm9U8nOflfJVLwv5WV25/My3OfpA&#10;vKkRiGfPArWpAZRbTh2ttZzS22g65Wmr4ZS7RxynXWlzNz11KGBRe0uY84F9kZg9e+hh2+uY9Ipt&#10;ydwiHV+qKhOqZFpJsaBQWcHRaKrYBVVVSQUNOlZh+79s11dY01kaBvAPEOw7qyhFEQiGEEoCIY2Q&#10;EAgkVCNVEBQpytoQx44NYVVsCGJZLFgG0LGiOFbaimV1bMuo46oLAjLOuCpgpQm8c/Y+F7/n+V/9&#10;z/ec7z0Xb0Fq7s381NwX22auf7lxZvar7JnZresMQfLI4Vg6xBQbRhj3F46ktweG0bOjZvSo3Izu&#10;nOcY1VZIR1ws97c5dSpMUHI82md/WUJY4ZGk+C3Fs9Jy9s75fsXu9NUZO77fkLZ9RV5yXk5BUl5B&#10;/ozth7Yn5pdvS8y/sTWxoGFT4rbm9YmbW7MSN/221hCkDRuKzMGDsHkodewZTM+PmNCjE4PoXsUg&#10;1r0m0NVLoqFnL/haH6sIcT5YHqHYfTIuOO/H6VPWl6akrj6StmBR8dzM2fsycpKKlm2a/o+cLdOK&#10;CjYnFB3KTdhbvjF+74318fsacuL3tK6NL/x9ZfyOPzINwdzBg7HW1Lh3uyk1sN73uMyY7p8xppuX&#10;jKiq2pLO1wgGn6hSjj1yRccruqiX5Z+P1uaWT41ceypxxtLjKXPnHU1bklI6f01CyZLsqSXrcuJK&#10;8rNjSw9mxZaWr51Sdn31lLKGVVN+eLMitvjtktgD7xYbgoUmplhvbPRHIdHTQ0QPThjRLdb9qquI&#10;frr+Vzp1k29aekM+av81DaewNkS0uTLcd93lGP3yi1Pj089PT0s9l5KRUD57WeyZRZkx5VmZ0eV5&#10;K6LPFi+LOntmaeS5usWR5xoWRZa3Z0Sd+DA/6rhhWEYm3VuIXhQR1ZcS3Wbdr5Z1r/93n5N3zaj0&#10;Acf4wAPRyJ13VTZb7mhds2+Feq+4PjlowbWomJm1cUkJ1dNnx1TNSo+sWpgRUb1mQXj1tvTwmgPz&#10;J9eenquvrZujr22cra/5mKa/0pmqv9RlELLIqLmA7eAg0c8niK5dILpcQ3TmtjGV1JvR/meWtOuZ&#10;y9CtT2UWOU/UjpmPtJKM+mDNrIeT9An3I+Oi78XNCL+XnKK/l5466f6qlLAHW5LDHu6bEfrvU4kh&#10;9XXTgutfJgQ//Bgfcq8vLuTnfoO+5hI9Z3dw/yjRjXNElZVEZ28SlT0wpn1PzWjnK2ujra1OQ3Je&#10;eZhntsjtM5p9BLOaNIppjYHa6MYwvb4xKiq0cXpM8Ms5McFNy6ODmjdGBjXviQhs+TFc96pSr239&#10;dZK2pT0soLkvNKAJBr1kd1B/mOjWaZYBtoPzdUTH7hLtf2xEBc1mtLnN2iS7nTt8RbvrmAVtIruZ&#10;bVLnhPcKcdR7tTLsvU4T1KbXadtiAwPaUwL9OzJ0mo41Ws2HbQF+Hw9o/D6e8fP9VOer/vxcrf70&#10;yUf9qUtlyBP2Fm4fZxlgO7jwT6Ljd4iK64l2PCPKbR9ilNU91nRZj+2I9B7umNQeZ5uEHqFjVI/Y&#10;LbTHy1PXo5ZpenUKda/eW/Utztu7L9Vb0Zfh5dW/Ru7VnyeTDxRL5AOnxTLUeMrwXCRDs0F3y1gG&#10;KoguVbMM/ovo4EN2/q9EGxqIVn8xNVqM78zmwnJEMmzMp4JjHQGefQhcHQPg4aKGTOANlbuMlVQJ&#10;wjw8EeMuwgyhO+YJhMh0EyDX1Q27nd1QwnfFBSdXXDWojr2DK1eJTrMMHL5PVPiYnf+CKLOFaGEX&#10;Gf8Ng80SMXL4FJiP0sPKIhATxvuBY+cNnoMMrlxPiHjukPPcoHZygY7Hx2QeD3GOXKRyHZAxkYNV&#10;DnbI5dhij70t9toZUnmJZfA60Q8sA7t+IdrIdpDZRJT+mii1h0wSQGZRMBkeiiHfBWCEuQqjLWWw&#10;GCfCeBsh7Ce4wNGWDxc7LtztOJCyf6rsbKC1tYaeFchYVp6SbcZg3vjRWD5uFFYaVMEyUMYysIdl&#10;YNN/2Pkvieb/RpT0loxiv5HJZDaDDjRMDRoph9EoT5iaCzB0LB9/seTC3IoDK2s72FjbgDPOCjxW&#10;VFxZURFZj4TCajj8rIYg2NIMERaDEM9MG2sI1JZjIGE9U8S3gZT1XZmIA4nSEZ5BfHjEuMAjlVnE&#10;ZDlDtJUPz11OEBfzIC7jQXLKEdKfuJBWcSG7ORGyhxMh/68DvH53gOIjB4puBvYD3rDvY755w84Q&#10;+FqaQ8qxhsRpPLycJ0Dhbg8vhSNkOmdIolwhSXaDOMMNkjXse5MLpIUukO13hryED/lJPrwqnKC4&#10;ylznwfs+D8rnjlC+doSqgzug6uL2+QxM7PXBxB6mWw0HQ+DHZpCxGeTc8VA52cDHzR4+ci6UAc5Q&#10;RAjglSiEfL47vFYK4bVRAEWBG7z3ukF5xBXK465QnXWB6rILfK45Q32Xeeo84NvK7/Nt5/f6dTl1&#10;+w04dWrg9FUD3hcNHA2Bhs0gt7eC0mEc/Ngc/i62CJBMhMaP/U8vhCpBBNUcT6iWM38XwSfPA+o9&#10;HvA95A6/o8xpITQXhAOaGmG//21hn/8TQU9Ai6AroE3wRdsp+KQdEHzQwbVDB5eOQDgbAn+L0fBi&#10;M/jZWUHHchHCchHqyUGwDx+6ECH8Y8XQzJJCs0gGTZZswH+ztD9gp/Sbdr+0V1si6dGdkHTrKiRd&#10;gZWSzsCb4s6gX8Sfg5rEH4Lei9uCOyXvggfEb0Mg+l8o3N+EQmgIAtgMSltLaCdYIMzOEpFO4xAl&#10;skOEkgd9oAAhURIEJin6dAuUPYErlV1BG5Rfg/KVX4KLlJ+DDys/hRxTfggpV3aEXla2h9Yp20If&#10;Kt+FNSrfhL1TvQ7rVLbqBxQtkyFvDoe0KRziP9mu068mzzQM4E9YBQVFEddWD+6jox61VQ51Y1MD&#10;IYFsJAGSEMhL9h2yACEhSAgEIewEIqIgBIUpuLFYsGhdRtxQhyptdXBBkdGBo9aO+sz7B+TD7/t9&#10;7vs6z3kuV2AkOsO+ZUEQuzQQxi9fCGlrFkHGluWQHhIMyeEbvxBid/wZwwh9H52+dxqr3P82Wh82&#10;FV0YNhljC3sdYw97hWsKf4lrD3+B6w5/jrsY8Qx3I+LfuEeRv+NeRY0R3of9Gvd172g83P2QCEMf&#10;kGCIKzAqKABGLAmEhEXzIW35fMhaHQg5f18MU3au+Mrct+4jDbvtv2Rq6Ju4lPBXePGBF3jtoXG8&#10;CfsUb41+gq+K/h3viBnDn8Q9JnTiHhF6caNxV3EP40dxI3ETsXdI77G3yF+jblJh+D8T4P7rCXCv&#10;K/DgwgB4CM0lJWgeZC+bC9NXBUDBxkAo2LH0T96eVe9SD25+zSSFPKMlR/xB5sU8JirjRuNziA/j&#10;zaT7xDLSPWIt6Q6piXSb1E4aJp8h3SRfIt2g3CVdpYyTr1Cn44foX3CXGBA7mAgPXEyEEa7AQ+gM&#10;seguGGjvRZb6QXGwP5RvCPis2BY0I//h20lx5PpxXtx3YxxG2IPE1Ni7CWLKMFVNu0E10q9Ri+i/&#10;JFQwLifUM4ZozYxLtE7GIL2X8RP9OqOfPsboZUzRLiT9RTrPhIQzTIjrYkKsKxAbOA8SF8yFrPlz&#10;oHAJ+s9fORuq1/t91G4NmNKGLH6uDl/1mwK/5YGItnc4jY27yuJTh5IUSYOJWayLifmsvsQSdk9S&#10;NftCUiP7XLKTfTb5LLubOcTuYj5gdzIn2B0pHxinOZDalgqJJ1MhwRUYg85Ame8P0wJ8oQx93jUr&#10;Zn3NWes7bdjsN2HYueBJ7v7l/8rC/e2Wihr6i5iJHUjnUns5YuY5dmZqNyuX+yOrkNvJtiGn2Xbk&#10;VEoz4kzpRNo4F5FWzi2kmTOONHNnUpqQv5IakS80BxeSXYG4BfMgHe29vHk+ULUI/ed/4/W/vNXe&#10;/zm80eeZeYf/Y/O+oLt5MeuuZZF3DWYkHuyRpJK7+ALmaUTBdabp+K1peYKWtGLBibQqYRO3UXiM&#10;6xQe5Z4XOpBrwnrkN2E97x1Sx/uQUs37lFyZ/pnuCoxF75CEdi3hXG+oXugJDcs8PhYEe7wuWu/1&#10;pGSrz0PrnsCbZuyaISPx+74sRmR3ZgrxlCw9uUUkQZr4GcKjPL2kgVcgtfPKpLU8u7SG1yKr4nfJ&#10;Kvk/y8r5o7JywRtRmWAGOSL4wCnhf2K6AvHz0SzM9oVSfy+oC/SApiXuM0Ur3F6WrnEfK9/kebfs&#10;h4Cr1oPBA+b47eeMtLCObBbhpJqb2KgQcu1ShbhapJVXCI1Km7BYVSasUh0RNqlKhB2qYuFFVZHo&#10;XoZF/EpeKH4rLBDNpB8Wvk91BcYH+EOOzyyo8POE+gVu0LwI865kGWa8YiVmtHqD+3Bl6Lwh24GV&#10;vVbC1i5zwj5nXnJsU04q3a7hp1UqJeJSWYbSKsnJtEgK1GaJTVMgadDkS5wak6RHa5QMa43S55kG&#10;6RtZruSdUC+eTncFkub6QS7a9zLmeEBDAOZzUSB4YwsCf1QvBiP2dW7Xa0P8B6qivjlXht/cYaXu&#10;bjEnRTtMnIRqfTqnVCsSWTLkynyFRmOUG7NyZdbsHHltdra8JUcnP5OjkV/L0Sie6jSKVyq1fEqa&#10;KXsndAVS/dA8enlB9Wx3aPLHfLTOBROV/uCRfTa47ViNudKwc05fXcSyrqrYTU4bJbTJmniorpBN&#10;KTdx2UV6gcCkkyhzMjN0WlWOPlNlNqhUFQaF6phBpvqHQZoxZJBkjumlGS80UtVrpUQ5JXEF0mej&#10;efT0hDoft88FvmCy1Af8WuMF7ju8wY2mYMzgse98zzvClnTYcRtaqkm7HOWMqKoSFrHEksosyOfx&#10;9QaRQp0tz5JpNUaRJs8k0BzJ52kbTOnaUyaudiCPqxs1IrrnOkQzkYFkTspdgUk+PlDi4QH13php&#10;ixd4XO4G7ts9wO0mT3Cl5VvQ37J9VvfxfYucjdi1TfXE72traOG2imSCpZSTaCxGEK1ZIJOZJDqe&#10;IcOYqtfnp+iLD7Nz6/JZBqeJaejPSzbeN7AMz7NY+olMVvakwhXI9kbz6O7+1egBxksAeFiNAbeP&#10;uoPrLW5gwLkUnHdu9e5o3RPY3HxwVUMTYXulg7rPWpeIy69m07LL01KVR3gSQbFIzSlU6JPN2XmJ&#10;Zksew1xrYBS25dItfTk0y0g2w/JSwzj8WsUwvZG5AtM8vGAmBjOD9s5HZQDcswNw4zgG/OwEoKdj&#10;Ifixc5Nn2+nQgMb2yJU1rbgtpc2k3eZjNGyuI5mitnPY4mpEkFYhUCbb5Dp6WXZ2gs2SlWCr1VHL&#10;2zSU8j41pWIkk1oxqaCWTkmp1rciVyAPeMAsAJ5YAHhQBcAw2j0vo92vH+0+Xd3+oP3sOvfjZ3b6&#10;13WFLbd1YjdaThFCjG2USG0LI052gpmEHOMgTAdPQmuQKSn1WSpyg0VFctQqSI42GdHRJ40/OiIh&#10;OiaFJPs0j1Qzg7gCJcDtgxHdwREA7qA7uIp2v59OAXC2G4D2Hi9woj8YU9+3zbeiZ8/i4vNRa01n&#10;Y3bouuL3yzspMbzT9ARWO5NNa+Omk1olwvhWnTCuzSyIc9bwCc7WdLyzD8G3j6ThnZMcfOtHNuHE&#10;J6YrMANgnhYAcL8SvUEjAJfQG1zoAqAD7X/HBwGwX14CKq9s8rYO7VqQf2n/yqyBA5uV/TGh/N64&#10;A+wL5Djauf/TXaZRTZ9pFH/RqRuK7NlDQkISEkggCUkIgSyEQAhhDSKbIh1LHXTqWKutY8fWHltb&#10;O7Wt1Wrt6KitTl2KY6UouJfNFRegKDpWrQIVtCoom955Z/nkST/8zvvh/+He8zz3+Z9zi4ryqsvL&#10;sqrnlmdWvzHL/f17Ze6adTMzanaUug7UlrgOtBa5anoLXdXDBa59yPfG4F/oDGgWz9EZ1O8gpG4v&#10;3cEBQnbQ/vVl4xjyybnJ5MMW0dgVLbFT3jxrZC88bZVWnnRoZzW5zIWNWc7chvxsd/0Mj6thTn56&#10;w6J8Z+OKPGfjZ7lpTduzU5sPZjmaWzMdTX1uR8OIy1GPdG/cpFm8RHPQtI3uYA/dAe2fO48QsrmR&#10;9s+zY8jKtvFk+VWWz9KrkRMWdmqCKq8YBbM6zFHTf7Trc9qdZldbTkpae1Gqo/2l1JSOVx0pHctT&#10;7Jc/tSdf2WZL7qyx2q5etFiv3DVbO4bMlnYkeeMyzcHpTYQc20V3sJ+QPYcJ2dpAyLrThHxwyYcs&#10;uzaOLOlmjV3QLZ40p1sRVNYVyyvo0kmy7phUzju2OHtXery1y5Ng6Z6ZYO6pNCb1vGFI+mWlPvHu&#10;Bl1i7y6tqfeYJqGvU53Q+yDW2AOvtGwg5Ae6g1qagb2HCPmqnpDPqf6qC4Qs6yBkcd94n1f6Q16o&#10;GOD7zhwQB03rj2RnDaiEqQNaqW0gISpxwKYyPk6PMTzxxOgHZ6p0g3OVcUNLorVD7yu0w1/INcO7&#10;ZZqRo1L1SIdEPdob4Y1GegeH/pOBWkK2/0DIhlOEfHiekLfaCVl4jZC5j37n83v4jStBqK8H3AA3&#10;hAwHJFwzFAIjYkU6GCI0MEtikCpRIkcSjeIIBSrEciwSybBCKMNagRRfhUmxny9BI88bR+h/oJpm&#10;8JvjNIMnCfmoheq3Uf2rhMy5SUjZYzKmEC+My4GvbzoC/ZPBCDaBy9RDyFFDylMhmq+AJkyG+DBa&#10;HMNESOcL4eGFoYzLwzwOB39ms/A+i4W1TCa2MrxRQzO4i97gpmZCPj5HyNutVL+TkJdvEFLaRUj+&#10;EBnrBhnngM+kJIzzM8A3QI2AYCVCQuXgMCQQMEWQsARQsLiIpVoGZiiszCCkMwKQH+qHshBfVAZP&#10;xOKg8XjbK9/SG9hCb+DTs4S8Q/Vf+79+CdXP6SU+zlEy1ko9xINM1IBMVoL4yTDWX4wJgQJMDuIh&#10;MJhNZ8MANzgIwuCpkAZPQnTweMQFjUVSIEFqAEE2pdCfYNZUbyCWEwKphAk57ZlRcg6iYvmINAog&#10;cYQjwiNCRDl95wsR8aYAESvDIPmED+kXPMi2cCH7BweRVRzIa9iQH2VDcYqFqDYmom8xobzHgPIx&#10;5WnoMzq0p5SR3wCx7P95iI5gQSXjQKXkI9oghMIugjxXjMgyyh9FiFwSjsh3hZCvpmNfH4aov/MR&#10;tYOH6G95UFZzoTzChaqJg5hLbMTeYEPdx4J6gDWqHmUOq8EcUoMx+BtAQz1EipmIEbGgjWBDq+BB&#10;oxMi1iaGKksCZSmlMgLK18VQviOC6q/hiFlLv/+N8rUA6t1h0HxHqeND28BH3AXeM9113qjuLndY&#10;188d1I9yB/Tg9FMe6cH2BrS070YLmYgTMGEIZyFeyoVRI4DBLEZchhTawkhoKmTQLJRB+5YUcR9I&#10;oFsTAd1GMfRbxTB8I3pm2Ct6Gn8wfDT+RPiI8Vz4UMJV4eOEbmG/6ZHwgWlUcN8Ewb1EhPUlgu8N&#10;xDGDoeYzYOSFIom+Vgkbthg+LCYxTGmRMOYrEF8ehfj5UTAuVTxNeFc+YlotHzZ9HjmUuDlyMHG7&#10;7EnSHtnjpO9lA+aj0n7LaelDy2XpfUuXtNf6UNpjHZV02xDRZYP4TjJEt5MR/jzQUw96TigsrBDY&#10;aT6dYgZcSi7SDOFIsctgzYl+apkRM2yujH1iWRwzYFke88i6SvXQ9pnqV9tG1f3kbap7yTuVffZ9&#10;yl77IeXdlGZlT0q76k7KbdUtx0PVT6mj0ddTobiWBnmnEzJvwMAIhon6SGEEIoMdiNzwYHiimMjV&#10;hcFtkYw4M5SPHYWahykvxd1LWaDrdbyp+8Xxnq47dbWuK3W97nbaZt3PaTt0t9Kq9DfSDup/cjbo&#10;rztbDZ3Onw0d6Q90bRkj2ktuqC+6EXM+E0pvwMgIgjWU6of4I5/lj2JhAErlISjWsEcKEsMf5aZF&#10;9WV6tD2usvjb6fNMN9NfT7zuWp54zbUqqdO1JulKxkZzR8Y2c3vGbnObu9rc6j5uvph53tySecNy&#10;JuvXpFPZIwnNuTA05ULXkEdTmwfN8yCBenAE+/+3b5Uwp+BFgR9my/yfzo4N7Z+VwOstsUtvF+So&#10;r+eVJHRmV1jbsxbYW7OWplzIWuFoyf7IcTZ7neNMzibHqZztjpM5VY6m3FpHY25zan3uldTjeXcd&#10;R/MHbYenwXyoAKa66TDWTkf88yAxNAguql8w1RcvMibhD/xJmCeZ8mSeMuBepYF5p8Im/Fd5ZnR7&#10;yXTj+YJy+xnPXGezZ1FGo2dZRr1npftE/sfuY/nr3UembXEfnrbTXTdtv7u24HjmgYJLmdUFdzL3&#10;Fw449xXB8c9iJO8thaWqFObngTUkANl+U1DqNxEvh0zAK9zxz14VT3z4mmJy98K4wOt/snB+nJsh&#10;bZk9Td80c4b9RHFFxpHC+Tl1hUtyDxYuz6spXJVXXbjG813Rl559RV979hZXeaqK6zz/ZrtMg5o8&#10;1zD8hFUFp9jquGtRpGoVFzioiKDsiyyBQAJZICsJWQmQEPYlCXuQLSyCIJuAICBYVxR7KrZwKoj0&#10;nGodRxS0zhkriMDosb7n7fRf2h/X72u+576/b767m/ov0nnq07BO+lxwe9THk+eYyLeNiTxbmcjD&#10;EOTxhRUiWVogluUyJF5thhI3mH5QWZv9lrJz2fOUA5aPkl1Wjyf42XwvCXUY4lPdrrHZAZeiRKQ+&#10;RgK5h54W0U3XRJxn6CI6GPrIdkZjZFtUZ2Rr1DeRzVHDkU3Rj6iNzNfkBvaHkAYOCqznIP86DvIz&#10;BPms+gxRlq9APAszFPe5CVKtM15M32L8KsvG5En2XvPJTOdVIyk+1t8qiAeuySJc+2Oj/bvxb3QH&#10;WxbZxkqiN7MyGU2s/KhGVlnUGdbpqHp2a9Rpdl90LXsoupo9GV3FecWo4i1R9DGIVMFDwZggQ5A/&#10;zoGKt1bsClOUaGWEUtcQ5rLXE6Y1WwkPc3cZj2mcPruT5bVlMDXY7pKS7Nwdx/A9J+aSmgQi2pmY&#10;+OjTvBR2DVfNqeIWc/RcPaeCd5ZbzuvmlvKuc0/x7nF1vBmOjr/A0Al+jyjio7BCPiIZggItLRHD&#10;1ByJlxujpJWEj5mr4LVmNTzNXweThbZGIwWHVw5pPTdeyQ78ujct3Kk9iebdFM8OqZMKqFVCKatc&#10;oOSV8jP4Jfw8QTG/TFDErxcU8Dti8wSXY3MFP8RqBU8FWuE8Wyt8z1DHfoxUx/5OMQQRLSwQ09gM&#10;yZYZoZQVsJBjCa/yLOGXIksYLwAlINrfsSHc0Tla3Ch0Xz+QG7CzK5t0qCWN6lGvYgZXJfAiS2Ui&#10;VpE4np8vShbmCnPEGmGxOEdYLckWtkoyhRclGcLvJGnCx5J08Sw/XbzIThO9Z6SKPtANQSTcBY6R&#10;KYo3I3xIN4dftWbwsNAUfjplDqPl2+B2mcPyKyVua3sL/W3bc0MdGnMiT9SkRwWUJXMoRYkCllYu&#10;FWRLFZIMSYYsTZIvT5FUyFWSRnmS5IJcIRmSJ0j+Ha+QvRYlyuZjEiWLrETJEtMQRDbH7yTBBClN&#10;CHNZxvBLPgF+KjGB8XJTuKvfCoN6e/OB8uOru075bW8pCjlYl0dxrVQz/HUZrPDclJjoLKVIkJIg&#10;lyrlyQkJcepEeVyJQhZXp5DIOxUi+XWFUD6hECf8VyaOnxWK497xRHELHENQpOkyJATjTyojmFYD&#10;/FwEcL/MCEarjOHb2k1wtXa/WW+16+ftlb7WjaXEfdXFZOfSfJpPgYZJysniMlLTYvmJKqlMqlQo&#10;YhUZKr6iUMVTVKu4inMqtuJKEkt5L4mT9Kucq3wj5ia+5XMT52MMQXTcBQkYLaQCPP5jd+LN82Ml&#10;AYZrCTB4Zh0MnLEz6apztmqp8d5Spw/aU1EedqS4hOqlLYwipudyaEo1nyfJFElj0uIVrNTU5OiU&#10;3GRGaqWKntqSREu7pKSmjSro6S/k9LTfJIyUtwJG8lu+IYgJpkgOhFeZ+AYFgDMA+B7vnqEGgMtN&#10;X0BP827j9ianlQ0NHhur6wJ2naohOeZXRrhllTECk3WsiLhCHpufFytiamQJNHWyMlKtVUaoKxQU&#10;TXMiWTMQT9aOyMnaGSlFMyukZM/HULLe8QxBXDD5pAB4gnOY1OHdV4V3F95+1/D+7GtbCZ3ttkZN&#10;5xwtalvd1pU3+e0obCDaq+vIrqk1NL8EfXSYsJwTxT4l4NN0Uim5WCUPL9bEhekqZGG6ZgmpZEAc&#10;WjIqJJVMC8JK3nFJhYssUsES0xAkAKO5FIBHeQBj+AbDpwFuNuHd0w7Q2WUGLResoa774LLK8y6r&#10;izu8rbXnAu3SW0KdFGcpXpIGejC3jkml18awydVSPqlaFRtarRWE1FTwQ2paeMSaS9zg2lF2cM0M&#10;k1i9wCDq/0cjVn6kGoJkQJjCOUwWA4xUA9w+C3AV+3u6AZr78PYaWA/6gb2muv4jVrl97psyenx3&#10;KbuDHKWdpBO8doo/o41OIrdyaCEtoujgFmV0UIsaU84IbG2mBbQOUANaRyNOts5QApoXwgObECmw&#10;EYUa8h7n8Fj75w3u4AxutAH0Y39HP0A93oDl161AN2hrlHvDwSLz2rG1SVc9tssu++2PuRR0lNEf&#10;6knuiwgg9kaHBvQKwk72Job59+aQ/PtKQ/36moi+ff3BvhdHA336XgT49Cz6+1xAfn/HdPqfN/ih&#10;FuBWC+5hF0A39jddBdDjDVZwxwTUdzdBxt095knDjqtk37lsjvmnx07GbV978lDgseBbJA//mzQf&#10;35s8X+9b8ZhMb6+hEi+voUZPz6GL7h63R908hl6ecL+5dNx9ELm63/grf9zgx0rcQ5zBtfO4h9jf&#10;hv21twB0dwCyR41BNWEJCZNfGkse7LXgTTiuYdx3/jJ83G130JiPve9Y0GHPMcpRjzG2s/u49Kjb&#10;/TSnE/eLD5+YOHPo+ESfo+uDEQfXiZf2LuOL9sfuob/lAf4eDNcDDHYADFzEGWB/PfaXYr9mFCB5&#10;ggDSR+YQO7XeiP3MZjl1as8q0tTBDSenjmzzenp8p9uUz17XKaLdsWc0u2PPBXbOzxV7jk5rvj46&#10;o9/lNNO+88iLm18dfvnI9tD03A7HZ59sHZ+hvzCCvwW3cAe+6QXowv7GIdwB7M/F/pT7ALKfAWJe&#10;mQPzzRqTyDebV4TM2lj5z+5e6zG7f7PL7CFrp1kXm0Nz3jv+8Za4w2GeZmM/L9h+8J1y24F3udb7&#10;F6q37ls4v2Xf4tBmu6WHm+yW5jbaLS5sMOQ27sDVHvwe4P414+fXDwPkYX/qH/7/AHCfANDnjAnh&#10;H1eaBv+f7TqNavLM4gD+AiLIlpCQfSMhi4RFCCgkiCGACVsigcgO0UhEcV9qVVqrqLVSOSraiooH&#10;lVoZ3DsoFY+tqFU7al3auuvoYFW0KKPDgLL855lzZr6gH37n+fSc/73Pe98Pt5/llTogoCUOSAPi&#10;BlTcMYNhAs1gtHAU4kShSBarYRYFI0+oQqlAgQV8OVZyg7CZI8MethQtLCmuBEhx6z0nyD9wpIXM&#10;AMmvJf1XkfxP/59/n6IK2ikqu5tyzcAw9/HwHjEO/r6x4PhrIGSGQ8YKwUiOCuEcshhyAxHPEcPI&#10;EcDK5qGYxcEMZgAqGExU+TNQS2egkcbAgfc0H6WoRjL/20n+OpK/jOTPI+9fSvrPJ/mWZxRl6qVc&#10;E0C5a0F5RsPdOxxefsGg0xVg+csgYEggZQqgZHIQxmQimkFDPMMbJn9PZNPdYae5YqYfhSW+FNb4&#10;UKh6z76TZAbPUtR6kr+c5M//X37eY4oyd1BU0kvKJa6PcosmNYSTGoJBeclB+QTC1VcIDz8uvGks&#10;MEg/XJovhDRPyGjDEEyjEEly40iukeRkEgXeFJxeFKa9B3IJC2IVB0GEPJgHaQQfQq0QfKMQPBsx&#10;WQDuHB64n3DB+5wN/noWBFsCIKgPgPBbJoT7GRD9lQHxCX+If6JDcpWOwAc0SJ/7Qfovos8XUvgO&#10;SOHTT/R9ABSkBqmCAwXZdVUqHhRhfEhjhAhMFkFiFUFsF0I8SwDREh7Eq7iQVHMQ+BUbgTvIvW+I&#10;pgDIjjARdJw4w4D8FwYU9/yh7KBD+Zrer3xHe6cErVcJv//q+QAoxSzIZWwESzkICeJCHcxHcLQI&#10;SoMECosE8iIx5OUiyBcJIV/Bh+JLHpSbuFBu40K1i9TdyMbIQ+R+CwvBp1gIuRgwGHKb2R/6lPk2&#10;tIvRE/qW0R0K/zdhBDlffwBUIhZGStgIF7EREchBhJKHyEgRwsdJEJouRUieFOqpgVDPlyBkmQih&#10;a4QI2yBAWK1gMLyePxD+LW9g1H5ef0Qzty/iJPdd5AVOr+YGp1vTzn4T9YrdFfWW/TIK7M4osP4k&#10;XnwARpIawgQsRPMDEENObRAHunABYnUSRJtk0Njk0EwOgma2bECzVNoXtSrwbfQ6SW/0ZknP6Drx&#10;v8c0iLvHNInexBwRvYltFf4z9idhl/ZXYaf2keC59qXgqa5X8EQHwWMd+O1x4D36AKiFLERxA6Bj&#10;M6DnMpEkZSEphAdDjBjxSUHQTVD2aYtUPdrpym7tR8rXuuWKrri18ldxG+WdY2uD/hxbH/Qifm/Q&#10;8/iDso5xLbKn+tOyJ/qrsnb9Q9lDfafsQUKv9K4BgbcNkNxKhORGIsRDIYz0r2UxYAigw8SlIyOQ&#10;AXMwC2lRgkHjOGlvYprqtT5X/VJfGvJCPzekI6FC/cSwSv1HYrW6PXGz+lFinfphUoP670n71PeT&#10;mtX3kn9U302+HHIr+UHIb+M71deNvcFXTFBdNkFxKQXyiykIGgoaDhN6svea6H7IZPsiR+yHHKU/&#10;bBHsnkydqCvdqOgwZYU+NpaMejR+RuQD46LIu8blkbdNX0TeNG2I/D2lNvK3lHrN9ZS9mmuphzVX&#10;Uls1v6ReiLqUdjvqQlpH1Ln0noizGQg/bUZomxnqUxYyuUMghrxBEsm3+Hgjj+WFYqEX7ArftyVh&#10;/l0FMdxnNoP0YaZFfcecr/k93Tnmevrc2CvpS2MvZ1RqL2ZUaX8212jPm7dpz5l3a89amnRnLM26&#10;Nkub7tSEa7qTEx7HtWa+if3eOji6JQtRx7IReTQbo4bCWPIGqWTntHmPgJ3pASffA2WyEW/K1D4d&#10;pVGMh5P0/FuF6YprORM1F7PsuvPW8viz1gX6NusnCT9aVyectK5LOJG1OaE1qy7h+6w9hpbsQ4aj&#10;2a2G5uy/Gb7Lvp94yPZKfzCnb+yBXGj35SOmKR+jh0ICnQYL2fcKvEi+vztmcIa9my1275yt9Gif&#10;OcrnTnk886ozVXrBnhVxuqAw7mRuqeF4zuzkYzkfG5tzPjN+l7PGdDhnvelQ7hbTgdydpv25Taam&#10;3KMpf8k7m7I370bKnrznxobC3sTdRdATY3cVQzcUknx9kTXcE5M83VHu54a5Aa7dC/iuzxZK3e4v&#10;VA//db6O9vMso7itLDOs1ZGnbS6ZlHS4cHrKgYJ56U0FSzMaCyrNewurzHsKa8wNhdvNuwv3WHYW&#10;HbbUF/1g2VF01bK96A/z9pLu1G12jN9qR+LWSUgYCiZvH0x080Cphxtme7sMLqS7vFrMov6xROBy&#10;c6nK9fLiWN8zC5MFJ+ZY1M3lOTEHncWJjQ5n2jeTZk3YZf/IWm//NGuHfXV2nb06e5v96+yt9p3Z&#10;W+z7bF/bj9s22y/aauyPbDWTX0+ocQymbXTAtHEKxg+FdPId8qnhmObuinmeVPdiL+p5hQ91/1M6&#10;df0zucv5ZWO8fliaxD22KEN5aJ4tunFmYcLuaY60Hc7pmdumzLVtcSzO+cqxPHeTY21ejaMmb4Oj&#10;Ln+9Y29+taM5f53jXEGV415B1ZQuW5WzP7PKiYy1TqQOBYvHCBRTwzDDzaV3oTv1tGIYdWeZO3Vj&#10;hSd1aaWUOr0yekTrcgPrSEW6vOnjLE3DgvxxdXPsKVvKndZNZTNz1k9dUFDtrCj6snRVcVVpdfEX&#10;ztqSz50NJaudh0tWOtvslc6b9sqpnQWVZe8mVk6DdUUZLEPB6v4fsss0rKkDC8MHRJaEAIEEZFcR&#10;CiKLWpQICsgmiOwBIexbIAlh17BYCCA7gwqIBQqIFUWWahULaF1gWgWtrU7HsVDQjvM4z9COis6M&#10;SoUzx5l/8OP9/d57znfucz/KAtAeFOD5QYBp+tf/c+kquF+uDLcrTeFa5RaVoXIXnQG5z7qeoiC7&#10;Tlm404ncaK9jmYmB9ZK08Oq0jKiK1IOxZcLi+FJhdUKJsCnhE2Fn4iFhf2Kh8OvEfOGDpIK0udhC&#10;0bvIQhHyC9IweDkYQllIBMX3WQB/LaDeKwe4X6EId6uUYLzWCEZr7VdfqN7J7j28x6S7NGBT2ydh&#10;vKZ8gUd9Xrx/VVZKeJlUEl0syUkoEhcmF4jKU2SiBuEBUZswV9QrzBYNp2aK7qVmSZ4lZae/icmW&#10;vI/MFmPYcjBMQRmFoPCvHKAMUN8pp75RrQC36hTgWoM+XG6wURqsd9bsqfEy6qj0t2opC912pDjS&#10;rbog1q/sQBL/UE5ajCwzIylXejA1S1oiypDWitOlLWKx9LQ4TTokFkonxKkZT1NFmf9OEGUuRIuk&#10;7yOXQ3mkmwSFOep8U9Q771dS56oDGDtCnecYF75stF517ugOVneDh35r3T6LxqqQrXXl+10Ol0T7&#10;FBclhMjyU6KzDkiSJTk5otTsovTk7EppYnajNCG7WxqXcyE9Nufb9NjcJ6L4vNdJCblv4xKyF6KW&#10;8788pgM8yQd4WEYzqKXeSf6vmwCGjrNhoMVSsee4I7OjyV3v+NG9Zg31wfZVNeHO8ooor4KyuKCc&#10;4iSBuCgtKakgQxQnk0mjZWUZUbIjGYL8TmlE/hfp+/PHxREFs2mRBa+SBPlv4wSyhejlUB4V32T9&#10;fw8PPsyAetdN8o+coM7RyoSz7RsUTrY5qLZ+6sY5dtxnbW1joE35Eb7jofpI9wM1Mf7SyoT9KeXC&#10;+Bh5empEyQFJeEmpJKykQRwm7xDx5YOpofIxYWjpTDK/dD4+TL4QHVb8XrAcTKI95AH8RFm892EG&#10;jTQD6l4Xqf/1dq6G7pOm0H5ys3Jz5052fbu3cUWrv1VxS4iDrGm/S+bRKN/UhvjQuLrkqIgaSSK/&#10;Oi8lpFqeElLTkBxc05EYVDOYEFQ7FhdYOxMTVDMvCK5Z3B9chWHLwTSAX2gPP1YATNIObtL7D3cA&#10;DHZT7zoN0H5GH46f2aTUcJrHqjrlri8/6buhoDPQPrud7yRqjfRMOBEbIGhOCuc3iaOCG/NiAhvl&#10;MYFNDVEBTR2CgObBCP/m8fB9zTNh/k3zIf6Ni0H+xzBwOW8yAH4uBvj+wwyaAa7S+188RTM4Q72n&#10;D6BpgA0NgxaKVQMOaqV9LpzCXi/TnLN+1uKeoG2Jn4e5CroFe/hd8QGBnWmh/p25/H2dJaF+nX8I&#10;9uvqCNrbNRjg2zXu79s16+fbMe/r+9mij2877lnOM7qHh4dpBkcBbrQBfEX+wV6Az6kDtlwAqL2k&#10;DBVDpiAfslUuuMTTzLnoZiC+4G2eeN7PLmowiMfvD3cL6Ivx3tsn9PHty/b16Sv22dNf772nv93L&#10;u3/Aw6t/3N2rf9bN69wrV8/eRRfPs7iCWfoufk+3+EfawRWa/5fkP/sFda+LAEeph5ZdBSi6rgOy&#10;6xaK2de3MMTXnDiJV91MBFe8LUNH/Tb7jwQ7+gxHOnsNJ+7yHMnY6TFS5OwxUuvkPtrG2z3a77h7&#10;dGy72+isg+vwawfXy0sOLkO4goeUg9t0B9e6AC6Tf4D83dRBm0cAqqkHHhqn/jmpBJK7+iC8+9Hq&#10;+DtbWJGTPN2QCRdTvwmvj7xv77Nxv823d5uItXedkNi7TOTb7Zqsstk1eWLTzjvnNjrfuWnldOex&#10;pdPEa0verSUr3re4gu/oFscoAyO0//Pk77kM8OkVgPrr1D+ph+ZNAqT9oAixj1RBMK2vEDZtoRI4&#10;bafhO7WN6zG1y9Blymut83TAOqfpyPU7fk5Zx5vJXcubKTV1nG003j572mjb4yuGDk8eGXw888Jw&#10;y/SC0eYpNF7ON3SHVyj/F8nfS/7PaPZHbtIOvgE4SH7xDwBxfwEIf6oMwXOcVX5zxqpec+Yslzlr&#10;7R1zW3W3/eqkv/VXD4PNv/kb2v8zwsDuebK+7fPcNTYvynU3vWjmWr/s5VjP39DZOD+jbfXyJdvy&#10;+eIKrlEGhwYB+snfRf5jYwCHbwHI7gJI7gPEkz9sBiDgN0UFn7fqSu5vuao73xqqb3+3XnPLO0tt&#10;2wU7jvXCdq7l765c8999OGbvQznrF+N11i5msk2W5FomS42axks9GkY4yjLEB+qG+PcVfNVPd0D7&#10;7yZ/M/kryZ//HfkfkP8R+WcB/J4CeL4CBZelVUo8ZKhsRTbDFvVYG9FIwwLNtNajlZYJ2rMNkae1&#10;BndrcXGfpjZGamhiGksd8+mHvYbJwDYGA8+pqeHICi5cAjhN/hbyV98GKLwHkP4n8k8B8B8D7P0b&#10;gNs/AHb8BxQ/RlCyRVC2QiU1c1RjrEUtdSPkquujIYuL61hUXslpx1JFnroSejABAxmAMWqA6USh&#10;KmC1CmDTCs5S/lrJX0f+Q+TP+JH80+T/BcDnGYDLHIDDc1CwWwBFK3oGM3oGUwQVAwQ1XVRQ00Fl&#10;hgYymUxkM1VQj6mIxuTdQNiQ15HwIHcguQREijJg5gpQfwMH9S04aGjORUNLXdS11UON7XrI8tRD&#10;9RAuMuM5yJRqI6OAjYxyLWTWa6B6sway2lmocUodNXqZqHWeGGYg+wYDte+oofZPqqjzjJhXQZ23&#10;BCovEr9rEzorQQN6BkMzDpqYcdHEXBcNrPVQ12ENct3XoE6QHurEcFFbwkG2TBu1S9moU6uFnEZN&#10;5LRqIPfkf+muz6gm0ywO4C9I74SShBIIUqRDaMaE3kIJLYEEQkIavQSVunSkiAioiKKCMqKgsAuO&#10;fcCugyM7uirKsYzO2mZQWWxgQeTuM/OJw+58+J33y3vOfd5773nO+9cEg35NMBzSAPwJdcCfUwfC&#10;NTUgTiLPVReJb1QWiJ9U5omg/JkIKp/+wp/1zcz1wcLMACzIBmBmgweSGwFM/NCYmQQw4uGBmGEI&#10;xELUryo9MNqIA+MtumC8UwdM9mqD6UEtMB3UAtIxTTAbRcY0Fs0nNL6Sn6p/MZ9W+0j+qPaBvKj2&#10;ngxq7/4CmFjow0oTfbAx1odVpgZgY2kIq1yIYEU3gpXhRmDBIQJZSgDyWkMgl6Nz1qP3W/QWLbfj&#10;vlnu0V2w2q/71fqwzrz1EZ0vNqe1P6+6rP1p1U2tWdvHWu9sX2nO2M5pTtsuar62Bc1XyJTd/wIy&#10;CdUm6IGjIQ6c0dMV9cLVgQDOVGNwCDYBOxYiNP5mm0P8aldC+GJfg//ksMlwzmGrwaxjp8EHx336&#10;75369N85/0PvrfMJvTcuF3Azrtdxr10f4qZcX+q+cJ3DPaMs4p64Au5XCug++j/AiqgHzga64KGv&#10;A1RDHaCTcEC3NQSquxF4+Jt+o0SRPlN4pFlKhul7ynqTN24Vxv9xbzCa9mglvvLoIL707CJMefYS&#10;fvMaILzwOoZ/vvos/tnqcfyT1ffxj6gv8Q+oc/h71EX8nTWAn1gDhreRW8uAHfp+Dxyqra0FAQaa&#10;EGqqDSHWOAh0wX/1pZvM0sLM31ATyK+pYvLva/LMX9BKzZ7SaklP6JtIv3pvJT3y3mX6i3eP6QOf&#10;Q6T7PkdI93xGSJO+V0l3fCfNbvn+bnbdb4407g+m1/zB5Coy5g/GPy4DLvq6QNNC9dXUIUJPDWKM&#10;1SHGUmuB6YD7wPAivA4MNHvhF7Py3358y1/8My3vBxRYTgZUWN4JqLe8HdhidStwu9W/gvZYXQ/q&#10;tfo5aNB6PPi49bXgC9ZXg29aXwl+anMx5J31+dAFy7OhsHKUAeQRBpgvB5662uCH6oeja5Otqwxc&#10;gjIkmqvOcWw1X8e56T1j+ho9DI+0uMvg2twKldhdD82zH2cUO/zEqHIYC2t0vBLW6ng5bIfjxfBu&#10;x/PhfY7nwoedzoSPOI1GXHP6IeKh88mIacfjkV/sjzLB9nsm2AxHg/XQMkDT1IQQJVWIVVYCnpYi&#10;CA0U5kWmijNCK+XnyU4aD7h0vdtshtk/Y1i2Y1F850vMdMp55lq3M8xS95GoGvcfoprcT0VtcT8R&#10;3elxPLrH42j0YY/vo497DEdf8hyKueM5GDPlcTj2I6WfBS59bHA6yAYHxH4p8FXTgAiU9zhKCiBC&#10;V22arvxsBkF+Kt18xSOpndKEmKo9Lgg2uZQYbXsmnks5zRJ7HY/Lph6NK1hzJK6cNsTaQPs7q5k2&#10;wGqnHWbvofezD9L72MP0A+wz9F72De/v2E+99yV8oO7lLHp2c8C9iwsUxHUpCFBRg2hMCfgKKyBV&#10;RW4+Sx2bydHFnuTgsckcK/mfszw1LqcFEkdFTOsT/HjX4SQ+dZCb5nOIk+fXxynyP8Cp9N/PafD/&#10;jtvqv4+7I6Cb2xPQxR0I2M09FbiL+1PgTu6jwB2Jb/06khboHTygbueBF+K5FIQoqgILZS2RnNyX&#10;TAVsOk8Re5KvjD2UqWE311nIja11Vz2b5294IjN85ZCU5XxImETtFYj9epKzgrqT1wXv4ZWG7OLV&#10;hHbymkJ38LaFdvD2MNp5fYxtvKOMLbxLYW28e2EtydMhLfz5gBY++LYIgL5ZALSlIFxeBbjYCpR1&#10;0PejvIUy172CFdhEgTI2XmyGXSimKJ8u8NE7ImOYH86Oddyfzl3dLU3x2yVKDelIyQ1rFxREbBWU&#10;R7YJ6iJbBS3MzYKdzGbBfmaTYChqo+BcVINgIrpe8DKyXvg5tF4IQfUi8Ef8lgImmgMPk5/PQFkH&#10;ZY37KHPdLpHDbpQqYFfKTLDRcmfFY6XeOoOFoaYH1kbbdecmeHZmJvu2p4lD2iSZkc3i/OgmUUlM&#10;o6g6tkHUFFcnao/bINrLqhENsKpFI6xK0Q12hei32Erxx8hKCTAqpRCMBC0FMZgiCDC591moB+sx&#10;7C7KXDfK0b92hTx2voqInap2VBiupGn1/y3YqKeYabNrPdutXZbk3ZKdEtKUkRpZn5oTWytdz66W&#10;liVUSuo45dI2Tpl0N7dU2s8tlpzkFkmuJRZKn3KKUmdji9KAWZwGYcv9uQtiTG4qF8MeoLxzC9Uf&#10;r8awyyh/jm4wxI7V2a8YrKVq9FYFEbrKIy07SuJc2gq4tKZ8flBdrjiyKisjrixDxilJL04qSqvm&#10;FaQ1J69L35Gcn96bLEs/ys9N+5Gfk/6Yl5vxPiEvczFWlgnM5SAe7UIqmkM+ylt/9ADVH6vDsPMo&#10;e51s1MOGN66S72/0UuupCzDorAm32FYR69RcmrC6vogXULVOGFEqS2UV5GQn5mev5+dmladkZzUI&#10;M7O2CdOzeoRpWUNCadZFoST7QUpqztvEtJyF+PQciEVilkL7KP8Z7cJjNIeJP3qwAeWNRgwbaUKZ&#10;q1kLG9hsJdfb7KHS1eSn19EQZtZaG23fWBXvWVOW5FdWIggrKJTE5a3LSMzIl6Wk5pWIxXm1EmFe&#10;myRF1iXhywYlybJzYp5sUsTPn+EJ1n7lpOQDC4lbCu2j3Ew2hj0sxrCbqAdXUf1zzagHrShztali&#10;fVsssH1bKEqdrT46W5tDTTZtjLKpq2e5VdRyvYsqk0NkZaKYjJI0rrgoJ4WPDpRUUCVNLNgs5Rbu&#10;lnAKB8QJhWdE8UV3hQlF0zxu0TyHWwis5eC/dJdpVJTnFcfvzDDbO/sKCAw7suOwDCoIiCiyCAyo&#10;SBBBY9zrkqgxEdBoQdQjIEoQMKIUQYxoDVipGGOAxqbHWNMBXGOJgqiAiqIoSG6vH3KO0vbDb95v&#10;83vu/973Oe9NB1bXaoBrmwEuUw9ayN9USBkU0d65zwyOFOugrNjHbP++YOmewumWufmxTlt2G30+&#10;y5s7eV1O6rQV29NnLdq6eM78rBXzkzM/yZiTmb1wduaujKSs0vTErNo0Y1bTfGN2W2piVl9yYtbw&#10;7KQsNCZlYsK7vL0XOt/2YQu9C3k0B7T7naX9s66Edo4DAOVlFlBc5skpKJ0kyisJ13yxP9puc1G8&#10;x/rC2YZVe1JCF+9Om5mWt8iYnLs8OSnn41RjTlZqQs6uDxJyD8yLzz02Ny63aU7cjrakuNw+Y1zO&#10;67j4HIwdy/PlALc30SxSBq17KAPy19P+V0s7aPkhgP2HlVBw2IW1s8JfsO1QqCLzYKT1hrJZ41eX&#10;JOqXFCcHpe9LnTZv78KYpMJlCfEF65LiCrISZxXsMs4qLI2PLayNiylsio0pAB8g4N9si4kp6IuK&#10;yR+OjMnH6WO5T/dSRzbNIs3gxX2UQRntXRUAVZUAX1bR3lEtgB01drCtxoebWT1ZsqEq3Hx1ZZT9&#10;0iNxnhkVSQEpX6VMSSpPj4grWzoztmxdVExZVlR02a7IqPLSGVHltREzy8+HR5a3T40s7QuLPDAc&#10;GlmCIWPppDvh6tsMqAdNVH/9YYDjRwEqjtHu+TXAH+sAsk9p4fNTruz1J/2Fq+umKJeeiLDKOB7t&#10;nFIb7514bLZhVk1qUFT14pDI6jUhM6o3h8yoyQueXlMSNL3m2KSImqaJ02raDdOO9hvCq4YDwivx&#10;v7iRRRnQHH73JWVA9Z+spgzIXXqSMjhNftoF159lYG2jLaxs9OJ+1GgQLzgbopl3JkJnbIhyiWlI&#10;8IysT9ZH1Gf4hdev8ptav8l3akPuhLCGYp/Qhmqv0IZzniEN7e5Tvul3Dz494h50Cj3GcjWXMqAe&#10;nKPef0P+2hMAh8i9l9w5ZwE20S648iLAh61yyGi1Z6W2evHntAZI41uCNVHN06wjmqPtw5oTnUKa&#10;5zsHNy9zDm7Z4BTUst1xcss++0ktVXaTWv9qO7G1TRf4fb/OcHHENuAC2vmP4e/UgwsHAc5Q/nWU&#10;e2U9zQG5d54DyLwAsJZ20cW0i6Zc4YDRJIM4ky072uTGjzD5ikNNk5VBpnDtRFOsuaFtrkVA2yLz&#10;gPY1Wv/2bI1fR77at+OwSn/tL8oJ1/+l8GnvVXibXqk8f0Y1oXmX72kGGmn2/kz+avKXNlIPzgNs&#10;odo/+RvA0h8BUv8JYGwHiLzNhYh7KlZolw13Upez0L/LW6LvNsi8u8Pknvej5R49c+TuPYtkbg/W&#10;St0ebJW4PiwSuzyqFrk8+pZx6r3FOD4cENrfR2Ys5/5Ec0j511L2B6n2Aqr9C6p9/SWAZZcB5v8M&#10;kNgBMPM2QNh9gKDnIrbhuZqrH7QSeA46Mm6D7mLnF74Sx5dBEruX0yW6oQSx9VCayPLVHxiL19lC&#10;89eFAu1wFV8z3MTTDHfw1CNPuaqRwfc4Q/6vyV9B/qLv6D1oBdhItS+/ApBmIv8N8v8CEHIXwNAP&#10;LP0wi+OJAq4ryvlOqBXYoY3QGp0YS/RgNOjPKDFEKMEoIYNzBTz8iG+Gn/I4uJPLxoNcFtaZsbCZ&#10;uMR5l5OUfyX591P2uZT9p/8AWHGV/JS98Rbl3wkQ3AXg9wDA8xmwxo8CxwHBTIds3jgU8M1Ryleh&#10;RiBFK/owdRBw0V3AQn8+YCgPMJZI5QKuNAPM5ADuJsqIr97jKPlLyL/zB4DPKftVlP2C6+S/AzDj&#10;HmXfA6DvBXB9DGA/BCxrBI4FnUGNwFUg8MSEAM3oo5whr4KwIK8t4UZuf2Iq+eOIVPItIzayATe9&#10;B4rHK1HlpES1kwrlLioUeKqQbVAiK4IUiXKEdCnCKlJtEiFsYxB2CxGKBAilfITDRDUPWXVEAxfZ&#10;54kfzJBtIn7lILufeMlG9m/sUfod+T+gwlmJWnslmttTpI4qlLipUOhPZwlXIj9Bgdw0GXJWSJC9&#10;UYycrSI0y2OQWyhEXokA+Yf4yK/io+A4D4WniXNcZFqIqxTLv81GmV7OCDPIec2McoYY5Lz8HfqX&#10;d0GNgxLH6ZRoZUNPWzqHsxrVejUqQ9Qoj1Wi9AMFipfIUPSxBMVZYpTkilC6h0H5fiHKy4WoOCJA&#10;5THiFB9VZ3m/qS/yRtU/cYfVt7hD6h7uoPq52TP1G7OnGuS+5cn/AC3Jr7NUop2FEm3HEQ4q1Hmr&#10;0SpIg5Yz1WgxlzL6UIHaNTLUfiZFi22SUYtd4jeWe0Uj4w4ww1aHmNdWR4WvrE8Ih6wbBC9svhUM&#10;6n7kP9Nd5z/RdfP6dAO8R7o3/Ae2yO8huu1Q0DUGtCGvo0aB49VydNHI0d1WiW4eanQJ1KJjhBbt&#10;jZrf7BeoRuxWKF7ZbZC/tN8iG3TYIX3umC8ZcCoWP3UqFz9xrhQ9dqkV9bucZnrHNzGPXC8xD13b&#10;hN2uXcK7rgNMp+sb5o4bim65o+gmPW+MAR20CnRXytBbLkVftRQDbGTo76JEvZ8GvULNhz1izV+4&#10;p2gG3JeoH3usU/Z5bFY88twuf+C1W37fu0jW7X1A1uVTIb3rUy39dcJJaae+UXpH3yr5RW+S3NTf&#10;k3b4DshMvm9kV31RdoX4ibg8BnRVyVEvkaCBEeMUhQjDxokx1FGGQV7KV4GTtQN+kRa9vrMtevwW&#10;mt/zX6XpDNiovmPYor5t2KG6GZivuhFYrLoWeFDVPvE/ZJdpUNNnHscfDhHEqwUHAQ+OajmqhJsA&#10;Och9J4R/bmKAQDjCFURIOJREIjcIgQAiaAAVUEtdQS3qiLqsVlArwzq109Z1d6TdTh23O67ard1n&#10;n3bfpLMvPq9/83yf7++Z5zPus5J01mcZP+v7CD/v+xD/wPc+/qnvZ8kvt/wp+ectf0yGvrdSoO/8&#10;ryRDH2d+O3+ilzckrvWCjE2ekOPnCdlB697Swze+JMf5fJua5vcsWeD/VYrK/4vU/K0rBIP/MqHG&#10;/yHREnCf2BKwRDwacI/UH3CXNBJwh3Q6cIE8HXibPBd4i3wncJ78ZNv1tO+3zaW9DbxCgQGXKNB/&#10;9n9sdQbGem+ABHc0f40HFK5fA8W+a96Jt3n8Q7jLa5UTteFrRqrPYxrb/3OqdPsiNXvnXao+aIFW&#10;GXybVhd8k94YfIPeFnyd3hNyjT4YMsdwhHzKmAy5zJgJvcS4GTrDWA69wHweOs18FXKeBYPOsuHO&#10;SQ7cMcn+PRDv6Q0pYC0UuLlDqZcrVG5y/ZfSz/U7+U73bzLC166kJ21c4tP9F7ii4HmOatd1dt6H&#10;c+zSsMucqrBZzsHwGY41/A/c9vBPuL3h09zjEee54xHnuB9HTPGuRkzyFiPP8J5GjvN/DB8V/PKh&#10;QwB3nRTADxChzvyWARM5JwZc0dPu8kbjBV5oNoJnaj/wOHOX65Iq3vu2jOJ3LYMXfFkkDb8o1OyZ&#10;FhbsPS80RJ0VGnGTwgbchKgJd1rUiRsX9UePiU5EO0RT0SdFszEj6Qsxx9O/jBlKf4EbFP9774AY&#10;RiIi+sUwzBmY5uIJ+cj3FMDlVRYAz7Uu4CutO3iSvQ48zA12WdDGeF3TkHxnVeygabk4fEqixJ3G&#10;tLHjmD7ege1POIHVJoxglsTjWGviENaTOIgNJQ5gp5Ls2IWkPmw+yYat4Huwvyd2S97GHZXC6C4p&#10;jELsdQbSgQdMB67v1ACsapFvIe/7c6ErWM73AHeLdoAbRTiPS/mE96a1zO0TGmHYWKYsekSpSRhS&#10;6PCD8tKUfllVap+sPtUms6b2yDoIR2V2QpfMQeiQnSO2y64SW2UPSS2y54Rm+evkZgVMRMQ1KWCs&#10;M5CF7kECXP6JMvgmH/3zS9A/G/33F0vcwK2yAPBp+R73CyXJG6cK6QFjOv7u4RwMN6BRJfaqc1K7&#10;VYWkLpWB3KE0prUpGyityhZKs7KH0qQcplqVk9RG5WWaRXmPZlY+o5pVr0jmTJjakAnxiCRnIBe4&#10;o3sA3/6aQTEAywY0H3nXQgUA1yv9wMyBSLdz+5PWnyqj+o0Uc0MHCsR7bbnyxM5sDaFVk5fWvK+Y&#10;ZlVX0hvVdQyLupFpVncyD6kHWfXqU6w69UV2jXqBbcz8mm3a9yPNtO8/ZJMGEhGpzkABcPslE4C/&#10;ogy+QOd/cAB5bzXyHcQVoy/4xBTmOmFMWOc4kLYFKUxQb4kosrNIGt+iyyRYtTkUc3YB42BWGbsu&#10;q5pbk9XAM2W18qqz+vgHshz8/VnTAoPmpqBc80RYnv2Sbch+R6/IgRQE2RkoAq6vNQA8LQJgBZ1/&#10;EXnf7VoAriEu1m4G5+p3u4zXxXkOm0jv26tY249WCMJay7DYRr0y5VCBhlKry2NV5+p5ldr9wgpt&#10;nahceyS9VNstLtGOiPXac+JC7XVxfs5KRkHuD/zC3J/ZRXmQgaA5A8XA5UU2ck7Ug0fIue6i2TcO&#10;Id9BTB9aDybMocDREOMxeJC42VbLCGw38ncfqRTjzAY5vrY0M+2APodVXlAgKMkvExfpjFi+ziLR&#10;6Tqkubpj0hzdpDRLNyfV6B5Js/K/T88u+ImXUwDZ2gLIdAZKgctqHgBPUA/um5DvoNnXDqMMkP9N&#10;NXqCMetOcNyKW2M/nLqxq4G2taWeG3q4Jn1PfbU0sapSRSo3aFhFpXnCvOJiLFtfKdMUHVSo9a2K&#10;TH2/XKk/LVfoL8tk+gcyefF3GcritwJVMeRmFkO2M1AJwN8K0T6iHtxD3ncTzb/ShDJoRr7R7AZG&#10;WgLBQMset55mvHeblbLFamEHHWoQRhjrsbiKGgVBX62m51bm8PdVFGJKg0EuL69VSMubFBJDnxwz&#10;jMsyDLNSsWFJIq5YTccq3vCxCsiVVEC2Mz/tQ1349R5QD+6YkXOh+bPIP892AHASMdjpB2yd4a4d&#10;HQleTW3k980tzG01R/i7KxvFuBKzLFl3UEXR1GVxFDX56RJjmURsNEnTjUckIlMvJjKNiYWm2XSB&#10;aVEkMD3nC02vOUITZImMkOHMDzloJ9Ee3kcZ3EbuOdcOwIWjAEz0ADCEsNneA529u1yabbEelm7C&#10;prouuv+BDm5oWZvoo4IWSUL2ESVR2ahhYJY8nshcKhSYTSK+2SrkW2x8nmWMy7PMcLiWRRbX8pzJ&#10;Nb+mcc2Qym2AFGdW0bv4GO3hZxbURXT+S90AfNwHwPgAco5+ADoG14GmY0HAMhjlXj+Q7F1lp2wp&#10;72PvKLQJwnK6M6JVXXK8pENNFrXn0vltJUxum5HJabMyOO02Ort9jMpqn0ljtS+SmW2rJGbrawKz&#10;BaYiUpz5C3oTPq9DXUR3cBWd/yKaOzWEvGsEedcJAKwnXUCDYyuodYS7Vp2M9yw/QdxcOEz31w5x&#10;QzKPiSKlA9JYUX8mnmfXEtj2EiLLbiQy7VYC096bwrCP4en22SSafSmR1rcaT+19E0+1wThqz+/5&#10;Eu3jIurhfCfaRzvq4jDqogOAY+Mog9MA1J9B7jexAeyfDAalk1HuBRNJ3jlnyD6qU4xtknHeB8Ix&#10;cSRnVIFjjmbH0h36OKqjOpY62hhDGe3BUUZHo9JGZ/aQR5c+IjlWI0kn3kQSh+H/sYx6sNCKMkD5&#10;X0Tzz46hLv6X7jKPaupM4/B7c5eErDdsISFA2ELKjihbFAGVgASMxVYZt2lHp05rt6NztI7j6LFV&#10;O651qwpVwaWCQ0BcUFmk44gLFJdRB1eQKloXFEEUFd55T+cf8Zw5Oc+5+Sd5fu/vfvlyP/KuLwFY&#10;RmfReU6AT/cx8FGFJ0yrMDNTK2KkefuSVLnlKR7ZZTZjhjM7YKTzPXOqc7JluHOGJdk5O2SYc5F5&#10;mHNN0FBnYaDVud8/ydlgSipt90vY+9wUX4L+8cUDaaB1eIzWXmUBdUCz7yqmDkqpg3KAhRUAsw8C&#10;/PEwwMRqKYyvMcC4mhDJmJoY6ejqRNWo6hS3lCqb19Aqh3dSVZ4xsXqad0L1F4b46gX6uOqVXnE1&#10;W3VDaio8B1efcY+tanePOfLcM/ow6qIqB3J8Nf0W6P5XkL9kL62DMloH+2kdHAKYS+6Z1QBT6Tya&#10;ewIg84wURjXqIK0xSJLcGCEkNcbJ4xqHq2IbMzSDGt/VRP88mfhYHdU0VxXZtEwZ0bRZGX62VBF2&#10;9qQ8tOmOi6XhmSLkNKrMp1D9JjWbaT+g/kvJX7QPYCPN/S25/0Luz48BfHgcYPwpAHsjQNoFgPhm&#10;AWJvaCH6po8k4mYIF3ozRrC0WKXmlnRpcOtYaVDrZGngrZlCQNt83r9tJW9qK+R8fznC+dxuZr1v&#10;dbKG1te8vgUHUFkEUE7+3dT75kqAFVUAC2oBvvwnwLR6gAkNANlnAUZcBEi8ChDVAhDeIWMsHW6S&#10;4MfenP/jQN73cbhgfBIn6DtTBF2nnXfvnMBrn87gxK6vWE33ClbVXSRRdh+VyJ9dYVyePWFkXb0D&#10;qCB/MfkLaPbVNPsi6n0W9T79NEBeE0DOv8nfTP7r5L8FEHIHILAbGFOfIDH2q1l9vyfn0e/DafuD&#10;eRVG0sNpAsfjSI7BsSzgBxLA2cQyBrCAKCfoy/HKAPaSfxv519YALKbZZ58E+Ih6/9158l8m/zWA&#10;hFaAyNsAwXcBfB8CGHqB8USQuCGwGhRYBao4Ad05CRo5wCByRxJJ5M4g8sg7k1hA0OJD2nSweABF&#10;5N9A3S+h+z6HZv8TzT6Res8hdxq548kdQe7AB+TuAHDvAhD7gFFQBinBUw6GAGQJGaEl9EQg+aOI&#10;ZHLnEFMJ2hCRNkT8ZgAoCxJRESCinODoPYRqEIaoEUYoEcaSaooLwiekmyMgLCTltxzCGuJ7FuEH&#10;YocEoZgoIyopTh3RSFwDhF+JLqKPXgiv/g+oJLfGT0S1L+XwpwxmYhDlSFEh5FCOiXKEGTKE2ZRj&#10;AeVYQjlWUYb1RD5lKCR+JH8pcYCoIf9pph+amT5oJ0cnvIDX0EOuZ/+DeRvUkt/dmzCIKBopR6CI&#10;smgRhWFqZLNUyEygLqZTF19QjnmUY7GAzHIeme84lGzikN3KIreT7ef2sn1cheQVf1TykqtnevmL&#10;TA/XxnTxT5hO/iXzmD7VIf0NyUOXgaAH+fWehIcGPT0Jk4ge4SK6JlI3NjUqxylR/oEc5TNdUD5H&#10;1qdYKH2lXCq8VK3ie1Ub+OfqfK5HLOSeiXvYbm0Z+1R7mO3UHpc80Z6XPNK2Su67djB33Xol7W7I&#10;3nZH9pYncq1vgQby+7pp0E+rRj93NQb4aND0jog+Q0Q0pGnQa4z6tW6S8oXnDHmP5yyXLt18WafX&#10;19In+uVCh2Gt8Mh7E//Qeyt/37iL/9VYyt0zHuTafeq4Oz5NbJvPTbbF9xF33a+Xv2JC/rIJhUvE&#10;xbdAP/IHqVRolisxTFRghEGJ4UFqtESLfUHDxOcBozVP/cerOvz/oHwQ8Jn8XuBcl/aghbLbwUtl&#10;bcGrpLfMG6Qt5gLpzZAdwo2QEuGaZb9w1VIrNFsahUvv3BAuhD6UNoX2yhpC0eU0cYqoD0X5m2Cw&#10;Wo1hMgVG8S4Yr5Zhgo6uJsXr2DB1d2SC+Ch8lHg37F1NW9gUVUvEx8rrkbMVV6P+Km+O+lp+KXq5&#10;/GL0d/ILMZvk52K2Kc4O2q34eVCZonHQEcWZ2Hrlqdj/KP8Ve0/10+Ae1bFY+l8YjOoquh6NRdWb&#10;YBjNP4h1wSRWwFQ5jyPceEw1SruHmeX3E2JUbYOHi9cH28XLQ/I0F+Kma87GfyY2JswRzyT8TTyV&#10;uERbn7hCeyJpnfZ40hbtT0mF2jpriWut9YBrjbXOtcp6zvWw9Re3g9anbvuH9rvts6JbuRVdnUMH&#10;gjGCHBNAiiMYDjOlLGapJc9H69gH6Sa+NSVM1pycqDw3zObakJzrUZ88xfP48Bm6uuFf6mpTvtJV&#10;pyzUHU1Z6nU4daVXZep6r4OpBV4HUnfqK1Kd+vK0o/qytDOG0rQbhpK0DsOetFf63SPQa9cI1O18&#10;C4xjZJhM595MkPSPYZmesTJ47FBDW7YX05wVLGnKHKKot6W51aXn6KtGTTBWjvrQ5+CoT3wr0mf5&#10;lqfP8ytLX+RXalvm9w/bar8S2/d+e2zbTD/aik27bAdMO23H/YsyLvtvz7hv2prxwq8gE33zM9En&#10;PwONb4JW6mAksDgGmM5xdNZ4n85c73FwxaGAs+P8mRO5MbKascmuh3IyvffZc02lWZMC92ZND9qT&#10;9Wnw7qw/B+/Mmm/eYV9sLrT/3bzdvta81b4lpCB7Z0i+vSxki73Wssl+zrLR3m7ZkN0TvC4bg4iA&#10;tdno/yY4/LcOmOfkb8sDuDqZzp2TGTifJ8DJST5QOylSOJRnFcveTzcU544J2DV2fEiR4/eh2xwz&#10;wn5wfB6e75gTvtmxIHyT45vwjY6VERscGyPWObZHrHXsjVzjOBK52tEQtdJx679Ul2lU02cWxm8A&#10;AbVYoCiCCwKKLApCwhIgYUlCyMIaCFsgkETCkgBCgmwJOwTZBKwiGFGpaBTRukSt485iz1jH6Thu&#10;HJc5tWdU2pkpTlvxjPzn9lv88Jw3337nee79v3kfv67Ed1s6kwivXUmEJ8rDVEQ0WBDxAHNpAM/E&#10;2LekAPdk2LlyzeCGxAkuSX0szuRSbQzZDMfRTL6rPi3Fcyg1a+u+FOm2PSlF/gOC8oA+QXVAr6Ah&#10;oEegI3cJ+sidgmFKh+AYRSc4H9gmmA5sFTwLakn5JaA55aNfcwqxtSmF8DEVwQLzj8k4AxF2TmTf&#10;x77xbRH2HTm+8eQr4WyBl9lJedDyr6RRK/W5HJfB7CTPgcx0v93pYnJ3Wn5gZ5oyqEOoCm4X1oW0&#10;CVtCWoTd1GbhPmqjcDS0QXgmVCu8FaYRPg6rE/4rpC7tf5TaNCIAtc1UBBvMfk0FeJmLGSD/Lva+&#10;yRKAqwp84yns4VSJB2lMQbEeKYyw35/PXjcgiffoEaf67srOorRlSUJaMgtCmzLKwhsyqsK1GQ00&#10;TUYHvTZjD706YySiKuNURGXGtUhV+oNIVcYcTZX5garKJIJQFFMRXCD9lI5zwAz+itw7O7BrVABc&#10;xvNMmQ0Yyt3hyI4Aq+FSmu2eYpZzTwF/Y4dMsLUlL53SIM6harJltBpRcUSVqCKqUlQXrRa1RleI&#10;djN2iA4wSkUGplL0DbM46z6rWPQ6WpH9nqbIJsKU2USIqf7YhX/iHJ5iBvfKsGuoMAPsPRfUAOPq&#10;ZXC0cgMcrPRbsq8izKavjOHYqeS6thYl+jTIheRaWRZ1pySPXpErjy4Tl7JKxFUxCnEju0jcFVso&#10;HoyVi8dit4uNHKn4LurHGFnu71Hbcwk6KsxURBLAK5zDw2LsW+j/VhVmUIO9F3W82hIO1ayDoZqt&#10;5gNV1OXd6uiV7eUcl8bSBM86RYp/ZWFGyA55ToRiu4xZKC2OzZequDKJhieR6Pi50i/5OdJRfrbk&#10;HD9LcoefJf2BI5L+ysyWEVE5MoJuqgX8Jv+Bc/gbPrPuoP/rtdh7tfjWR41qzOCA1gn2ar3NejXB&#10;SztqIu2bd7LXatRxm6rKk33LS9OCFQoRPb8ojyUpKODmyMviRPKa+Ex5a3y6vD8+TX44Xij/Oi5F&#10;Ps1Pkb/kphb8N0ZYQDDSCohIU/37j13AOfylHOeA3v9Uj52vCd/a2EFH8NzXtBL6mjeTOpsoVq31&#10;dNt6DcupupbnVlGV6KOsTKXIKzLD83aIGVkl2zlpSmVcqmJngkDZHJ+s3B2fpBzhJypP8xJKJrkJ&#10;JS9iE0vesRKVi9FJSiLSVG/wTnqKu3gXM7iJ3i+14C62Y9/QYd/As7/dFrp07tDe7r+ksTXMpraZ&#10;sUrdyHEprU/wLNAI/CU16VRRVXaksFIak6wq5iao1Lx4VSMvTt3LiVMfjOWrJ2J46tssnvo5g6ee&#10;j+KpFiP4KoJmqh8l+E3iLt7BGVxD7xc6cBe7sHP1YO/Fs6t7KbR1r4em7q3mdV0hyyp3RdmX6dhr&#10;itriNkpbkrZkNwkD0xqywpO1kqh4TRGTr1GzeJpGJlfbw+BoD0ZxtBORsdrbdLb2OY2tmQ9j1y2G&#10;susIqqle4hzuYwaTDXgnofezyDb04xwGAHrwbBswg4aB1VA34EWq7A+0KuujrSjazXSU9XBdcroS&#10;Nqd3pvgld2QGxenywrjthbTYdhWN3d4Yzm7vCY3R6aks3UQwS3c7iNn+PJDRNk9htC6SGS1EgKlm&#10;8T76M2Zwow3gIvIn9gAc3QcwjD20ewigHlU1ZAeqYXcoHdpmUbSfukw2GGWfs5ftnP5lnFvynmSv&#10;uIF0P05/Ljmmr5DC6lNRmH0NAYz+Hn9Gv94vun/CN6p/cktk33OfiN3zPhG9iz70HuITPcB7YBp3&#10;7wrmfg75J5F55CDA3kMAHYcBqrGPlh6xhKJRZ8gf9SJJjpAtRYfDbYSHGA5JI5w1vIMJrmy90IOh&#10;z/GKOlDgHamv8IrQ13tG6Ls96Hr9Jpp+wj1cP+kWfuCFa9jQO9fQ/Ytu1EHiE32nwQxwBy5i9qeH&#10;AY4hW/8VQN8Ydr9jAJVYx/JPAIjHbSBr3AXSx33MBeOB1vEnw1dwTjAcmAauU6QheS3NkLk+zCBb&#10;H2ooWxdq0KylGjrXhBiGnYMNp1YHGW47Bh1/vooyNu9IPrq4mjxKOJlqGmdwpQ8zQP8n0fMR5O5F&#10;5q5xAM0EZnAaIA87acoF7H9GO+Bf3ACxF33MmRcpVhHG8M/CjEzbECPfPsiY+gXFmPsF2aiwJxur&#10;7QKMOlt/4+Dn24wnVvgZb9r4Xnj22ZZz8yt8zi5+7n2GsDXVdayhRpz9aeQfO457cAqgF7lNyFWf&#10;B5AbsX9eRv5V7J83SRA2uQKoU+sgeMrTjDzlb7FtKtTKd4ppvWUqfqnPdIa19/R2a6/pcivPmSbL&#10;zTMDlptmxpZsnLlq4T4za+E6+cuSDbc+WrncIKxNdXkQvwXkn8DMR5A9gOxW9Fx1CaD4G4AcZCff&#10;BGBPAYR/C+B/jwSeDyxh40N7cH+4HlwfeZFcHlFI6x9HktY95pHWPkknrXmST3J6Wgmrn+pg1ewB&#10;cJg9B/az34Pdk5/B7tEHkt3fCTNTnUf+Kcx+9AzOAH13ILv2CkDJNZwBslORzUE2/TsA8vcA3g8B&#10;3GYB1rxaAk6vbcHxtTM4vNlIsn/jS7J9SyXZvI0hLZsTgPWcFCx/UoHFzzr8Y9bjIwmNzT0CePsf&#10;gDfEJzqN/LGv8U7EzLvQtxZ9lyFbgmwhsrn3kI9sCrK9ke32AsD5BwCHOQC79+Zgs7Acli04kCwX&#10;1pLMFjxI8MEfRQf4wAdYwEt4AS/A93j5/o4D/w2D/m0Gf7/6RAbk65Hfi94brwOUTwLI7gCkoW8u&#10;sunIJiP7/2zXd1RThxcH8PuyBwlTAkJApiyRFVBCBBItqUSD0WgkapAKKCiouJWKCqIiiAMHdYBb&#10;HD/EgXtvf9ji4bRWlPrT4qCKWnFUq/d37e/Q0p7fH5/zcjiH97257728e/0puxtlOz2k7FYA8UsA&#10;/gegQRCAQQ4AIyDc3wMoIvbElXQHQAXpS2hIxnGEHkAsI/TAI11wPPCnyjp6J5wAKKDvPuUSPYfX&#10;AUwNAImU3ecOQNg9AD8q1+0RQBfKlrYB8KidrLdA//8n5i8CYkd/k5MAEk2oJ0jDKtJghPSDjMv+&#10;BtmeUuS4S5Eh4ClB8LNCCBchxAsQkngII7kI4+jrTmUjfM1CKGQQlpKVZB3FbiLbyG5SS47DJ7gE&#10;v0MjfIAH5AV5T/AP7/8P5FO2wFWKPAJuVIM31RAqRugjRBjAR0imOtKphslUw2yqYQFZQvllZDVZ&#10;T2fZTLm7KLeGznkEfoPz8BYa4A3cg9fwjLwjCO2dvOoExS7WaCWToohwnSX/60Uw1aCkXnxJvRhK&#10;NaRSL7KpjhlURz7VUETZJcxHWMV8gArKraSU7ZS5l7IO0XnPwEuoh+dwl/wCbVTRM8p6Sn4hT8jj&#10;TtCGsu0dpGhrL0GRgwQl7hIUBlghN0qM7H7UCwP1YhTVkMn5CFPYHyCP9Y4pYL1lljCvmeVMO7OG&#10;+ZXZAC+ZLfCcqYY2phaeMiehlbkGT5jb8IjVCi3sN/CAznCPj0yzEJm7/4CO9lJ0klqhzEqMMlsx&#10;OrvQ5+5WaB8uRus40SergYLfxMm8N6J07ivRRM4L8Ux2mySf9VRaxGqVljJPpKuYR9IK5qG0immx&#10;3gkPrGvgvs0x+I/NZfjJ9hY02T2GWw6vmUZHZN0kDY7I/o582wm6SCXoJhCjG1eIXhIh+sjo6ClG&#10;92Dxexel6JWzVtjmZOS3ykZzHzmN5/zsPJV9v2se+yeXAlazSzHrjutypsl1DfOj60bmlnw78718&#10;H9PodoS56XaBaXBvZOq7tbCuerazL3si56Incs+Tc+Ssx1/QQyhGH5YQA1h87CnkYYg9D4PlgncB&#10;/sLnPgrRYy+N8L5nEr/ZawTvtncG5wefSZxG35mcm93zOd/5FXFu+JVw6v1Xcq77V3CuBlRxrwTs&#10;4l4KPMC9EHiaez7wBvdM0D3eyaAX/GNBvwuOBKHgcBAKDwX+HXbnCDEIePSTwsFoHhuVUvb7XjJO&#10;W7gnryU4WHA3MEbwfY/+/IbgYYL6kNGCa6FZgsthucKLYbOF58PnC8+GLxKejigVnoooF52IWC86&#10;HrFVdFSxT1SnOCo+rLgiPqi4Ld6veGq1T/FeskeBkupIlOwiOzvBHiDAcMqPARbGs5h3agG8jLNh&#10;WpRdWU2RvpybUZGC61F9xRd7DZKc7W2WnoxOkx6PzrY+qpxqXaecY31IucD6QMxim9qYMpuamDU2&#10;/4rZZLM3ZpftbtVB22rVOdudqka77arHdltUb+2qVGhXqULbTf9A+Tz6KWOhBuBlAu07pLkvB5r6&#10;SKBB7cFcVofyz8THSo/FJdodjhvqUBtv6VITP7bL3vicLnvU0x2r1XmOO9UFjjvUxY7b1CtkWzUV&#10;ss2arbIqzT7ZJs0Jpw2aG07faB44r9O0O63VoGy1Bh0/K9dglw4YRT2IA6b9S4D7AwCakmjO1jPQ&#10;oOXDFZ0cTuuCeXX9ldL92i8c9iQkOe1MGN51e0Kqy5aETNeqhEmulQkzXDcmzJWv1y6Uf6Mtka/T&#10;lsvXaje5rdFWu5Vr69xXJVxxX5HQ7F6mfeG2TPtRXqpF1xItupCuHVAJbOwH8JDy7xgBGmnnqSdX&#10;B7HgzBBnqDMGcGoGR1ntSlI7bB2Y6FI5YIj7et1IjwrdGM+1uvGeq3W5nuW6WV4rdfO8VugWeZXp&#10;lnsv01V4l+i2eS9NrPVZknjeZ3Hij75Fic+8F+o+eBbq0IN0I+4dUEWvn889oJ3vlpn2Xnq1XCbn&#10;kmnvTHaA/SO6s6qTFcItw2LtNhi1LmsNSR7lg0zeK5IsvmX6dL9SfbbfUv1U/2L9HP/F+gL/Rfql&#10;AQv1qwMK9VWBC/T7AufrTwXl6xuD5upbA77Wv/f7Wo++eXr07uzzdXhKPWgeTjvnaIBrtHueS6MZ&#10;kz4fSLGBPaO9mW0pYfyNo1Q2a839nFeYBniUGof4Fg8xBywanBq00DCuR6FhYvACw4zg+Yb8nvmG&#10;RT3nGlaE5Bk2hsw2VIfOMhwLnWH4Nmy64VHINMO7HtMGYyDxJ34dPr/iHxvoPhhFOydlX6JX/alM&#10;mjEzaNdIE8OOdA+oTO/JXfdVtHRlikZWMrK/++LkQb6FpmFB84eN6jl36JjQPOP4sDnG3PBZxtkR&#10;M4wFEdONpYqpxorIXOOOyEnGw1ETjdejso0/R2Yb34RlD8WepEdnn7QALTRm/EA7378p/9wE2rdo&#10;76mlHXRXpgA2Z8lhfVYPTvnYXlbL0uIdFqdq5QUWvU/+yCFBc8zJoTOHp0RMM2VETjHl9Jpsmt57&#10;omle7xxTcfQE0+roLNNW5TjTAWWG6XJMuumeMt3UHpUxHCNIKAnp8DaR7gW6DxrTaeek/NM0ZtRN&#10;ph7QcVs2BzbmdIW1OQHs5RMihcVZsXaFY79wyU8b4DU71RA4zTIsdPLIkYqcEWN6jzdnKTPNuaqx&#10;5rw+6eaiPmPMK2O/MlfFjjbXxFrMF+JGme/S8ddoywiMShmBChLR4flAuhfoOjRQDy7S6HeC9q6D&#10;tH/upmMV1bIuVwYrc/2YkskR/KIclc28CX2d5mQmekzPSPKflGYMGZ+aHDl2dIoyLSWjT6plYnyK&#10;ZaZ6lKVAPcJSpjZbNqqHW/aqh1nOqodabtPxhcpk+Rg93IK9SFQHGoGhia5DPfXgv1yXe1jN2RrH&#10;v3vv2rWrna4qMinlUikkXXWxu0hpSsZkEKMOlUttE7pNFymKjSOX7c5Ichtl3GZKGzNnHBPKkONO&#10;ZpzBmSRzzBhhne88z0GPPz7P89vPs3/v513vu9ZvrXU6i2shG6jL5V2DbF4IrF1oiZXZLpLyhUPl&#10;JVkByoJ5KuvszKgP5s2J7T9nVoLHzNRE7+kzkgKSUlJCPkmerUpMXhA2Ibk4/KNkTdj45E1h45L3&#10;qeKTdaq45Kuj4lM6gsalvAwYlyL8ElKE7xse8FtwlX34gTXQ0X8sn30oAKqINg9YlWeKinxHlOZ5&#10;6hXm+hnnZodaZi2I7D33s7H9UtXx7tMzJnhNmTPJP3HW9ODxaemqcWmfhcWlFYZ9mLYsLDZt46ix&#10;6XtDY9JPhESnXwmOSX8cGJP20j8mTfiO7cbPPH5fnsX1wBo00Hm4mH0oYR94HK/k8XNZsQKlxX1Q&#10;VOwuzSsaYTi/INgsIz/cNi03um9KdtzApAXjhyRmTfRJmDct8EN1asjYzHmh0Zmfh45RVwSPUW8I&#10;ilLvGTl6XkNA5Lwr/pHqdt/IzC6fyEzhHZnxjrvsQ3MG8G0O+0BnHe+fNUt53i8HNHwuLZOhcIkN&#10;8pYMkCwo85JnlgYq00tUVinFUfZJhbHOEwsS3BPyE4fF5iX5ROfO9I/KUQeMzsn3j8yt8IvI1fpE&#10;5O4ZEZ7bMDwst9VLldM+TJXdNVS1UAzpzo1UoIk10LH2R+k8sIzrYQWwkcfuCg1QSLI15sha4YQM&#10;jacsfbmvImVZiNnU8gjbiUujHRLK4vvHlk5wH7N4ytDIkhle4SWZXmEl+cPCSsqHqkq0nqMW1wwO&#10;XdzgHlLS6hqyqN01uLjLNahIuAYVvuMyvwXfc/7Vs/Zf0b/37+zDGmD9Wt77SC6fM9cYYvaa3khd&#10;O0iSvGa4PKky0CRxtcoyYVVUr9iVsX2jVox3CV8xeZBK8zfXUE2ma4gmf2CIpnxAsEbrEqSpcR6p&#10;aXAK1LQ6Bixvd/Sv6HLyLxdOft24wDV4inPgWAVwcDXXw3pg60beezaxD5uB+SSVfLrFAklbnDBp&#10;i4dswmYfw/hNQcqYjeGWkRti7FTacX1CtJ84BGlT+gZqMxwCtXkfBGiX9vHXru/tp63p5attsPNZ&#10;f8V2xLp2W+81XXbDK0Wv7pzhFayB/T/M8e/Xcj3werphO+fCF0DRTkBNplfx7lctR0K1DeJ2uyCm&#10;2lM2utrXMGxXsDJ4V4R5YFWslV/Vx9Y+VdN6jqiaZe1dlW3lXVVmObxqrYVXVbXZsKr6HkN3tpoO&#10;2dHew2Nbl/ngrcJi8JZ3nCplDXgNrOWVtGYbsI2+ymqgrAbI2QPM2gtM2Q/EfQlE1BpiVJ0tQupc&#10;MLLOU+ZX5yP3rg1WeNWONh5aG2/iWTvJxKN2pvHguiyjwXWLFG51qw1da3caDKo9bjCg9pK8/5e/&#10;Grjs71I47xNG/fa+o57z7yuOfz/HvpNuLZ3L6CygU30QSK4DJvBqOuYoMPJr3j8b5PBstIZHoyPc&#10;Gt0kgxq9pQMag2Quuig9Z12CrJ9uqsxJN1vmqMuTOuiWSz/QbZXY6w5LeumaJXYn/iOxq38htflG&#10;yHp+LfTecJT+gzs4D3bzu0j3KnoXHeI8OAzMpHfScSC2HhjVCIw4Dbh/Dzj9IEHvCwrYNvdEz2ZH&#10;WDe7w6rFFxYtYTBviYPZxSQoL86F8cVCKFpWw7BlN+Qtp6DX3Ab9C8+gf05Av+kddfTvY923c9yV&#10;dJcd4VqkN/0b9uAEEH8SCP8W8DsDeDQBLs2A/SXA6gpgfEMK/VtGkN2ygfRWP248nsCdQOAuN8K7&#10;3AjbuAG08aPTxsXVxgK3fUfayFPy/C0H2POdHPt61rv8GJBH9xy6p54CEvhKxD8B/3OAZwvgfJn+&#10;a/TfBEzuAHr3AF4giRx4ZAY87EX68/dwoJ0HxA4eCjq4GT7hxH/CRdfJYnc2EA7i6Z23VNO/kWNf&#10;zl4X0J3BcX9K9/izQOR5+i/S30r/daDXbcCSXqP7gOwXuh+STvIH+f0vmMszc2LPZzfgz5HASx6S&#10;X/Fw9oqb0evlhAtPHCCH37KF/pUcezH7rWbNkznuj+ge/SMQcJX155id7wJ2PwFm9Bo+AiTt9HWQ&#10;J/93vyaiO/rEgjgSL8ILg5hMuCkI9kbw4yvWvEXAwUSgz18Y89lIwNlQYJiBQIi+QKxMYJJUYIZE&#10;QM3/5pJFpJysIuvIZrKDaezGKxwgR/ASOnShidzAC/xKnhOBP8kf5Pf3EFJ7pZDYMQc75tCbOTgq&#10;BDyZw0jmEK0nkMgckpnDXLKQbxSSJXRq6Kpk7A2MvZWWKsbfx5iHSD2e4Qz+i6vkAX7jr9/4Riff&#10;fEI6yONuCLmtUuhbmQiJFXPoyRwcmIMba+EnF4hkDuNZi2n0zyJZHGc+vYvpq2DkVYy9Dk+xifF3&#10;MH4N4x9k3ONox3eswCVO2Z9JJx6xKg/o+4Xcfw9hTL+RmbEwMDUSUgsjIbNnDgOZgzdzUDGHOOYw&#10;WfoSMyXPkUlvDp1FdC2hR8PYlZyaWsbfyvi78G/sp/UIfsJJ3EMz2nAHd5nVHWZ+k77r5Np7CPMe&#10;JsJcYSSUBgphqlQIMztDYdLPUBgMMRCyIP0XiJY9w8fSTkyXPMZsjmk+nZ/TVUJPOR0rGX8tbrMW&#10;t/AFZ8AeXJccwjVJI/4lPYdW2W1c1u9Ai+IlzrPK51jtJmMhOWvyDmGjMBa2MoWwkRgIe4Vc2FsZ&#10;CDsHg9fWbvJnZn76HSYRsofKcdL7JkmSe8pU3FGqcVOZg+vKIlxVluGK6XK0mq7GJbMN+NFsO1rM&#10;a3DBog7nLRvQZNmEs9a38A+bxzht2yU5aSekjeQEabAVsjcIe/r/x3S5RjV1ZXH8XEjkIfKwoLwf&#10;SYBESCA8EkhIgAQJJBAMXExIMATCG8I7vDHIOyLyKqDgG6lU1IJKZWCsMJVl1WprR7tsp62zxjU6&#10;dmY6y2VnxnZa72w/sMqH3zrnfvqfc/bed++/N9pCUBGZoJNJRKA96Q3NjfTK15/8vUcY6alrnOW3&#10;rqnYV25Z2EMPPXrgaUCfeRnRp96t6I5PB3bbpw+75XsYW/cdw276HcP+QJnGVikXsI+oS9h16jq2&#10;Qn2MLdFeWC7SXpOu0AjSAo0gzwOXNkFQkBXhj0gEE1kQbAz7JdQa+5G5HXtB97J4Qtll+ZgSbfHA&#10;X2LxaSBueYuutby5q8hyLaiKdCOogXQ9uI20EtxFWmYeJC0xh0jXmBOkReZJ0lXWLPky6zJ5nrVK&#10;/oD1gHyB9dct51k/Wp0LIaxngLMswnp6EwQd7v9Wn4PQqyj49XHBd4VZoe+Ct6OHTCp2NySctM4W&#10;bbkRJrdaCVdZL0XkWi9GlFpfiay2XohstJmP3G9zidNtc5HTbzPHGbE5z5m0meVO257jXrSd4S7b&#10;TnPvbj3N/fPWE9yXdse4b+ymuITdJIewO7oJgoUsiUiEvYJW8zQWoW/iEfpSiKE/cqzRnWgvtMZj&#10;kZd5MTaLvCS7BX76tosx2dvmYvLtZ2PK7c/F1NrPCJrspwXtDmcEPQ6nBAMOJ4VjDseFJxyPCd93&#10;nBQuOh4VrjtNCL52GhP84DQq+MVpWEC8xXFoEwQbWfzKR+i5CPSlMOenIHQ/GaHbIhJaS3BDS7sZ&#10;pAUx13ZOJHY4J0p1mhbtfee0SOt8QlTofExscJ4S1zkfFTe7HBEfcBkX97mMiYdcRsWTO0bEZ3cM&#10;ied3DIpXdw6IHu3sF32/86Do5x19IuItLr2bICIQ9jIOWii02y/TQR+HGRe81xqc5XcpzmhBHmBx&#10;PiXc+qxU6HAyOcl5Kkmx84gky21conN7V1LsPiKpdB+SGN0HJa0eA5Iuj0OSQx4HJWOeZskpz17J&#10;Ba8eyYpXl+Rz707JM68Dkv96tksID8DdJCHcNiCioe1Cm/1WAZ4TPNcn0PZXgWU4y+V0BzSXScHO&#10;4qFWx9P59kfSElxGU1Pdh1JwrwFZtne/TO9jlpX49smqfHtkjb7dMpNfp6zPr0M27NcuO0YxyWYp&#10;bdJr1FbpXVqz9Cm1SfZvv0YZ4Qt4N0oJrw3eQHt9Bnf+SgmeU4vQzVyYcYGr0OYuZNmiGbUPOqFm&#10;ko+oouxGMuOdB9KT3c2KPT49aUpKV5qW2iEvoLXLy/1N8tqANnlLQKu8M6BZPhDYKD8S2CCfoRvl&#10;Vxi18luMmtQnjGr5q4AqOUEDqABlg/9ADj6FN3gEmrfBc62C91wC5mF/TrsFncrxQJM5QZaj+zi2&#10;A5rY7X2qRLeuzFSfdjyD1pauDmhJ19GbFEW7GhSVu4yKhqA6RXtwjcIcXKUYY1YqTjMNinlWmeLj&#10;kJI9fwopUbwMKlG8YZQoiEAgYIN/QRyeZEIcdJAHoH29FN4AuFAE85XeAk3lu6KxfLrFYF6EtVkn&#10;cOzal7DTpJZ5t6gUtIa9e+l1mdlB1bieWYmXhRjw2tByvJVdivewi/HhsEL8RFg+fjFcj98Iz8Uf&#10;R+TiP4Tm4r8yc3EiKA8nGBv8A2rgmyzIRRh1PgbtZfBdC8BsOXgd8IETxc5ouNgf6y9ib+ku4G9r&#10;zxO5tOiSPOv3yanVGpxuyMpilqpyQotVReEFysqIfGVjZJ6yg6NTHuZolVPcbOV5rkb5e26W8iHw&#10;zwi18n9stYpgaVQEc4MXcsiFfeA54d6roH2tGqFLNeA5YZ2Ec4yUO6JDBgrqLQ8hHSiN2tpaFPdO&#10;fUGie3Veil+5TkEv1ipZ+fuyw3TZeo5WUxaVrTFGqzUmnkrTz1NqjvIyNbM8XLPMS9d8EZ2h+Tsn&#10;Q/NzOK4h2EDIBs+gDh9BDn5SBnEA3avg/ebqEToD61gV+K0qO9RX7Y06qoIt2yo5No0GoWNN6W5X&#10;Q7HUp7gwLUCfjzO1eepwda6Oq9QV8/CcGn5GTmuMIsfM36Mb56fp3uOl6pZ4KbrPo1N0Lzipup8i&#10;5DlEGBC6wV+gHr8oQGgdRr0V0L3chND7LeC3mhEahm+z0Qp1Gt3RfiMDa6qLsKqridlWUSV2KalI&#10;9tSXy2na0oygrGIVGy/SchSFhTx5QSU/taCZn1LQy5MVjkVLC2eikguvcZMK73MkhX+LSCr4KSyp&#10;gGAn5ROhG3wHcbgPebBWC/UA+h/AGP6eCaEp4BCco6vZArU170BNLf6orplNrmzkbS1tiN+eb5S4&#10;5dSm+GZVKwLxqr2stIrs8BRDPkdqqOAmGZq4EkMPJ9HwbmRixdnw3RUfhiVU3A8VG56HiMtfs8Rl&#10;BHMzX0MN3oE8+KgBocX9UA8dUA/gQY8C5gMw78MY3NDuhGoP+KHKdpZlqYlrnb8/1j6ndbeLukXq&#10;iTelUdMacYasXsNKqtezE40GdoKxkZ1Q3x0irh9lieqng+PrF4Pi6u8x4ozP6bF1r+nCWoIurPmN&#10;h5D76/AGK60Qh06IQx94roMIjfeD54J9cy9CVb02qLzXAxX3MjB9bzhZ28PfmtUlcsI7Ja5pHane&#10;0vYMaqJJHSg25TFEpnJGvKmRHmfqDow1jfoLTdM0gWmRIjDd84vZ/9yP3/baj9dKUKJbfuMzeIM1&#10;iME1uP8lM8QBRv/jQ+D7hhHqhrV+EKGSwxjSDzoj3SAVZQ+yLFWHuVYZA8Jt8kMJ25P7pa67Dyo8&#10;480qn1hzrq/AXOYbY27w4Zu7vPnmEU+e+YxHtHnRPcp8z43b99yV0/PaPbKbcI/sIjw2uA15dx3e&#10;+wrceQ70psF2TI4jdHgCfA9QDXs9oJ6wRXsnPFDGBB2lTYSRZOM8a8nY/9ku87AmrywO/77kS0gC&#10;hD0sAioKiAsERUnVUI0Yl5axjqO1Tqudjo6t1Tq26rjWBUURFJRFQSQsimAYRGEw4lIFMe7WpUUc&#10;x7EutVOXtk4V63bn51O3eZ7+8T78wZfznnPud79zb393S84gr4Ts3/n1yR7l/1rWOH9T1iT/+KyZ&#10;hl5ZyX49s1b79Mwq8Y7LqvXqkXXMs/vq657GzPveMRnCJ2aV8H1OA9fAwX5X019OV1E+92QB34VC&#10;YB6ZQsbagOFFwNBiTwwqDsXA4iipf3EP2VzUx6V3kUXXyzbUPc42Qt/d9q4+1jZRb7R95m60LXKL&#10;sWW4RtuKdF0La7RdCo9qOhd8q4nKv6/rlCdcI9cJt+fs4btXS38la97Eq+D6Yt79SoHFG4EZm4CJ&#10;5B1eVd8sB17fApjsXuhlD0VcZSd0t3dXxNh7y93sA1Rd7EnqKPvb6k72D1SR9k9UEfZ5crg9Te5g&#10;L1CG2asV7bYcUrStuKYI2dwqB28SquCNQv2cHavYA/orWG8R3TllwPIKYC59U+zAuErg91XAwGrg&#10;te28f/J+Gr7DFR0cgQhzdEQ7RzRCHSaEOCxSsCMJQY7RCNw5Af47p8PgWAJfRy68HVvg6WiEvu4y&#10;9LX3oK8Rkn77S2ror2SvN7LePLrT6VxA56d0jqfz7RquQR2Q4ABidwGRe4GQBsC3SQk3pzt0ziBo&#10;neFwccZC7ewLlXMIZOcoKJ0TIDm54Z180Q+ywQcZqOkkDwf/4WBqJeIFVVzncvZ6A2vO3Aok0zuj&#10;lmtA7xh6k+jtT2/cfiDqAND2EGA4BrifAORTAM5oiA8PgaH86HfmYYyH4+ZEDiEOgRYOwhbm0cKN&#10;3kLROQZs/orP3CCtL7DTX/R3IHsbvwd0z+Jjk+qBd/cAw/YBlkag10Gg8xH66fU/DegZRn2O/n+S&#10;f5F/k0s6HggNPIy058E8hgfUBB7QOBBvcBjd4Oa7yY/OTeZxk8XdOE4uv6CUfV/L2lP5r7l0T6Z7&#10;LGse3gQkHqafNXf5Emh3lvW3AG50qi7R+Q25Sr4l3xG2mBdB4BZz+dEfuBMB3GVP7g8GHvCA9JAD&#10;8VEKyQMec9Ef170gn7WvZO2f7wam0v0+3SPoHsia41lzl2bWf4Hrz1pd6VRcf8V386mT/Eh+Iv8l&#10;d8l98tANeBIM8PIAwUO7GEU4mAQHkuDaiLUvEAjmLTSIt9EArUAbF4EwtYBRFkhQCLwhCYzmM+PJ&#10;VDKLLCApJJ2sIWvxBAWkBI9RjkfYiodwkAN4gDNM5yru4WemJv6Pe68gEMgcDMzBjzkYmENb5tCN&#10;OfRhDoOZw0g+8yfyMZlBzzzGT2b8VPyCDJJNTx5aYWO8TYxfSeM/2JJ9uIMTbNEl3GaTbvGXtxjh&#10;txCSL3PwZg5ezMFTw74whyjmYGIOA5nDcD71Huv7kK5pdMymYyEdKXSk0bEaPyCXngLGK+HyVHCZ&#10;tuF77OJrcpivywV24hauMNsrjHT5NxAqT51QutKvpd+DfQhkDuHMoYdSoJ/0BEl0v0PneLqmMNoM&#10;OubxlVhMx3Jcx0p6suhZR0chY5ax8ipcxA7am3AezTjHJ88x86+5Yl/RefYZZ54hdFqd0MgaoZBc&#10;hFqnFmqDSkjtmUO08hH6SHcxmDX+gVHG4Ro+omcat8QsbsfPuS2XcHuuoCeDjhw61tNRyrh2nOJ6&#10;nEQDjuM0jjHDI+zaYebgpLOJHHgF4aXUCA+ohSdUwlctCx8vWXiEKH/RdFL8JPeUvpcG0DuMvjF0&#10;jUezNBlnFdNxWjEHp5QLcVKZguPKdByT1+CInIdDchGcqnI0qWvQqN6HBs2X2Ke9ij1ud1GvF3B4&#10;COzwFNKrCH+4CANkEQylCJUUIkSnuB/op7jtEyZdc4/GRV1fNLsOwWn3kTjhMQ5HvT7EYe+/4qDP&#10;TBzwnY8Gv2TsN6TiC0MG9vrnYrf/BtQHlGFnQDV2BO5BXeAJ1AR9g+rgO1JVsJAqg4ViC6l4BRHC&#10;+kOhEBGQWiOBH8Il3G7niiuBAWjxC8epgJ44GpyIptC3sL/dGOxt/2fsDvsY9R0+lRwdZkt1HRdI&#10;tR2XSjXhadK28DVSdXieVBVRIlVGVEr2CIdUEXFIUR55QbEp8rayJPKRXBQpZFukUNkiXiLCWH8k&#10;pJ+jf/3EXiTnoyQ0h7rieIe2aIo0Sl9EJSjquwxV1nUdqazpNlZZHf0XuSp6ilwZM13eEjNHrohZ&#10;KG+OSZHLjCvljcYcudS4QVVs3Kwqiq1RFcY2qjbEfq3Oj73hss74wCXXKDQ5JDvmJaxf8Yj+7/hZ&#10;vdiXY8cMnDTxzmNUodEYiF09Oitq40yqrXED1faew1zKe43WlPV6X1MaP1FTEv+Jpih+hqYwfq52&#10;g2mRdr1puTbflKldZ8rTrjWV6nJMW3XZpr26NaZTrpmm666r4lvd0uOFW9ozVjxDcNTdjgMu9+MI&#10;s/KcP4jjlmNvP0dOfR9fbDeHK+zmHuoy8+vaEvMQ10IALSDS3/MItwLzH93zzR+4rzN/5J5rnqrP&#10;Mc/UZ5nn69eYl+gzzWn6jIRsj5UJNo/0hC2eK8w7PVPNx7yWma94LTXf9Uo2C8+nLH5K318RRn7+&#10;WfsFjpZTHHPO4bzz8e9O5rI9UQ+7tb200RqjLkzs7Zo3IFGfOyDJK8sy0nu15T3vDMt4n5WWST7p&#10;lmk+KyyzfFItC3yXWZb5plgyfZdY8v2SLWV+iyy1hoUWp+Fzy0X/eZY7hrkW4Ud85/R/SSt7cI11&#10;Nw8Djo0EGnjvqud4qXmLZ9w3ddiYFILCpK7yujfidVlD+nmsGjzEJ23QcEOqdbT/Muu4gKXWCQHJ&#10;1skBi62fBS60zg1cYE0OnG9ND5pnzQ2aYy1tM9u6rc3frI3BM6znQ6b/j+cyj2ryzOLwDTuigIjs&#10;SwKGQFgDiKKAyBIJEAgESICwJWwJe1hLVBZBRUUErQqoUEfiMqAYl+q0gtOqo52OeOoZp3Nsqx2X&#10;U0/bM06ro8709Jsf9DB/PCcJEJ73vfe+33uv8KVro/BXF62QcdYmMk6LvIzENZyMNgT+P+Vj1sHc&#10;dRlX7VkZ+vxMUxqTutBhqa/xUGa4RX96tM1OcaJ9T2qqU3eK1KUjOc9tS3KJ+2ZRhXu7qM6jTdTi&#10;0Srq8GxO3unZlLyfrU0eY9eLpji1ollOjeiBV7XoR3aV6BcPjYhxB26L/IA6+BoxmMtDm1WMWQdz&#10;lwFtx2msZVzOomG5A+3P9WH1ywTmO7PXLdsmjbPvyBA569Ilbm1pOZ4tYgW7Sazy0oo1XvVirXed&#10;WLeqRtyzqko8wNWIj3ArxWd8ysUf8UpTv+CpUr/nqsT/8VaJGY4qlWEv8iIRZzELeShEHaL1+rAc&#10;MyfQYy2jWMcBhR3tLfCiPkWw6ba8tVZb5bF27dlCp2Zpqrs2M5NTlyH3rpYUcTWScl6lpNa3QtLq&#10;Wybp8lNJ9vCVkmF+seSkf6Hkir9CMhegkHzHV0je8RQShgu8F3mOPDxADdyBc6YCMyfajElwHO8P&#10;IR4DJctoV4kn9ZQEGHcURVi2F8TYNuclONTLk92qc9I5ldnZ3LKsfF+VVMkvkWoCiqSNgQXSrUEK&#10;aV9QnvRgkFx6IjhHeik4W/p5cJb0eWC29C0/W8r4Ap9FnuAM3Ef+b5UhD1XIA2a/02CsGvMe4rG7&#10;zJJ6y92os8zPSFcaZt6ijLJuKI6zry5Icq3IF7NVeVKfIrmcr5AXBebKKoLlsnpBjkwnyJJtF0hl&#10;+wUZsuMCieyCIE12BzwNTpO9CUiXMXzgl57D+M7zGO3vPdTBp2rMW3XIgxZ5aCQ6gvZvAPHYrjGl&#10;To0Tbdb4sFrVAlNtRaRVdVmsXYVK6KwsSfEsLM7g5hbm8HMKCoKlilJBRn5NWHp+W1hafk9YqmIw&#10;NEUxHpqsMAiSFLdDkhRPgpPy/x0gymf8AR/4zfMV8vA56uB6Dc4D/FMtmDXQjg/jdTfW1A10tfbU&#10;WudN2togk5qaNZaVVTE2Kk2CQ2Flsntuebp3dmmWn0SVFyhWKgUpJVWhopKW0CRlt2CTcl+IUDkW&#10;nKicDkpQ3gqMV34bEF/ymh9fwvjFFy/gO8+XyMNtxOAa9n0B3jPtRB9gBj2kI9qBlnxLE+aNJmtq&#10;aPKkmiZ/o8rG1eYqbdSywvq4Fbl1Sc7ZNWK2pCqTm6rJ5SepiwOFak1Qoro5KEHdFRivHvCP0xzj&#10;b9RM+8ZqbvE2qL/1ial85RNTwczDjSn/jfuoxZuIwVX4puE91UF0rAvnoZOoF2t5D2uqb7ekqnYX&#10;qmjnsVTtoSaF761bktsWa5vVInSQNKe4pjRmcDZpZdwEbREvrkHtu7GhiRer7fLZoN27KkZ7zDta&#10;e44Tpb3JjtI+9lxX/4odWcewI2sZziJzqP/ryMFluKbgnehFLewgGgTdPUQt3UTqLiNSddlTcZcX&#10;KbqCjOSdEeZZHdFL07fGL0/eInIQbk53jdPleGzQFbJjdJXsaF2jZ5Su02O9bq/7Ot1R10jdOZe1&#10;upvOa9sfO0W898p5dSvjEt7CuC5yB2fg4zbkAf4zGEGOYxwa7kc9gq49mDvxuRQjY37fUpL1uVFW&#10;ny8roy/URLwz0iJpR+zShO3C5bG94pXRvVmO63oLnCJ7KpzW9mgd1/R2OET09tuv7jm6IrznrF1Y&#10;z83lYdse2wq6X9mFdDIrgjsY+0U+Rb6vbMV5gP8kvGODRAf3E+0CW0DNEOYe/Cxz0IjEQysoZYhD&#10;SUP+rITBcJPYwSiL6H3xVpH7kq0jBjJtwgfybcMGymxCBxpsBANbrUMG9iwNHjhiFbR3akng3huW&#10;Af2PLP13/2zF38Us9etjlgHreWZQAxfhn4R/As6jGH2GMI71jmD2xKsa5AExPseNWlDMqCNFjXpT&#10;5GggK2J0tXHYaLSpYERoHjySZhE4IrcIGFFa+I/UmvNHdGa+I32mvOFhU5/hSZNVw58Yex/+xtjr&#10;4M+mnAOMGXs/Y77IVeR8Gv7T7yMP8Bw+SrRnjKgD42kDUIHsD4iSfke0/gRRiN6CAvQO5K/nkJ/e&#10;n3j6cBZXH23krd9k5KXPMGLrFUae+kqWh76F5abvZblOvE/OE6fI8cQMrTzxkByO/4vlMP4ry/4Y&#10;Y7TIRfgn4dcfQQzgGoKrd4KoVY8YnCRSnCJKw4i68fdE4VNEfucwf543JmeDLTka3MjB4EP2hhBa&#10;YVhPyw2JZGvIoGWGArIyVJOlYTNZnO8ns/PjZDJ9iYzPzZHx2RdkMvWWTCaZ/3PuIGJwDDGA+yCc&#10;ffBthq92EnUApxRO4XmiyAtEgZeIvK4QOf2ByPpjItOZJcSacSCa5QB/sAbEA1zEs7gEZ1Hwsyj2&#10;GST5GjZz7ToOwNe4FP6JJuUd+O8Ck4j7BPY9Anc/vJ1wauEsNRDlXCQSfUgUdRU5+Iho1QyRyx+J&#10;lt8gMr9FuOjAZ2ZoPm3xsHUl+gsXzaAAoBGcS8UlgAfgvXqAhN9DUc3hn9/Fl+4+wd/+BF4tcAox&#10;P4p9D54l2gZ3M7zl8ObCm4q9xswShcLrA6/rbSK7PxNZzMF9D9wHfwV/A383J3poh2bEneiRHxoj&#10;xOQpGsJnuQAP/Gco/GcotmfY3LPP8LtH4MkC49j7gWk8l+Fug1uNOOdjv2nwxt4kCoOXB6/rXewf&#10;TvMv4XsIvgLfgMfgH+ApeA5eYC0/2GNQQX5+QkxexxG9QZP2Fpfy2214j8J/gw2/QV7e3FjgEJa1&#10;6zJqAO5quAs/IZIgznFYaji8vC/gf0BkA6/ZvA9Lx+D5m++7eSf4HvwIXgKEmF6Dd5ZEvzgRMYgJ&#10;g6GBQYPKoEFg8EBm8PBjEBNmfAGGnCwZWmnBkL0ZQ46mzP+4LhOgJs80jj9fEiTc9xVuCISgU422&#10;Eo+gQYIJCQYIEA5JOMN9ya0CCiiIICJFBUGlolbxRLFaXVFL1XXHXXU7juu267jbWXXbqVut1rXV&#10;b/+0tet2mN98QCbf//887/O+7/OQHxfzLsPSAnymAkkgCxSDKrAaNIN20AW2YJLdBoboFebdH+kg&#10;/YfG6Hs6R88x7T6je/QdPQavAPsTT8GTt4A+PDjAg505S47w4A0P0zksSfFZFNABAzTy8ZYKaNTR&#10;S2qCzjp6QR2gG3rvQ28Aervx/n1IxxH6hk4jNVfoa/oL0jT185L+hTc9Ag9/A/ThwQYerJAHW3gQ&#10;wIMIHt7FZxHQ1UIvFTo50CiBRjW8r6JvaS2ia4NWJ7R6oLUVGoN45x4s0yjKYxzLdonu0y2UzANk&#10;4znKh6UvwOe/AdrwMA054MKDNTy4wUMgPMyiHygcuYuGXhK0MhBLAeKogE4tdBpQFi3QaUdJdkGn&#10;F+/vR7nuQuT76Q4dp9v0O/qMrmP7/J1uwvkNZPFPUPwjuP4WLI+HHBD0CfrmPNQFPPgyrygU35Ii&#10;NgWiiINWGnRyEEsxvFfSXaqHThO2Zis0OqDRjff34Z2DqIIRukaH6SqdwWr8nj7FNyaRqUtYuYvQ&#10;vAAm3oK1gL4Z8Vg+cVlLDoc1t2FeMx7MdyRErBLoLkJsauglISYjtPIRRxl0qqGzCjpr6TKth0Yn&#10;fYL6vIhcTNAwnUdtnqNT9DEcnMG3P0IGxzkv6ASiHAPHEPXRX2DtEb81cVhnYl65YAs7mNFTSwd6&#10;yPGCdijinEc3mCj6AzeOrvBSadIsmy6ZF9IEv4LO82vpnEUDfWzZQmcsN9BHVt10ymobnbTeRSes&#10;D9Bxm3E6ajtJR2zv0KjDV3TA6Qfa58zSXjDizDJvYF0QvzsxL3C8PfTCceOBo8eeR3en2dMtC3+6&#10;ZiOhScdFNOGiprOuiXTazUCn3E100qOExgSVdExQT0c9m+iw5zo65NVJB7166UOvQdrvvZf2eh+n&#10;EZ8L9IHPn2m37wMa8v2eGfRlOTvAAOj/BdaDmB9xpD0S4cibQXQHV88tIY52Dz5dEXjShM8MOuM/&#10;n04GRtExYRwdDkphRoMzmQPB+cx+URmzV1TNjISsYj4IWcsMh7Qzu0K6mZ3i7cygeJgZEB/m9IvP&#10;craJr3P6xP/g9oqf8XrELG+zmDXrDvkfrA/RNyGIfw7050EbXH0X88Z0Dp0TudD49GA6OuM9zsF3&#10;5Nx9M9XcPTMTuLtnLeftnJXNG5QU8nZIynn9khredslq3lZJC69PstGsV9JrtkUyZLZ59gGz7tmn&#10;pnVJrk7bKLlnvkHyxLxNwvLXg3VTzPqZV7jqHs3G8S8juolr90oketzFuFLh5cQcOzo015/2zZ3J&#10;HZ67wGwoLMq8P0xrvi1Mz+8LM/B7w3L4PWFF/M1hFfxN0jqLLmmTxUbpeosOabdFu7Tfsk06YrlO&#10;OmbZKp20apbetVojfWzdGPbauiGM/T+ehuK6wXF+OwpXMK7bizHo8zGDjsHPqMyC9i7ypp2LpnP7&#10;w+eavy+TW/bIoq02yeKtO2Up1h0yo027zGTTJiu2WSertGmVrbRtljXbrpVttG2S9dk1yobtVsuO&#10;2K2STdjXy2471Mq+dqiR/WhfvZD9iaqFrN0Uj7EG96B3E9qfYu47l4D+Mg69lRp9hYJHO6PcaXuU&#10;iLNFMdu8K3Kh1YYIhe36iBj7VnmCQ7M81WGNPNOxSZ7n2CAvdVwtr3FcKW90qpe3OdXKe5yr5UPO&#10;VfJRlxXysy7l8puuZfJHLiXyl4B1Ll7MOr3hq/m4ilVoJaB/EXPfaVz3x/DcH48eG3nZrnamLTGB&#10;TKd6pllb9DyrFqXcrmmp0rEhSuu8UpHkUqdY7lqryHatVhS6VSoq3FYoVrqXK1rcyxRdHiWKfo8i&#10;xX5BgeK0IF9x3dOk+KcgV/HCIzeSdQdub3iAtb+zDC0RdM+nE42jBTuE5x78PQAfW2LtqSvej9ri&#10;ZvCatXMtGmLC7erVCqeaaI1rpSrevUKVLChTGgUlSpNnkbLEq1BZ45WvbPI2KTt8clVbfbKVI76Z&#10;ynFfo/Kan0H5pa9B+dw7Xcl6AU8gmOJLBdFnyMFltF1nM1EH2egvMf/thpc++OhKtKL2JG9qThJz&#10;GxLm8OviF9hUxUY4lmuVbsUxywQFmgSvPE2aT64myzdHU+CXpVnhn6FZHWDUtAWka3oD0zTDgSma&#10;MWGy+oowSX0/MEn9zD9Jzfrq1awP8J7iPurvhh57MQPrkINZB7PfPhPmPXjpQT42pJpTS6oHNaaJ&#10;mPoUybQq/TyrssTFDoW6KFdTvFqQHRvnkxGr9zdoDYHLtSZhqrYsKEVbH6zXtgYnantECdpdonjt&#10;UVGsdlKk1f4Nz6fCWC0bELuM9Qd+U3yBdbiehv0IzVP5mDnRco2AAfy+CXlpNXKp0ehK9UYhU214&#10;h1e+PMyiKDXczpQS6ZKpVwnSE5f5pCYkBOh1aUGJumyRTlcsjtPViGN1a8XLdJvEMbohsVp3WByt&#10;uyRW6T4PUemeBKt0rDA6ng0EAVPcxTpcM6LtRvwnijFzoh0fRgu6Db93IB9r4K0+25Gqc/yoPHsG&#10;tyjrPXNTxkKbLEOEU3r6UveUtBifxNT4wLjklGBtcoZYoy8IVesrp6uSm0KVyZ2hS5N3iKOSD4VE&#10;Jl8IWZL8V9GS5G+DluhfCyP1bGBk0s/cxjpchs7ZQqLjaMM/rMR+AH0VROuRj1XIR1W+DZXle1NR&#10;vpjJy5ttlmWab5Weu9g+JTvKNSFT7RWbEeuvMeqDVAZDyFJDnlhhWCGONDSGLDFsFEUYBoLlxtGg&#10;xcYJ4SLj3cBww78DwtNfB4QvZ3/lFmrxE+TgNGI/UoVaqEUt1GE/4NkCH3X4f2kpnwpK3Sm3NIgy&#10;S2fy0kvC+ClF4bYJhZFOsfkqD3We1mepKTEgMjddGJFrCpL/l+tyD4uyTOPw75sZTgPScJLhNBwE&#10;OQxH5aQgKmWKyWrmqTDTFC41HUMREEQHMJUBCYXhIAaMIAiMYioJeSxTQdd2rdZ0vYzdzd0101Aj&#10;d1X02x+Hymv/uC+Hz5n3fp7nPXzvk5zqMyk5x3tiis4rLqXKc0JKi0dsymlVTMp1t/HL7qvGLX1G&#10;RFX0u6L7AJc556dZ93bmbqS7fiPXQg5Qwn9z+Xd6OrA8TYJ30+zwTponktICJQvSwk3fWBcjn5k6&#10;WfHa+1MdXl2T6PSyZo7bJE2Se9zqZPfY1e+rYjUb3WI0Ba7jNVUu4zTNTtGaU8oozXXHyFW9yoj3&#10;njmFrxSdw1cM0cUanGC+h+lr3sS1kMdziW3ADrKZbdpaPlvGeJKyrTA/2xVzs33xenaYNDEr2ixh&#10;w0SrKZlTFJMzX7OPy5jtGJPxlnJc+jJldPoax6iM7JGRGQUOERmV9hEZzbbh6SdtxqZfU4St77UN&#10;XffMLmStaB+SOsTZ1ZwH5tpGVxNbsprtXAsFQKEOyOFnDdujJXz+Rr4J/pDvgBn5nkjIDxRezQ+X&#10;xefFmMflxlvG5CZYR2tnKSK1b9qEa5fajNVqFGO0WS+Fabdbh2orrEK0+y2DN5+UB22+Jg/M6bVU&#10;b+wfEZAtWvtniS8NcIpzcJS1b6Wngd49xUBpCfsukvUh+64dwEK2JDPJK0WWmFzkhIlFPphQFCyM&#10;K4qURRbGmY4tnGIeVphoEVI4Tx6sW2wRpFtlEajLNFfrtpr56/SmfromE9+C4zKfgqsyn20/mXhv&#10;7TcbtUU0JxYDdGbz/UB/cyHnYSdQpee5UA7kkTR+Ti4D5pEEfo4l4eXWGFPuitDy0QguDxECy6Ml&#10;AeWTpH76BOlo/Wypj/5t6Sj9cqmXfr3EU58vcdeXCqqyBsG1tBPOpd/Aeec9wamkX6L8UJQqi0XZ&#10;AO2c9wPMsbGUe7KS81DNs3EP9yRZTd4hs8jLbM2iagA127NRhhHwNDjD3eANN0MQXA1RcDFMgpNh&#10;OpSGuRhpWAL7Og1s63KgqNsB69o6WNYchcVHlyHfcxuWux/Dskr8jUP0NzPPeraiu+kopiN3L2tA&#10;UuqBBWR6A2vQCIQ2AT7NgHMroDCaw8poD7nRHRZGf5gZw2FqjIPMOB0S4zxuMh78reuGJrmFRW1u&#10;4eHDZrbpJull0o/J80GMrG8j86w1cB3QtZWuzP3ASvI2fTPpizcCEQcBv0OA6jBgfxSwaGdfe8yM&#10;2HJR8zLcMZqEEV6IOqYRxtHBg7aDG66DC+1YLV8G/FH7FR7Id8gj8nSQZta4nrlWMEcdQ82hT3MA&#10;WNzGvUDnFDqj6Qw8Bnh0AiOPA5anAOlpxvAZ+VzGQ24E8IWSlyAvHrpBhBfBC7yYdc8l3PzdXHTd&#10;XORdTPACf3j+Br97j/wySOM+oJr5FtOdS+/aj4GlR4C5DHlaBzD+UyD4JODFnzqylFbn6O+iu5v8&#10;kXxJ/kSumABfK4C/uADf8pJ+nRfjG7ygfceLWQ8P/B5u/h5Oeg8T7WHwPdf4f7cGqWGtd7HOW+he&#10;T28K811A73R6Y88AIWe5Bs/TT6fVZUDCUrLxGYLDsOnjhZj0kL+TW6zLbRvgDi/sd1mT3jjgAS9D&#10;D1mPnzcDfZz8Pibdx6L2nRtEz3pvY94b6F7JOiexzonMN47e0IuAN72O9MrpFAZ83w27Bvie/JP8&#10;m/xA7hIuNzaqwCNT4Akbt4GLuxhFeGEVuU5FHroi50Xk+hCbBhFhZybChl2fDbtAO/a7KkGEms/H&#10;kWlkDllElpNUkkk2kXxSQIrxDKV4iko8Rg3+g314xH73F3aYfexC+1isnxncQ37jPr/d+wL3hxGh&#10;YAxWjMGSMVgxBhfG4MvnkeQVMosk4TmS0Y/VHCmNrmz8F1r6PqCrkJ4SOvQcr5pj78U99rt3cQQ/&#10;4jTu4CuW6F8s1SOWTPyNWy9AL2MwYwymwzE4MgZvPh9D50Q8wQz65tO1hPmswAPW4j4y8BNy6Mmj&#10;Yxtuo4iWXRy7gmPW4B9o5FS1cYkc59Rdwg38DdcZ5TWOOsDVYb4dRoQJY4AJYQwWEhEOjMGduQbR&#10;GUPfVPpmM6eFdCXTtYqedXRsoGMTbnJObnBO/so5uYYyjr0b37AWX7EWV/AJt805bp/rjOQet9JT&#10;dNH4/9BtOuQHa2DCGGyEfjjT68saRtAZz7wS6ZvP5b+Yoy3nllhDx3r8GVnclptxmXNyCTpc5Jx0&#10;sRbnWYsv0ITPcRhnOB+n8DVOMoMTnI/jNH5KOknHMKLwqx/Mn8sUcuZvy1w96A1mfrF0TmNOs+lK&#10;omcpLmAls0vFWaTTs5GeXHq20lNERynHr+aKbEA7DnJVnGAkX+LQ4Ow84JN+tNLS8gKiKf2mEJ7J&#10;uaXMub0kYO4WrK+SNfXlryNYw3jmlUjXPHoW0ZNCzyp61tKTiaNcG4c5J4c4J21CCQ5IKtEqMaBF&#10;asR+WSeaZBexz7QH9eYPYJA/R51cRC2pGUaUQ3jOI+VHbuXvedzetOfRIxdYa2tcElQ4KwvGKbNY&#10;dFpMRbvl6zhs9SYOWS/BQevlMCo0aFGkodkmC002WjTabkWD7Q7U2+lhsKtFrX0Lahw6sMehG7tH&#10;9qDS8SHKHUXolSLKHEXhV0T6e515vHnzyPPjkctXzyV3Huv2MpxROKLTwRdHlBE46ByPFpcZaHKd&#10;g31uC1GvWgqDagXq3Negxn099nhsRLVHHnZ76FDpsQsVHtXQezai1PModnmeQ4knV61Xr1Dk9VxS&#10;6CVKdF6itMBziCfM/Qce7zf5yrsSwdcK+SyUd33G8onKBm1eXmj2CUXD6Akw+E4VPvKbJVT7zxeq&#10;/BcJFf7JQrn/e0JZQKpQGpAh7AzYJJQEfCAUBxRLdgRUSArVeyUF6jbJdvUZyTb1VekW9V1Znrpf&#10;lqsWTbQBv/OQr7pb9F+NYa8ziX7Syc9H+MoxquVoDHJFXYhaqA6NklSExkvLwv7Hc5kHNX2mcfyJ&#10;JIQzJOEIhCQcKooHmHAkSIDQBAIJEI5wBYIkcgYBCYQznEoAoQKeKFqtCh61VfGorVvb6nac7m53&#10;67rH7DG7s7vj7NpuO7vTcTr22OwX7O4fn/n9+OXH7/u8z/u87/t89cxD0mLmnLSSeVBay5yRNjCn&#10;pXuYU9JO5qSsn+WSjbLGZQdY+2SHWWOyM6wR2VXPYdmPPAdlj9kDsmfsPtkLr16pe42eH/hiC46A&#10;nfCcGhy/OPbv5UI/C/oZREvJTHotWUALihjGYbmMOStP85yRZ7Gn5PnsCbnRa1xe5bVPbvEakzd6&#10;jcjbvIblDq9B+aC3U+Hy7lfMevcpFn16FJd8uhV3fbvkn/ja5U/9OuRf+7XL3S9JfsmzBByzr6AG&#10;9PCcBuS/EF4Hx8uyFj02cnI8LZDmM6IZM+lxzMl0BXt/Wqb3qDLXd1hZ6DuoLPMbUFb79St3+/Uq&#10;bf7dyg5/h7LPv1M5xrErZzh7lcc57cqlgFblrYAW5cfcZuVfuU3K59xGpZvbmOoOaPiBp8jBrzH+&#10;R0XwGWg5bqL9uQIP+noB+lvEMa/m0HSWhFxZWzxGNYnsoVfSfPozNf69mXqOQ1Uc0Kmq4Haoarh7&#10;VfW8NlUrr1Xl4LeohvjNqsnAJtWRwAbVuaA61Y0gq+qjYIvqz8G1qq+Cdqncgbsy1uCv8heM9THG&#10;/RD671TCZ1Sh3cP1NFqPI4hjWudNLp2QRvWb1jlzpZ69OSk+XdmZnL1ZWl6bpoDfojEGNmtMQU0a&#10;S3CDpjmkXtMRslszILBoxgW1mvnQGs2Z0GrNW2EmzYOwSvUfhRXqf4dWqN0CEAKCV/kT5v4TtBgf&#10;QPdODXrsXfAZuJ7E33PIx4SBRaMGATkLNzB6CuJY9ny5d5s+nWPTaXiNObqgupzCEKu2LLRWaw6r&#10;0dYLzdpWYZW2J9ykHQuv0B4UlWlPiUq1V8Ul2vfFRdrfgX+JirT/ERZlu8NA6Cq/Rw3+BPm/b8Y8&#10;wHte2Y15sKIOEMcM4hgzMshZEkg9xiiyl2zzaCtO9GouTPWrL8jkWfK1Qea8fEGVvkRYqTeJyvUW&#10;caneJjHquyKK9cMRRfrpSIP+RGS+/nJknv69SJ3+N+BLiU73vVivc4tA+Cq/Rb4fmbAeoH+jHu03&#10;Wq4z4ChimUJcQ4ijpyKA7BUSaquIXddcLvOsK03xrTVmcKuLs4IqinShpYWFomJDuaTQUBNZYGiM&#10;yjd0ROsNzmidYSo6x3A8Wmu4FJVtuBelMfwKfBGhKfhOoilwi7MK3KJVnmAefgytu2izrjVjPbSg&#10;FsAhtKEu5KMf+bCbfanVLKRmcwyjrjqeWVsl966uTOOUV6gDjWU5gsLSAlG+0RihM1ZH5Rjro7ON&#10;7euzjP3RGuNEtNp4LCqzdDlSVfpOZEbpk4h04z8l6SXfArc4vfgln5ZjX0IO7kDzaitqYS9qAcy1&#10;YR7wrAextVo9qdEaQnXW9VRr3e5RZUlil9em+pXUZPIMZm2wvjpPmGMqEWeZTJFq0+6oTFNrlMrU&#10;F5lhckWkVx2VpFUtiZVVd0U7q34ZnmL6PDyl8ttwRYX7//y0GrUAK3JzD2qhA7XQRbTgQK8PizSC&#10;OBzISWMTgyxNfDI3RZCpKZZR1ihjFTekeBfUZ3B0dVn87N16gdpaJFRZKkXpFqtYadkjSrX0inZa&#10;x4Up1iNhKdalACEg3t9QhfWuINn6OCTJ8llI4q5vBAk17tD/8Qg5uGeD74X+pW7UQh/RsX7UI65D&#10;iMWOWOqQF1ObH5W3CcnYHkNFbfEe+a3Jnrl70nyy9qgDMlty+em2wuBUW4UgxWYRKGwtArmtJyTZ&#10;Nh6UZDscmGi7wE+wvc2T2T7lSps+4+1o/IYf3+AOjKt3B63yEDl4ux17I/SXYIdOwwIcGYHnwtWJ&#10;Nrwd8Vhg14wOFhkcwZTXHUW67q2MbEcCU921k53RpfJVdmo5KZ0F3GR7GS/JXstLsNu4Mnt3gNS+&#10;nyO1H/LfYT/vF2+/47vd/gufbR3PfLe2v/Df0ubmxLa6A1a5jzm4hfG+Ab3zo/Bc46hHF9Ek6Idd&#10;bcEzM2IywCZlD/qTejCcMoc2UvpgHCN1MJmpGEzzTHJqvBKceT5SZ6lPvLPGJ87Z7LPd6fDe5tzn&#10;tXVgnh07cM5z88Bt1qb+n7Ni+p6xNva+YG/odnuvd7h9VnnXjnnA+C+NoRYmsT9Pox5fhe+aIerG&#10;fcMUfBee6yeI0lxMkrv4lDQhocSJTSSd2MGIdynWbXepmFtduaxYVxFrk6uKGeNqYG50dXpsGB/x&#10;iB6fXRc1fnZdxP5bDMn+nzHEY/9giEZfeIhG3MzwYTdrldvI9Zv7MA8HcEbNohYOYX8+TDQMOuYx&#10;D7BEJSAbKMC2OTZtnguimDkJbZjfTOvnpRQ1v5Mi59UMyVweQzxXRuFzVhJiYYXOOSlkdoaCZk8T&#10;/+AN4r76MXFnnhJv+mviHXAzuFMvuYHxX4b+eeidOoZ5WCAaP0HUC2y4rzpOlIdrBkjAs00gfNGT&#10;Qhb5FLwopsDFGOIv7iDeYgpxFtXkt1hAPosm8lpsJPZJB7FOjpPHCXx4AV73OLzusT9gA/wSRfcN&#10;MQ6713gT+b6IsZ+FxsIp5OA1rAdYwb3AinsjrtlnkYPXkYNzRJHniUIuEPkuM8ljOQD/jEbwIhrB&#10;i3FAgU1ODdAELJtfbnhLKLQlTO4FfOAcTO3ZJ1h8n4Pn4Ls1rhzBzyeRA2jNQWMfNBzQaFwiqgT6&#10;ZdTBJaIdl4k2vEEUdpUo4C2YomswAteZ2OA5AA3hChqylW0gGaAhWUEcN3EArmBhryDZN5CL6/jA&#10;tY8w+X/DhvgVFsL3a1zE2M9C+yj0Ji9iLUCrBWkz43UD9DKhl3gdc7BCJLpFxLtDxMZw0NwTzAo2&#10;FwYaD2+i99CQ35cQvY/G+AM0Rh+iEXuAw+hhLcAm8wCF/QCJ/fA2fn+M9/6O95+vcR7jXoD2DHSH&#10;oNkOzVpoFkNTA81kaMbeJRLf+y/bZR7V5JXG4TcbCRC2AFmIG4LtCHg0mZYAAT9IICGEJQQIqyDI&#10;IoKKgIgsChQEcUFQqqhVcRvsuJSpOvZotY461t1R66gd7Ti1dZlat/HUZeo3vyA9xz/mjwfCd8J9&#10;3vve97v3vkSSL+H/Ct6/gGPgOPgr+BqcRk7OuhCdR04u+hFdmkh0JRyNAi4n1xHHDWxAN7Am15Hk&#10;axjs2iVwd4h1mHcX3M3IbSW80+BNwzyNmGfIIaLAI0Sj4JQghUK76ww4P8xFgOVFI4axAMqNbiGW&#10;22gY7oxEs4TL6oNQoofxaCCwIT/GZvcEL98TTPwx8vH45BA9mHfbIPYCPCrBfDMQogneMHiDMMfR&#10;p4g8z2L97b4rw65/DHML/BP8C/wA7oGfwCPwTED0HI3TC9Tra9TImzg0ksgHOw9g82FRBOyOIVhy&#10;Q88rRs/pjJ7TFT2nD56NByEgBiSDbFAEZoJqUEdvqAmdYxu9Rq/7krroBa2iX2gt6Ednu4P+g07z&#10;Gfrdp+hUH9Fd+hnfeoj//H/AjxgcEYMIMTghBhmejQMfgCiQADLoV8qHrxQjzYFnHj1Hj/mMWtDF&#10;ttNj9LqPqBue1RjzE6RiGz1Ad3sfRfsjnaY76He/R1S3MdK7fAduDcXgIGCJhxg43LcxeOGZL5wT&#10;6RWFY34mzCsFvinwFcEzk/5NVRh/Pma3AI6PsAwd8CzDkqzE2H0Yu59u0qd0g/bR31G4V/HpCv7z&#10;Mka9hNEvgnPgLDgzFAMhBkIOCDEIEYM75joCzgDMLwTzioYzCUudCU8+HKWIfTbKYS5GrqPrtBCe&#10;VpTlYni64OilC8jFOdqODHyGV+YwncTTE4j4OEb+CsbD4Mt3gJv/1k/wc7HOjsirFPP0x/zUcDJw&#10;xsGXCs8UjFYIRxkcczCHGnjq4WnCK9oGxxK8tt3w9MHTT4doJ1bjCzqAb+3HSPYKGYTRzmfvMJwD&#10;+Ak1hnJGHD+QG/I5CnMMxNxC4YyGLwnzyYAnD55iVFs5PJXwzIOnAZ4WeNqR/eVw9cKzgfbQAO2i&#10;vViVE/j0Lf0B67EdK7wNVjtbh/nN/wTcB7eHXnMh3FLMdRy8ajgZ+ExwWenPlAVPPjwl8MyEpwrV&#10;V4sZL4CrFW9EJ1w9cKyjLfjZj29toqOI6Bus0H08xdsDY98wazhDMdATEbYTCdFNbLffYPu/gFf7&#10;FLnAPQLrFQBvCJx62sNJoJ28NPqUn0MDgmm0XVBKWx1m0RaHauoX1tEmYRNtELXTescuWue4hvqc&#10;ttBqpz30sdMRWuV8hXpcHlC36yvqcmOHWD7MS2z1D7C93vLFloft5DSOnmNKbOOI5QsHL/qTkx/t&#10;clXRgEcEbZMYabNnEm30SqdPvHNpnXchrZXOoDXSClotraFeWSOtkrVSj2wpdct7qUu+iZbJd9JS&#10;+SHqVPyNOnzuUbvyJbUpWY6dVp+3PJViWx1HdBVH72k1jhQVjqJA3O8Q026pMw0oRtKWEYG0YZSG&#10;1o3W0ZoxZuodY6WVvpnU7ZtHK3yLaLlvOS0bW0lLxs6nzrFN1OHXQe1+3dTmt55a/XZQi98BavY/&#10;x1nof4fT6P8Lt8Gf5db7s7x6v7c8hOsWjpcLOPqP4Yg5CD7X4GidhON/nIA2+sto7fvvUe/v1NQz&#10;PoLTNd7AWRqQyOkMSON0BGRz2gPyOW0BJZzWwFmclsBqbnNgA3dhYCt3QdBybkNQH7c+aBtvftA+&#10;Xm3Q17yaoNv86qDngqpAVlA5zJwA1uEejpVrOFZO4cg/HEO0D+yKwrUjDHc75GX1BAn1TPKlZZMm&#10;cBarQniLVFG8VpWJ36Ky8JtUNv4CVQ6/UVXAr1eV8utUFYJada1gnrpJMFfdKahS9zpUqjc7VKgH&#10;HWarTwhnqm8Ky9RPRTNUrKj0Hb6H53Ik0YlYrAGOt0EwYMKdAtehNcjJig/FtEQzkhZpxnNbNL/n&#10;L9SEOzRoooV1GrOwNtgqrAnOEFUH54qqgotEc4LLRRWaasdZmkbHck27Y5mmx6lUs9GpRLPbuVhz&#10;1LlQc0NcoHkszg9+A1g7zna+Qw7OG1AHuG7sT0YO0H9us+BehWNuJeLojBBRW4SCmiaP4zRETOTX&#10;hocI54ZHOlZqjU4V2gTnWdpU53JtlvMM7VRxqXa6uERb4VKsne9SqP3IpUDb5ZqvXe+ap/2j2xTt&#10;Ybds7VX3LO3P4Fe3zDD2N1y/xXXnNOZ+OAV1YEO/h/6zPw05QBxdiKNNz6OFem+qjx7LqdEH8Sp1&#10;HwpnRYU7lUXqxdMZk0sxk+RayNjcCpgc93ym0D2PKffIZWo8cpgmSTazVJLJ9HmmMwOeacxBr1Tm&#10;slcK85NnyuT/AlaSEsF62LkWTXQSvoNwD2ZjHdB/bszC3Q5xLMHzZsRRF+tBc02jaU7seG65Ue0w&#10;PSbUsTA6UpyvN7jl6eM9cnRWSbYu0zNTN9UrQ1fqbdNXeqfpG6Up+sXSZP3HUot+uyxRf0AWr7sI&#10;HoDX3vFRrB0vO1ew9sdTiQ7AvxtX0O24ZqzH7x783YE4GnE1nZsgpooEJZUnvMcpiZ8omGYOFuWZ&#10;IsTZsTq3DGOsxGZI9Eo1pEmthikyi6FInmSYrUgw1inijYsUccZVCpNxq8Jo3K+IMZ5XxBjugVfy&#10;mBhWBqQGcBF1cDQDtZCL93Ea+oxCorX4vQKxtCIf8xFHhVVEZVY5lVj9OQXJE3i5lg+EWYlhzraE&#10;SLeUeIPEYo73TjBb5ea4LJ+4uAJlrLlcaTTXKmPMrcpoc49SZ97sE2Xe68OYz4K7CibupZyJY+WM&#10;aQjZOdTgEeR/bwFqoRi1MB21AJYXEbUgHzWIoyxdQEXpXpSfPoZybQHcLJtaYEsNcbSmTHZNtEZL&#10;zMlx3rEWizzGkuGjt0xV6iwzlJGWGiVjaVFOTu72iUjuV4Qnfy4PSz4jD7X8KAtNeiEPSWLlIYms&#10;LBScQh0ewpwH4R+YgVqYiVaoHPdsfF6AnFThKlqMdiUvx51yckZSRs77nLTsifzk7GBRQma42JSh&#10;czekx3rpbUmySJtNMdmWpwi3lSq0tmpFWHqzPDT9f1yXe1TUZRrHvwMMyACCcpOLgqICyiVuipqa&#10;tmqlFadQF4sJSRBaGVHSQRFhRBEcEJRL4hXJoERSKs3KrEzLVXc7WVutp62Ol9qz0ZataZfN2c8o&#10;ndPZP75nmAvv53me9/k97/ttDE6f3x40fv4LgePmnwlIm38lIHXujcCUTEfQLT3sCHqHfX8F1kGY&#10;nUulXcuwYWgT1mQNNmkZNVlETbJyvTQ3N0QP547Ug7lxLnMWphrvyZnoOeOxu3ymmWf6TTHf7z8p&#10;e27ghGxzYHp2QeB485MB48w2/zRzw+BU855BKeZev2Tzn32Tsi/7Jj56Y1DCAsdg5J+Q5fA/QQ2O&#10;FNIL8Pc9Ke3ABmzl6lvD6+rl+A0+X0hdMguNeqAgQHMKI3RvYaxhZkGS6/TF6e5TF08x3Zk/w2dC&#10;/hzfcXmZfql52X4peYv9kvNLfJPyKwfekb/ZJzF/t3dCfq9XfN5pU1zeZdPYx697j8l1DIxd6PCN&#10;zXH4HifHFy30AvyOVVIb9rCxXKrmdRXvlxCLme8yqM3MYh/9oThU04pHampxvGHS0lS39KWT3NMs&#10;0wekWO4zJVke8kq0POKVYMkzxVuWecZZKgaMtdR7jLHs8oi1HHKPLnrXOLroknHUn657jCx0eEYV&#10;OExOvUq9D2HFulbTCxWcD1jDhipmE7JWSgXEs6BMmsP3U0rdNaE0QONLhymtNEYppXcYkkrTXROs&#10;U93irLOMY60ZxlhrljHGusg42lrsNspa7jbSWuc6wrrTZfjK510iVp4yRKy4aBhW8oPr0OUOY/gy&#10;h7tTh6n3AdZ/xkYvVNOPtVL9JmYTryUb8V0b8F3Ecw+xTeQ3iTaT4mzBGmOLVIxtjKJtyRplm2iI&#10;st1tGG6bY4i0zTNE2HIMQ21FhjDbaoVW1mpIZZuCKg4oYO3b8i//XAFrrimgzGEIWO1wcaqXej/H&#10;2h1Y0h3YwWasWE0j/chr0Wb2AUuUYZemozQUQ3wRdi+F24MVao9UiD1WwfZkBdknKdA+Q/72BzXI&#10;vkC+9sXysa+QadN6DahtlntNl9w2vi636o9Qn4zrf5Z7leOWeuB3knM7zLYm9qFFqmplNvKa34z3&#10;47N70SSUyPsoxBVJ3q0mebYGyaMlUu6tsTK2Jsu15U65tMxi0HP4tNDsLTRaM5vZRDJN7dIWDGUj&#10;prEBr9twjSH0C7qp/eS1bwt3BbgtbVLtDqkMFSEzykDTUCr2MGaXFL5bGrxHcm83ELgX4iLWHoFi&#10;GHBcBPZO5m/n4c/gaafh21fQaGzy7m1sdg8HAT53+2USJoY2Ymj7VV3ktxd2G+tvZm3bXmk5WoTm&#10;dkiz0IR9UtwzUmSnFNglmZ7lIoxd1X7i6DYhLsPdQ2ms0bcvYD1cPHqIo4dDoIcB00PDHaAW+1no&#10;uWMMwws8BN+yAT+jX7WPHHdRpq1P8yzAscIpgLMAzmw4k/dLdxxgD0gh+KDkdQhD1Av/RfQSorw6&#10;wkX8ZT8OvhAGHpfiV+M5iLmIHeNi9HoWYsC8zkN2jE18jcVeOc3vqcURanHkR+0lz1bYtTDL4C3p&#10;lrLhPfi8dBe85BekUbCGHKEHjsJ/FSapcOnn0oHeRG+ht9EpTMK7/lxIqMm5WC5H46T36Y/zHDrn&#10;GbwfsCfn2dTzJPD+GfQF+lJtsOthV8BdCjOHHB/iJ3fDTIUZ/ZoUCs8blouT8w5iSzF4ThMiDBgs&#10;RKtharmgsz8XvLkoYxgucmG/koJ54qL2NYdCH4Ogjwbso/B9QPpOorNqpDTrqHEJHy2irnPhzoQ7&#10;/g168IQUdkrygWdwst5D59GH/foI/f2WMYPZb9Ku9Bu2b9ifqxina5HSj/TIf7ks3yQOB3E4GASO&#10;7YgCOHrwWV54Xk88rweuawDvh6BolIamo/vRH9FC9ARahi+16heV4xzX6SdV60e87g287nU9pR9w&#10;dNfweP/BAV7FHf6bQvXpor7m26/573+hf6Ir6CL67Jbf9CAGN2Jw7Y8hAEWhJDQF3aebyoRphpUP&#10;w8L6T+p7rdJ3eMxvVQWnRt+oHlYTnDbKsFdf4T4v07AX8btf6II+JyIn7wL6CH34OzlkIAYRg4jB&#10;lfeDYA6DGQdzAtHPIK8MeAtg5LL+E+RRrC+1glzKdEkVcNbDqYXToH+oBc4ufUIt/qZDtMhxvc8G&#10;vkd0Z6nguxDe+T/Bdu2Pwfk3bBPMEJjR5JZK7e4ip9lw5sEw61PlwVgCYxn5rCSPMgiVcDbQmnad&#10;Y0/OaBstu5cKdPO4HOWxOctjdImdua5XoPxeR2/H0F+D2zF8JyNcf3IcQYslwpykjzWLfDJo/Sz9&#10;RTkwFsMoIoflOklvnNAaHlGb3tBGWPV6Tc2sv0svq4sx8iLVOKmDRP48qzs78EC/uvv1G5+pyd6K&#10;Got8vWn3MPKLgTmOR3AaOc2GlQnnEcZDLjkVkEORjqiEUVUKqVy99MZB9qRHjazdpmfVoU7IzxDZ&#10;06zWcatTflI71D1od7+c/OuoD13qf8w+oBbn6M1T1OJNanGMWhylLw7rATjz4GTDeRxOIZ1ngVUC&#10;axWsClgb4NTBaKESu7WTX2znv7ex4lMQWujoZjquCbJTW9HPTr47j/ZA6WPG7V89b4+gt+RFTUPh&#10;RsNNgTmVI+IeWBnap/nkZCafRVAKYS3VDnp0O72xjT1ppRYt9EUTn24xdKnBcFibXU6rzvUz2Y1X&#10;Vet+UzUeDm3s1/eM1yvB0iccfecY9W8PYwxzFL7MUdTLM9KtCHW6xavDI117BkzXTs/ZajM9pKe8&#10;stTq/ZiavfO01fsJbfEuVqOPVZt91qpuYLXsAxtUO3C7anw7Ve13WOv9Tqtq0Bey+V9TZYBDFWit&#10;U/4OfQPvsyhGbRx+K5EjhdeXojnqGPnPDnJXh+8Q7fQfrW2ByWoJmqytwTPUOOR+1Q/JVF3IAm0K&#10;yVFNSL42hi5RdWiJ1oeuVlXYOtnC7KoMa9XasA6Vh/WqLPykVoV/qtKhV7VyqMPg1Aqnwh2Gr4ZT&#10;gwTGP8fL8Qkcg+nwGfGdYzn2+a4tbLCahg1XQ2S86oanq3bENG0cca82RGWoKmqebFGPqiIqV2uj&#10;ClQ+cun/aK72qCbvM/zmfiOQC/FW7yQFSQQCJJCEBBIgQZJwSQAhXIQEBAICJiAgKWoVnGht1LYq&#10;WKmK4K1eOq3TU4+u9661Z9vpH93Z7HY8Ozu79Jx1dVu3bvPb42H74zlfvnzf+T3P733f7/09L42p&#10;d9BO9S4aUf+AhjXHaEgzyxrUXGVFNA9YA5ovWX2aP7O3aZ5yejUMp1e9iMfpOLrykINCHKkO+Fs7&#10;9v/MhkDTCWg7okmgg6kraf+GNNqbnsPak17AGk8vYcXS3aydWh9rVFvPHta2sIe07exBbQ87oo2w&#10;t2vH2P26CXafLs7p1Z3i9Oguc7p197idui+4Hbqvee26f/NCWob/fzyC9fkM/PdxtN2C7bgCnMPx&#10;MoP/jiImU5kC2pe5lHZnqSmWlcEe1edxduiLOIN6Fzei93IH9H5uv76Bu03fyuvRd/LC+n5el36Y&#10;16nfw+vIPsRvzz7JD2ZfELRm3xW0ZP9M2Jz9R2GT/l/CRj0jbMxaxJeI/8fgfMeNGqxADCqRAw88&#10;PjQdLsLcm8+mcaOSduatpaG8dHbEmMPtN1p4vUYHP2zcJOgyVAq2GmoFHYYmYcgQEgaNPcJW46Bo&#10;i3Fc1Gw8IGo0viYOGM+L6423JXXGzyW1xt8n1Bi+l9QYmEXkMpIvsN8PypGHKsx7NagD4FQ1LCh0&#10;TEHHbjwfsSTSYMFK6i9IZfUUZHG7LHn8DrNNGDSXilrNbnGLqVrcbKqXNJq3SALmzoR680DCZvOY&#10;tNY8Ka2xHEv0Wc4lVplvJlWaP03ymn+X5DX9A2ASvfmL+GkJ0bvY/9u1yAPs3zlYr+nNsL/QMQkd&#10;MeiI2sXUZ19OYYeatdW+kRMsyuW3FFqEjTa7uMHmSths9UprrTWJNdbGJJ+tPanatk1WaRuRVdj2&#10;yT22I3K37Q35JttbCpftY4XT9luF0/qd3Gll5M4CRuYCHiL/9334HsF/qQn+thm1CKtxGDr2Qsco&#10;dPS5+NTlVFG7ax21OtPZTaV6XkNJvrC22CbxOYqlVY7ypAp7tdxrr1e4HW2KckdYWeYYUroce5Sl&#10;xS8nlxSfTnYUX08ucnyYXOh4rCx0/F1ZaGcURUWL+IkXtQAbfgP8FzASzLbBX+J6CPe7oWMI+ro9&#10;bAq5FbTFvZoa3ams+vJMbs0mg6CqzCLxuuxSt8slK3NWKJzO2uQSZ4uq2NmlsruiqiLXLlWh6yWV&#10;1XUqucB1Ndnsel9pcv1GaXL+DWCUptJFfIS93oXlvAbe+XZ4bIwEr+A6BS3j0BGBjg7oaK6SUqB6&#10;BdVVq1n+Kh2nsjKH76kwicq8hdJST6ms2ONRFHn8yTZPk8rq2aqyeLarzJ7xZJP3oDLfO6PM876p&#10;MHjfk+d6fy3P8fxVkeNmFDnljPIZ3kcd3G5BXwLvHEaBmTC+yW7Me53w2dAxgGchaKyvE1FN3RKq&#10;rltHFXXp7PJaPddVkycsqbFKivwliVZfuczi8ylMvoAyz9euNPoGFAZ/TJ7rPyjL8U8nZfuvJOr9&#10;7yZm+b+SZvqeJGVUMTJAvrGSkT/A+jeDGFHAfxZjwMl+9CWMaJP4PYr/+hCXNmjxN3PJ26Qgd9Mq&#10;KmtKZZU2ZXAcjQaeLVAgtAQckvyGTVJjQ1VSbkNDUk5DKCk70J+oD8SkWYGphMzAtCQjcEW8MfBj&#10;kS7wSJRe/0SyYTMjTatjEtNqmcR7W4jewp4vbENv3I56HMQoCEzA/g5DSy+0tCAuVdDiDCVQcWg5&#10;2UMpZAtpWZZgNic/aOIZ2oqEOW0ukb6tUpzZVi/OaAuKNwb7RLrgmFAbPCDYEDwpSGu7zE9te8B7&#10;vu1XPM2WbwXqZkaU0sSIAckd5OAaeObBeXoY9TiKeQOj2V5cd+xAPUaJGjGeeKGxsIdP5rCS8sOr&#10;yRhOpdxwJksfNnIyw1buxnApTxv28jeE6/hp4VZeariX93x4lKsO7+ekdB/nrO++yF7bfZ+9puuX&#10;rNWdf+Gs6njKW9XO8FeGGMEt5P8K+OdG0JteQD3uIjqIsexFYBD3HdCzGc82QY8F8dFHEigjspR0&#10;kXWUHt1AadFsSo2aWJqonZ0SLWevj/rZa6MtrDXRMGtVZJi1MjJBKyKv0rLtC7R0+z1SDfyClvR9&#10;Q0u2PWWpehk2wLmB+F8ExxlwT+9Df8Q4NrUf3wSuA7hv3YO5C3pKxomMMaL0MQ6tH5PR2rEVtHos&#10;hVbFtPRcLJdWxApoWayUlsYqSRULUHJsKyliUZKNvUjSsaMk2TlHotE7JBz5OQmH/0Tioe8BhsSD&#10;DF0F/zw4ZsF5AmPYkZdQj8DoIaIw7hsxEnmgqRDP9YBmgmj5BJfkkzKSTS4n6WQKJUxqSTyZS6JJ&#10;Gwknyog/4SfuZCuxJ5DACQjfh8X2nkZwMbzufojBEvPurifYKFzsCwxdAv8ceF4H7/Ej6E3H8BoQ&#10;OYpvEvc1caLSl4nyAS2wBkgGhHEYwLgcWAHABMVhfuI48OM46OJornE03vhWFPgQAPGHT2BxDJYH&#10;MWMeeIyP/1vgn0T7n9LCAeQBPDOvoi8cRwzw6ggQBhpx7wGsQBbu1cAyIOEkBgKMizQNIziNmXL6&#10;OUCNRaBjBmZkBkZkBgfwDBr/DGIxjUSeBMmJOWz0HRQ+htRXvkHi4WaPMTSHvc6C4/gMJL6O8CBk&#10;/UAr4AOKZ4kMbxClASvPEMnOEvHOgR/LwUgDiMd5mOH5ZQCM1wIM2ALisQAdC2jCF9B8FlDMC0jo&#10;PEjOIx9zn6MZ/QGAoz/zHzqL/cyAK47192L9QazfgfXrgDJwmBaQgwtEqy8SKS4R8RFOeoarwLX/&#10;4TobB44EjUZF9EOY4ptpMES5OIxhym6j0d9Gc7mNj/3WYTybxzsPgEd4HxPNje9oFtzHwDeJRyPg&#10;6gZXAFzuy0QFbxJlgGvtddQA5Atugu8W8DbwI+AOcBdAeDHG4ADmEj3AkPAeYvIBcvORnugT6PgU&#10;puQhGt1D5OQhkv4ZNvHJhzBPX+Gdr+k1cE+BNwbO/3Jd5lFNX1kcv9kTkvxixeJUEKossgQISwIJ&#10;JIQESMKSsCVRRFL2XUQUAVFEhSKKWmtRq1XHtuJ0pi6jox3Xsbb1dDvq0Xq0tVanp+K0Y6tTnXos&#10;7W++LJ3j6R9fEjic97n3vvveu99GMEvAdIBpBFMFXuAxIh+wRKOc02PGY1znILQXDB/Wgj6C0PIw&#10;hDBJIqLr3kQ3YBi+ioR5Qp9+g4fpDi7DYRz4uyj+MEDDZ6BPaADsFWA3g1sKbj64ZuQYdwI9COZU&#10;8CSjvPNPcbCddGGCdwm6Al2DbkC3IBw9ugvdkxE9QL8+xOD8GAPZzxgSRvAAjOCAj6CxR7DRI4fg&#10;tETwvAJ4Tg6+C6FnoSAoFjJAmZAT8sChVdMIvN3PtAj+rAPOsYsew2P+RH3wiwP0CM7qIXzmf+D2&#10;foDHu4dN+zeC/5Zuwmn+SMNY5Z/QzQldh66O+U0u9zffyxIPmgw9D0VCOigDzDxw5mL9cqxfRw9o&#10;Ad2nVvoe3u4erQBnNX0Hf/cv2gDOIH0D9/c1XOFtOAAdIOLfta/gWL+kz+hz/NcVrHYJuviUPh33&#10;vE/FMCoZmL7ILwy5aRC9CTnlgOEGwwNGFRgNYCwEYwlK34mcurENveCsxZZsAnEbXUYtLuEAXUDj&#10;fgzSB3QH7fMEbcTSu7/T0/xfof+SCHn6IL9AMGOwtXqwrODk0xdUBEYZGDVgNILRAkYbCMvAWUkf&#10;0ouo/AC9D8d7DrU4S0M4LkcQxft0DCscRUZ/A+nI7/R0DLjBkS8XeU5Cfv7YrwjULxEsM9owBxwn&#10;jkAxVixH/LWo8nw6gzhOIY4TiOM4euMd7MlR2kiHaSsdpD24RvajGqfQHVfoT1h9HzpqCLTftHc8&#10;hjHdn2jlW2Mt7oW9+gOYIahhLHh6sCy4BnKRkxuMEsRfQX9FHIcQxwH06NvUDtZycHqw9jqsvRlX&#10;6WuIYh/tRhV24lCNdskOVHo7iK9OaNtEDA+gYejL0aMNfYzefA+9eYYCkFsE6pcAXipYmeDkI6fZ&#10;4HjAqQCnDpwm7P4i2oWzshM9ugN78ir6cysIg/iPzYj0ZezOS+iajch2A/2CHWMR6bgejeaP6+0G&#10;rtqL0Hlc//8Yu/4kyHUqKhkEZjSYOnqd0sDKBqcAnDngeECppC2IYxBxbKbFYHWCtQqcteC8gp+7&#10;qR+r9CGjXnTS6AlahVO9EuxRdUP3cKXdwjV/aTquPFz1p/AUH8WTfFAAz0MMniU/rBIKZhx4erAy&#10;aDMnhzZxC2kjr4jW8zw0wK+ktfx66uc3U5+gjXoFK6hH2EerhJuoW4jK4JFZLjxJy0SXaankW+qQ&#10;PqF2KUttExoG/9pMXN+4yk7jyTuK52Y/xoGh5/Ckyfi0XTCFBiUzaZM0kjbIEmgdY6R+hZX6Jjmo&#10;d5KTVj8zl1Y9U0rdk6tpxeRGWj55ES3z7qSl3r3U4b2R2rx3UKv3W7R4yklqmXKZmn2+owU+I9Tk&#10;w/5ft/HcXsSVfg7P3Dt4cg/gc180ZuxZePJRm03eMhp41o/WTA2lnudiadW0JOqeZqYu30xa5ptL&#10;S31d1OFXTG1+ZbTEr5YW+zVTy/R2Wjh9JS2YPkBN07dRo/8QNfj/ner8L1BNwF2qDnjCqQpgOVX+&#10;LLcS+iIMzwDYp5PxnBpQfz2edS3GjjjwUZv+50XUE+BD3TMCadnMSFoamEBtgSnUGphBi4KyqSUo&#10;n5qDZlNTkIfmB1VSQ1Aj1QcvptrgLk5NcD+nKmSQUxHyJqc85CinNOQTrifkDrck5DFvXgjLmxfM&#10;8kd1NRZ9AO5xM3ogA3uQjhkfz+1gEmZ81GR1BIeWz5pM7aH+1BoWRi3hsZwF4TrO/HATpyHcyq0L&#10;t3Nrwgu51RFzuZURpdyKiFpuWcRCbqmyk+dRvsgrUb7MK1bu4RcpD/PnKD/ku5VfC1zKnwTOCFY4&#10;pnBWeAk5vwv+MRv8HsbAN7Iw01hRA4xBa1CbLsSxJEpGLdHTqEkVTPWqKE6NSsOtUul5Fao0fpkq&#10;k/+CKpfvUbn581QlgmJVlaBI1SSYE9MudMesFrpiXhIWxuwS5cccFOXFfCByxNwW21WPIFZsjx7X&#10;p3hSz4B5xI59wOj1R2grvq/H33oQ21LEsVAtpga1D9VqZlClJpxbqo7ledRaQbHaKCyKzxDOjs8W&#10;ueMLRM74InGhukxcoK4X56lbJbnqbolds16SrXnNK0uz38umPie1qm9KLeqHUks8O6441uujNIxB&#10;yP8QRq59GDN24YkfLMAIjDhWojZtiKMxiU/VOm8qT/InT9IszlxdNG+2ViNwaZNFBYkmcV6iVZKb&#10;6PCyJ7q9crQeaZa2RpqpbZFZdV0yi26dLF23XW7W/UVu0p2VG7U3oB/lxkR2TKkJrOw88j2O3A+A&#10;vXcOZvwijLwYy9cgji7EsRhx1GJfSlMYmmf0pSJjEMeVouQVGOIEDr1WlKNPkWTp06U2fbbMoi+U&#10;Z+iLmTR9JWM2LGBSDZ2M0dDPGAzbmGTDW0yS4QyjM3zOaA0PGK2eZXTJ43oPNTiGce9tsN8YHcVL&#10;0Av47EM8nYijGXFUIs7idC9yp0+lwvQZlJcexs1JU/EzzRqRxZQsSTeZpWaTTZ5qymNSTHMUelO5&#10;Itk0X6Ezdyi05j5FonmLQmPex6jNp5h483V5nOk+E2diFXGprCLeyCrO5mJMRd5/BntPKe6EcszY&#10;+OzF7x2IYz7iK4NVcGcJKT9zCjky/Sk7cxbHlhnFS7fFC01WnTjFmirVWyzyJIuD0VrcigRrqUJj&#10;bVCore1MvK2XibMNymNtQzKV7aQ02nZNGmX9QRZl+ZWJzGCZyHSWOQ3G4WJ4TtiA3bBFW6rRj/hc&#10;jViWII6GufAabqKCfC5l504iW64vZeQGkTlXyTU6Yvl6R6JIZ0+RJNozpGp7jize7pLH2l+Qx9jr&#10;ZSpHmzTa0SuNcrziFekYkigdJ8ThjqviMPv3ktDsX6ShWawMkp9ArgeR9xC4O+vQjxh9B+rhNTCK&#10;t1YQ1SO2EsSSh73KcEnJ5JpKRtcM0rvCODqXipfg0gjUTr0o1pkmVjmzJdFOpyTS6ZEoXXWSCNcS&#10;cbirRxTm2iwMde0VznIdFwS7PuP/j+0yj4ryvML4M8MiIhBRFpUdB1xxCZq41b1VkioajKI4gsqA&#10;ICMIMiiKIC7IplLFJUJkUWOtCtSY5bRp49IkpjUx1jY1piqmiyZqPRoXosn0h2DqHz2c58x3vmHu&#10;c+99773vfUwzbjn3jPneJfQVe8fQ6XbXd7B/BP598FalU49L0VtgDc/LeJeCL3P5fiq+jJ3nrBHm&#10;Lhpm9tcL5jBFmiMMg81DjAPNIx0jzOOd+plfcupjjnHubTY79TKnOIWZsx1N5rUOPc1bHULNe43B&#10;5neNQXPPGwLjbjoEzH7sFBBrd/aPtXc4Rs5/BVc9vLuRp1tzmM+gwCZlZUlJGVIskvElcjSKc3re&#10;4qaBFl9FWILVz9JbfSyDDL0swwxhlrFGk2WyMdQy3RhiiTMGWZIMgZYsQ4Cl0OBnqVCPxHp1S3xb&#10;vgvPyXfBDfkmPDL6JNgdvOPtjk3EeQD+Gjh3rZQq8uhL5FA+n0tzqUf8mYFc/FmmNIzc9FviJJPV&#10;U6HWHgqx9lSQtZ8CrZHyt46Un3WiulunqJs1Vj7WhfKyZqiLNV+drZvkkVYjt8VvyjX1jDqlXJPb&#10;oha5J9vlnmQ3HCHO/fC8DueONfQEMqgICbJyLfVYIJnxJ3qVNA5/IpdLvfhfP5uLfGxd5WXzVxeb&#10;SZ62/nrONlTuttFys02Wqy1GLrZ5cralydGWK2N2CYMGvbsMbZWJWFraLGXckdIfy7DEroPYrIen&#10;Cu7tG+mJUuqRn9iKpeQiehJ/ovhuZCHaEx9D8MsHdCzoKMcCLxkLAmQoCOfwBoAXAQOtYAqg2Aso&#10;pHwOOB8jq7dLeYjKlQi3XHTmCvTu8hbwg97I547YQC2UUY+bqYUt/CtI5zmhnH7g/Xj8GgJ64Zsf&#10;6AwcSx0oXrRcqQ9gAStl4Shl8SgdgREu3xKGb2k8n2i7EoIsxmhRPYMHEbkOYbgWHwofAbv2Evue&#10;TdTCVs6hkq9w18Zn8jZqEUTxfgSIAMHAi3cugFURsPBVugP8qMSPSvzYPqjt4q9kuG5vvXwsPFNs&#10;lRBtq6LoEbUVCNYt10n6QwaBXXW4Vw1vJRK0+DVSxbGlATPP0WAMz4P5qQn4VkuugKUWx0FNK8hH&#10;DfmoYSmsZfGq5Vxq8aOudRliEahjyNUxdOpaE04QNZzHnpPYoCaqqYnqx6rZSQ6wX47dAmwuraUX&#10;QAyYWCcNJX299ko99knu+xFEb8B7AGCKpZfGfgqW40OduXhYRBtYUBtZEBvJRxO10ZTAM83VSC4a&#10;IWp4i6GEijhCLg7fVxXxVMC1Dp5seJLgmQXPZHiGw9MX+wGHJA9K2tgAV1M7joI3wTGASWQMC6mB&#10;S9iV5dyLpSRIOs6SfBI//oAfHzLkPqCxTpH4Exg/QW0evwC+0Ta4N8KZC99i4oqD7+eHmUfwRcAV&#10;BJcnPA5vPxEdLBvt+B34PcAU8gUeQNshp6QznM856uS8H0s7C+uX+HGZy/EqfXKVIfAVZ9KMH1cw&#10;dPkzlcK9Gt4lxBnfKE2jZMbCOQjOYDi7vkcPtHKdaOf5qB0fPxFk0p/Ap+Ac+Cv4AtB6yDrpOudz&#10;k3q9HSZ9S7/cZ1F6yMBtoclbKOrvSEBLEyrH+KPmtcsRdAHBYAAYCSaBV/QDWvcx2u6RFus7LdVD&#10;2fRAK1GPBWi19foWNXUHdXUbFXSLor2JMvsGhfg1ibqmC/oHivISli6CL8EF8Gdwtk1vPuNDKzyA&#10;P+iLKnwRvglwTYUjFo4EOJL1H1nhyNINLYdjla6j2P6Nkvsn6vEr/ULNqMArqNBLOgznb/S5PuPv&#10;a32CxTNYforT4IP/48P36MwWdOY9heF5JFxjiCeKWGLgiINjARwpuqwl+js69yJ+XFAex1CImtxI&#10;bJvgq+R4XofnAMd2jHI5TTauUj4PgJ1S+h9+2+bDj2ByEqsjvF3hDOZXA4hlBLmbCM9UOGZy7PPI&#10;XyL2UymHdKwvg2cF8azWKdTsSRXDV4H9XZRwPe3SgBfv00afczK31Xr6jaDhGTzlfwBugX+BK3LX&#10;3ziPc2jdTzQErtHwTKYkp2N/NrHE6z1ZyHIqPOl6Bz/ewo9jyodnPRxlOqJtOkQuDjJIDvAf+yne&#10;fZxYPadbB+OzaOW/D260l3JrWZ+VC/H5EFcoEQwgX8OxMh6el4knhljm4H8Cp21hPKXCkkEFZsOT&#10;q73UaL2KVEt97tFOVfNmN7/YRYZ2cno7dJeqtXNadrxsQ0s7f3N7a7W22ikZyOVz8PrD2Ru+SGIa&#10;BddP4ZmC1Rn4P4dRnUCkFnhSVYUfr+HHLnplB7VRSZ9s5a8CTzbjaTmRlFEtJbAV02HFcG8EReA2&#10;nFeN0l9cpNPguKFtFB1VB+L0Jo8hcPaH7wW4xhDTJHimwjMDnjmwJNAJFm2hZzfjR7lyVEptlNAn&#10;G3mzAc/WkaVCKmMNVVTAaa8m83lwr2rHNcbIF4zWPzLS3u/BuGWkNHIFHcSXvXIjzu5YCSN/A+Eb&#10;Dtc4Kn8yMUXD8yrxxBFLAlxJcKXBlQlXLpVRCE8ZHDuenNByBnsOVZVtaNYy411lOdiV2Y5mrruz&#10;IYxbrt13e8PPSPslo76O97tdjMTqCW+gyox9VOwQqQ1OI7XOeYIKO0SpwGWa8l1mKs8lTqs6zldu&#10;x0Va3jFdOa42ZbvmK8u1RJmulcroVK/0Tkdl7fSRFrtfVarHPaV42J9gEbgYzNjtz/gfTP4jiZ/P&#10;Oq6a3Saueq7AMvcOKnLz1VqPUOV3jlCe51Ct7PITreg6UTleLyvba7qyvGYp08usDO+FSvdeLKt3&#10;ltK8VynVp0iLfLYq2adWFp8mLfT9UAu6NWt+t3tK6GZXfBsM5/tyDQwhB4zzI6PYLfmsHso+wUpU&#10;ziqw3t+g1b6eyu0eoJwevbXMb7Ay/YYrw3+slvhPUlrAFKUGxCglYLaSAxKUFJisxMAMLQxcoflB&#10;65QQtEXzgvZoblCD4oJPaXbwJcUG3zXMCrYbZwW14dPnqQOutWPjWAEmkAPWwV2juc+HcZ+yiuRz&#10;PjnBnZQV0l3poSalhUYotedQLeo5SkmmCUo0RWmBKVrzTa8q3jRX5rBEw9ywNENcmM0wO3yNYVb4&#10;JsPM8CrDjPBDxpjw48bp4ReN08LvOESH2x2iw+yOrfh4ONc9/L+exGoSxYrTuoKxDpb/l+0yj26y&#10;zML4zb4BI0hla1nK0jZd0tCEJoE0jU0oJKVtSgtpKTTIlipbLMhAlL1VBpHW0amyyaIiizI6MChC&#10;FYQRdVgGGc7g6Jw5M3oUxcENEQUyv0L1MOfMH8/5vuT7vvd53nvv+7738dBT8CxObmLpOpmZniTR&#10;jP4yLSND7smwKiJmh2KS2aOoNfuVNeagstpcoRxvrlaOy4woKzPrVWMzG1ShzMWq8qzVqtKsp9Ul&#10;WTvVwaw29eis85pRmV+BhHaU+RbeZs4HRtLalJCHUvpr8ETwVlu6rJAYoGOmVSnTcrrKZEuyTLIM&#10;lgmWbEXYYlOOswxXVVq86gpLsTpkKVWXWao0pZaJmjG50zXB3LmaQO6D2lHWVdpia6vWb31BV2Q9&#10;qPPmngOX9F7LDZDQe3MS+qPEfj+cL9JibON4XzeWPHD/CP8tRts84lFPXiK2TjLB1lPC9lSpspkV&#10;FbZcVVlevnpMnlsTzCvSBvIC2lF5FbpiW43Ob5ui99lm6e+2L9R77U0Gj/1Jg9v+vGGE/YDBZT8L&#10;vjS4bNeNrrxEOwyHycG+MmqhkloYTy2AtVXUIjri6JiLjmnomODSyzhnklS4+kmZM01R4sxWjXbY&#10;1CPzXVq/o1BX5CjWex1lhkLHeEOBM2J0O+8zDncuMDpdK40O12+N+a5njXbXq0ab64whz3nRmOe4&#10;ZrI5EiZbfsL0Bjx/YO47wrS8tMCt4LEaaoG2fCE6ZpOjyegYV6iW8oKuMsbTRwKeQYrigkylr8Cq&#10;9rrztR53gd7t9huGu0uMTneVKb9gkmlYQb3JXjDflOdZYRzqedxo9Wwz5Hr2G3I8p/U5BV8Yst0/&#10;GbNHJEw54CAxeJm5b6+l3caSPEkL/OgkrAdaHkDHfViVOlrSscQr4Ossxb6e4vMNEK8vXVHgs6hG&#10;FNk1zqIRuvyiIr29KGDIKxprHFpUa7T6ZhgtvnmGHN8yQ7a/RZ/l36rL9P9Rl+E/pU33fa5LL/rJ&#10;kOZNGIHpNWLwEnzPwb1hCvU4FXvEdRm/5/F/PfGZSJ5CaPUHDeINJElBoK8MDwwRZyBbOSyQp7YF&#10;XBrraK8ud/RofU4gpM8OTNBnBabrzMEGXUZwqTY92KxJC27RDAnuUw8KnlQPDFzQpI76UZdanNCn&#10;jkwY9sOxm/lvg3t9VOTxerwO1yW0wA2041Ge1RKjMmLlrVCLM9RV8kO9xR4aKHkhsyI3ZFXmhByq&#10;rHKP2lxerMkIlWvSQjWaIaFp6sGhmHpgxRJVasVa1YCKzcr+ob3KvqETir7lnymTy66qk0sTmuQx&#10;Ce3eiezP8G+B++lZrAns4SNgMfcx/psxQ6SauJSgxU1choZNYgnfJdnhfpIZTpOMcI6khe2KwWG3&#10;clDYr0wNlyoHhMPKfuEpir7VcxUp1YsVfcJrpHeY0y/8ivQY/570GPep9Ki6qrirMqFKGptQ/565&#10;bofrmTnU4/3YQOzQw+ChBjTMFZmClnG046OIiwst2RGNDK7rKgPrektqXar0rzNLv4hVUiJOSY7c&#10;Lb0jQekVqZIekYgkRWZJ90hcukVWyx11G6QL5qHTpOPSaeLH0mXCFelSk1C040Xi/hz8G+ezP2KD&#10;Hlsk0hQXeZDr7AXUI3pCMXwfsbFjG9PRkxw1SK/ondIjmixJ0UHSPZol3aI26Rp1S5dosXSOhsQU&#10;rRVDtF500QWimfGwqGa0inL6TlFMOyLKqR+JcspXorrnuqgnJ2Qn/FsfoBbgfQJbugb70bhc5NdL&#10;Re7FEtWgpQRtBbyTi56BxKcn8eoUM4khliS6WF/RxoaIOmYRVcwhihibXowFHaPQYiR5Lh/MZcA5&#10;eKs5GMnZeKuZeLx7v6TgfwA3ZDtjb4Zr3QrO6ibWJbZ0GWjgfupKkUo0jURP/mK8J+/1fVCkG3q1&#10;cZqfOB43zgEfpwGJZ9w6XOIcgItYyHE23ThFtIgALuLjhY8xsS1s/hi4+fjdeWhoQMP91+VZHm9q&#10;FHnqN6yJNdQCry7iOvNR1iT/la4S8aDJ+rDIIHT1ACYgTTRaTQbQjcDRgDWmco+OJpqQRjbWRja/&#10;RmLRSFGvJJArGGj5BiaIiV1K17rkAkWHhoforRl7A5ytLeSBcC0DDWAqv6uaiQEYBjLWUgfgDqDm&#10;t9wEjWgzOprR0YyOZuLRQkPSQgPSTE5a2FRa2PBaSHgzAV2Lx1yzk2Af5VCki1/1Hbgumxlz/RPk&#10;oZUpPEW4niZFXGv4HQQjuM8G/cGdQMtzGkw+uh00w+vJy/qeTIjGbCM6Ng4DPoLMBrdpGiAWGwnu&#10;hq289xpj0MU/haNpvSqb4GllnNWEafEmygbUgXLgBdbN1CFppB0TPZ9jHtqbXRYTeP42bFcBE00I&#10;DfKOFDYd8rIzn8OQ2thdDVhUu4nFbgh3vcSzd3iPWOz4WtbBsxae5YzfwPhTQSUcfjjsjJ32gkiv&#10;HSJGQohN4JDvAMNgqDhsOvDKTUPAIayhGfgVzSG1+joN8iEaxTYaozfISRsLq40ia2NCh4jFIWrz&#10;4CfyOJyN8C3Yzr4MXxi+0fA5dlMD8PSBp9PLP48P9neAIW4aEZYaxg8OcBi8Bf4E3qNOTmIUzgzE&#10;vKDjfEDkQw6hD8nJeYrtb5Cd48Nzp2UV3HE474OzFs4xe6gBOLP2iqTA1bmd63XQdhtHO451cB0H&#10;74ITN02iyFnA8sfWYR7Jz6fU6xesmUvU6bfsG5fZM75ngX+PjisE//KeXzzvLShAF5ACMoED+OQG&#10;fuaahHGrEbzhDLkis3BKDXIZ5/ItTuYb/MxXOJ1LeJovcUIXKdrPKZoLJOxTgvRvhH3E0w8Y7XwH&#10;3gcnwbsdnvd/YQK95LqkyQ9ig6tQvpOAfI23uyS1cEyRL6Se8ecw/jz5RBbKx7i3f8kKPOsq+Sf+&#10;7h+4sg/xmR/gUM+SuFO42D/z9nvy003Od8Bx8BZ48/9o+FG08HZnXqlwWeAaztd+5lIGx3jmUyd/&#10;x1+ex1+ew1/+FZ/7Pm7uDO7uNG7vFA7wBA70XWJxjMVzhIJ9E7Y2vjzIbA7A8jNeBftu03AdXAb/&#10;IR+fyR3wpfCVGa5hcBXCE2D8CuZSwzwi8jb+8hg6jqLjCDoOS5yyXErkmxh/DbP/HeM/QynvQsUB&#10;2SN/YTldlN2wtWPXbWjnvwa+AeyecFOy/2W6ymObvM/w850OaQgkIfflJI5zOLGdOE4cJzjO4RAn&#10;zukcxCaBxLkgDhCgUMLR0kCg4V5hQDlLEVAy2rWsa7d2MFVlU6etmlpt2iFN2zp12tptmrQeUwvf&#10;Ho4/Juv1Z/v7/Hue935fRPIfybSfgTazEstJjAbq0srw7GZKBIkxRIwxbrKTTMtppulWen8Hcfbw&#10;3AP0wjFcxxmWjit83cJlBvAlnn6RHr5A1POP5RzlPjH/TfnkcSh/+DDMVVovjpiZxCvE92HnKS7i&#10;NBKjjRg9PD/I84do7TFiTLJ0bcSL5HEJO4kxy/PnWUJPkMVFnKLmJ2mh52nR4/TyMeIe/T9hxaa/&#10;QR8znR+n3O2HJSCK+iUT00CdzMRzEMdNjCZitJN/DzGCxFiD0+RxijxO0h4nsI3RsJs4+3CECIf4&#10;xDz/fYCazDFS9tHTexmbe4k9+1g+faA/W+AHKvCe/KgU3HpYChVcQyxtmEHMfEZYCbGcxKmjPl7q&#10;006EHuIEibMGB8njOfI4gE3E2k6MPczYeb6fZLReZga/RgvdZfT+kXc/p2hk+0g+JvaHcdSf7ebt&#10;RJZclpSFiEct4QLj4gwSqVsW9TIx0sp4ajVx6onTTJ06qEcPsYKMxiFijRNrilHxJLF2sXrM0TvH&#10;mcEXyOwmrfRjeux3WM8sn2IUhon/QH4fT/+z1d02AN9jeV9g+30ple0thrsGS/9R1qx5pPC0XOKZ&#10;iVVOS7uoUwOxmqlPB7F6sVVYhS3CMDaJazEtTmODuB1T0izC0lGsk85hQlrAuHQbo/KvMaJ+hpDu&#10;awzrtIfyETHfY6t9y8I2ZGULLKb++ZwtyesIy/3+SAV75DjsUjIwo8vHtogSbFnkwKbIGkxHerDh&#10;iRZMRXUiHNWHdVGDmFg8ivHFUxhdvA2h6D0Yjj6MNdFnMbhkAQNL7yC49LcIxPwL/bH3KBr6YzT8&#10;gi32TiltwDZ7o5IzPq9n+P2YiTM+280zbH9PLX0CW2KSsDE2G1NxJkwus2HtMifG42sxGr8CIwmt&#10;GE7wY01CAKsThzCQuA6rEjcjkLQb/Unz6Es6jd7k6+hOfgddyb9CV8o/0ZlyH53JmtBBeZ8j4NtO&#10;tmGOX9fctAGvJ/n9EFvdLG2ygz6aTlMQTo7DREoGRlPzEEqzYCitHKvTl2MgvR6r0r0IZHRgZUYv&#10;+jIG0ZM5ju7MaXRl7kSn/gDa9d9Gm/4qfPofoEX/kdCs/0zw6u+JXr0mejM18S71fou4NznyXOFu&#10;e9bDubKWI1Y1bcBWt9XM2TJXwEhWNIayUjCYnYNgjgn9OaXoy6lET04Nug2N6DL4hE6DX2jPDQpt&#10;uSOCL3e90GLcLniNc0KT8YTYaLwiNhjfFOuNvxTrjJ9KtcZvpNpcTa41aPK7yzkWEH/BSz9wDD1N&#10;OcqRY47j4E7e20weE+SxOj8SgfwE9OVnorsgD10FFqGjwC60FVQLvoI6saWgSfQWdIhNhSvFxsIh&#10;yWOalOpNW6U606zkLvqW7Cq6LC8vekOuMn0gO01/U5ymrxVnoaY4CzTlDnW+RfyX27hrdTAWOYYe&#10;buUoTB4z9ZztyGOUPPotKrqLY9FpTkOb2YAWs0nwmkvEFWaH5DG7pHqzR64zt8puS49cYxlUllsm&#10;lGrrFsVp3aNUWo8pFdZLqt16Sy2z/ly1Wf+q2iz/1dksmq7MrOneoe1fI+Y1rgPnOX6epBzi52fJ&#10;6SnymCKPIfqlt1xEmy0aLbZkNNmy4LHlC3U2s1hTWia5SqvkaludUmVrVittXaqjLKiWl42pdvsm&#10;1WZ/Wi21H1FL7BdVi/111Wz/mVps/0QtLvtKV2zTIopLtYgfcsR6pZMjai9rAteB5ynzfYwFP1cR&#10;8lhHGw2Sh5/28FZGwuOIR11lBmocuUK1o0h0Okolh8MhlzvcSpljhWqr7NCVVPbrrJUjOotzo87s&#10;3K0WOQ+rpqrzSqHzu0q+830lz/kXJa/yK12eQ9PlVWgRbxLnOz2sSwGO26sYjwOMxyBXEHLZTB7j&#10;9M0q8uykvRpqVLhcsah2paLSlY0KV4FQ5rKKpa5y2epyKRaXRy12talFNStVU82wWgAvINDf4N6g&#10;5Lt3Knnug7LRfU42uF+Vctw/lbLdH0tZri+VrOWamlWt6d6g3W9w9H6RY++ZIdYFyn6OnrsGH62M&#10;Y+QX5DPt9FftChEOz2LYGxJh8+hR4smDxWMWij1loslTLRV4GuQ8j082enrl3MYh2dA4JWU37pCy&#10;GudFfeNZMbPxFSG98SdCuufPQlrDF1Jqvaak1mnq67T7deJdCnHPGGNOUOYoOx+sq1wXR2mXADm2&#10;Mk5qaJPSlkUwtyxDUUsaClsMyPeZYPSVCgafU8jx1YlZvmZR7+sWM32rhYzWsJDWOiOktj6H5NYX&#10;kOS7iUTfXSS0/AkJzZ8LCV5NjG/SpFdp/6vEvzDBnJhkfeYqso+yYx1zglxGyKWPdvHyuSryNXfL&#10;MHYtgaErCdldeuj9+cj0W5Dur0CavwYp/iYk+7uQ6B9Agn8tlvm3Ida/HzH+01jiX8DirncR1fkH&#10;RHf8B0vaNWFJmybcpO2vEP/cFHBiI/NyE/OSMjMNrF/PnCAvP9dWD3lWkEsh7ZIRWISUQBySAmlI&#10;DOQgPmDCsoANsYEqxAQ8iA60IyoYQGRwDIsCW6ALzEIJnIDcfxVS/48g9f0Gct8/oPR+A7VHww2e&#10;f5lYL2xmTmzlzscVZJYyQ5nkWjRALu28X0suNnI10jbJIyKWhqIQFUpAZCgDi0JG6EJmqKEKyCE3&#10;xBALXYiJFhoGhqnY8NOUY1SI+8QaLi2ruYQM/J3B/iXlPq7x/IvEOj3DnNjFvOTjzz7DGs3P4/yt&#10;bxv98CT9QI7F5KPfAMTTZhFTOghh7rlhNrUwm2+YzS/M5hOuorDoh5nwYQbaJB07uYNJfhBYy8Vy&#10;ghPSOCe2MU6vI19Q7uEKzz/PtecU19Hje5mXc8DufYzHWdLmb527gXreL+MxeduBlP+RXeZRUZ5X&#10;GL/zfYPgrrhARmQTBhhm2MYZGAQFBCUQ7IiABFFEQVxxA9RqBRdEdGJwB0Ur7rWuMRj1xJqktrFR&#10;j1FT27Q2TW1s2trSJmmtpqeZ/oYZzzEnfzzOyHzffe723vc+5KcffinL0FDL+uAsGrcuAHDJ1nHZ&#10;1rkuGS6/WjRVLc1cS6JrSHBNE4e9TWQJYm4x4mwhG2w1eah2ykHi3Qvfro2cS1xtdDAfXS43cx54&#10;LRd/RuFbDM8ErxUZjF/eQLrhDfoBFo2G4YBLdg2XbUMSYKA0cKgbaKIGEljPy6t3cugRtKveo9hs&#10;8CvYZpd/Iz8k7j1w7nydXkAC1oNFrtJtEcl/TSQDmPFLD/x5rjcQFxzPwTK4GT82s5Btxg8Hfji4&#10;5BzUxMGQdTBkHDTSZhK5CZJmtsQmttYNiNJGNvr1/5X9cLVtJwe4uH4XaQRVfJ+8QyQbJAEDCAD9&#10;gcJv4gLPsUy7sYtleFdvvrOY7mYRbMWPVhaz1tEYZ7jtcQ1ActFGUlv38Cw9seMOh4C+3PZU2rG1&#10;kzI189PKvbQRKAV5IBXEtIsE7RPxBdr93YsuTQwOgA4PDj7/ZBk+xCJ6mD49Qn8cdS2H6e4L8Xgl&#10;oMmPk+Rjx/g79TiCojncJa1wOLBbj81F2CkHE0E6duMPiYwgdUOOiPQ4CgevIjbcOAFOenAKnPbg&#10;LELhXC+WQ3q1k/NyAT/eYkG5SE0ucQgv0VyXCO7iG+AWeCgt8K2DqxaeSniKwDi4LPCE/1jED/s+&#10;LttnwDmP+HChE1zoFkPYBJfFLU6ugHfELVauc3ZvBIrcpj/u4sc9BtwdzshdmuwupHcugpvSBOeK&#10;45wD4iqBMwdOG3xR8Ong6uniuejheBtc9QgxFw/pRBQKUhI+cMMj1ig1ss4tHh/2RUjSq4/JR9d4&#10;hC2X0Jcc8H9Sky4C73qzW/N+G72ADkQCC0hDjeTK12jdp1IqT2Qm+nCufCkLUY610oWa+TuK428o&#10;q8corb+iSP5Co35Ow/wJZfoHnH8gH8rH/PprrN0HvwS3wXVwDXzXB2/5RobCF4Yii5Ov0FVfoHW7&#10;0DKPpRi1WCaP0HV/RNc9RDl9ih+/x49PUD8PUF6/5eB+jOK8jxq9g868JW+SnvflA56+Ls9ImRPF&#10;5yR9TsrmxMNv+/A/8B9RiW8gfEHEYoTPytvpcOSi0iZhe4p8hK67i677EKV2Gz9uoehuorpuMLh+&#10;IU1wbKFMuylXB2U7RQmvwHWfkn5BCzlpJTfOg7Mv+PAMMDHIpZC/vsSkk1+JXu5JAjwp2M8ijgnY&#10;LySGUnlXZtAaVXDMh2MxHMvgWIXttUTejP2ttPBeWvkYx6WTqtzgKP1ZjhPpMRif47DHB6Y2NRX5&#10;DPymu6W8eWMIeQsmHiM8Vlp+DBzZWLNjvwj7pdieQZRV2J+P/cUc2WVw/ADb6+UINTnEMOugLw7w&#10;1H68bieyPVS4FdbdL+BrDz/Tm15xt/Y16nFF+sMZAJ+efMVhJRmeDOzn4Lsd+0XYL8V+OSNrluzD&#10;j3b82IsfbfRoq2xglL4uO2DdxlstWHuN6jno3s3wbnoB/3AdH/CR53hd9RzFc9KT8TOUt0PgM8Bl&#10;hicFjrFw5OC/nSiL4JgCRzmZnwXPfDphCVwr4FlDRTbRHTvo1A5Zh8W1VLKBbq6n4+vhXu3BI0/8&#10;17mKf6Jxj53T3SNRZQT3h1dHTOHwmeCywpMKRyYcOTDYZSN+NOFHI36spy7rZAHsNXCsoiqN/NvC&#10;qWmX5VSsjqrWUu0aTvZSuF1YAh5w/d5kxL/DtXeB8XqKK/Col/tKaBUf2S6DiS0Qzgi4YrGaCM9o&#10;eLLgySUOOzxFnIopRF8O12y4FsKzHPtrZBHZr8bSAqKax0Cdy4maQz1mM3Wq4J8F7sH9M8bYJUb7&#10;mVD4Ga37/bj+GG8tCtet9IHXD2sh8BngiofLRtXHEFMWseTSBRPhmgzXVLhmwjUPnho4VkslFakg&#10;izPooul0dBmDdBrTayrTrhR+F24F0wORXAFGriHWjw4DVyxX71ZWo2au4jU+CnH2h1OH1TD4jFKt&#10;Mct8JVnmKmkyRx0nVdpXpNIrXyq8imVGjzKZ3qNKynoskqk9yI73Binx3i7F3nSxT6cU+tyQgp6P&#10;ZFKvJ8Ap+eB9+C8zys+wgh21steN5Gp3rSAR3GX4t5KcLO3jLdU+g2Vuz0Cp6qWXit4xMqOPRab3&#10;GSVlfdNlar9sKe03QUr6F0jxgFKZPKBCCgdUS8HAFZI/sFHsvtvke74HJc+3U17xvSW5gz6XnEHP&#10;gLMbP4X/AqvXSXTtQTRlG59bE0U2sp7Wk5M66rOAdaDSt6+UD/KXaYNDpHRIlJQMiZPioYlSNDRV&#10;Cv0yZZJfjkz0myh2/2KZ4F8uef7zJPelOsl5aa1k61pkvO6AZOnekEzdBzJW90gydM+AU+PCVWI/&#10;z7rzowzWEq7X3Xxu4f+NNnKQwArKmjqbdWTaMB8p0Q2WycOGS0FAuOQHmMQ+3CwThtskb3ia5AaO&#10;k5zAPMkOLJTxQdMkK2i2ZAYvlYzgBkkP2SJjQvZrRoec1aSEXNckh3ymSQ5+qiQHO5XkIKdyhbXv&#10;3FjOItfqPta/ndnUgXV07Rju9GTWXvyowI9Xw7QyKWSA2EN0khcaKrmhUfJyaKyMH2GVrBEpkjli&#10;rCYjLEeTHpavSQubohkdXqlJCV+sGaVfrbHpHUqSvl2x6s8oI/U/V8z6h+CJag53quYwp/Yya/hp&#10;+I8gS/ay+m1nJd+U416LXSv6fPwoN4sU0rN5Eb3l5YihMi4iUDIjwyU90ihjIhM0qZFJmpTINGVU&#10;1HglOcquJBleVRINM1VL9ELVHL1KTYjepMZH71Fjo0+ppuhrqjH6U9Vo+LfWZHBqTVFOL9eadRL+&#10;Q3ZWT9a+rUiTjWjb1fytBqkyBz+m4Uc+fmTH+MhYk6+kmYZJqilUkk2RmiRjrMZqsigWU6o6MiZT&#10;NcfkqfGxRWpcbLk2Jm6B1hT3fdUY16wa4tvUqPiTakTce6o+7hNVH/svrT7W6RUR4/TqJPcn4Owo&#10;YCYhz1rABr6vwqcl+FGFH1Pww07NMi1aSUnoJzazvySag8SSoJeEBKMm3mxWYs3Jaow5QzWOzNVG&#10;jyzQGixlaqRlnhphWa7qrU1qmLVVGWE9oYRa31WCrb9Tgi1fqcFmp5cL58n/8UnMRVbO3SX0I2hE&#10;Hq0sZMfFjwpqU4KfE+iZDM5Noq2XmJOGSHxSgMTawsRkM2iibfGaKFuS8n+yywQo6vMM489y35FL&#10;lEMFhWLUeNSTVY4grAoLQVxBxbUICB4o4C0YNRI20kStgIqoETyqxpPRxGpiE6KhMpomzeSoMWma&#10;mZiqzURNnE5NhP5WNjOtHeaBZfe/3/Pe3/vEjkt0iomb7BwdN9V5QNxspyjjfKdI40qnfsYaQ1/j&#10;dkOE8Ygh3Pi2Icx4Q2Fx951Cx3U5h47tcjlF7H+fw2zMox6RAa+w7lXzd80s6tEuW7EvlziZiUki&#10;NTIi0V1DEvw1KKG3BiZE6lcJsYpOGGronzjaEJUYb+iXaDL0Tcwy9EmcZQhPKjGEJS1XaFK1eiU1&#10;KCTpsIKTLioo8bqCE+4ZguO7nIImdDmfgOcg/LvzmU0F9EQhs4m/q/m/lDV4LnHJxcY0amUCMRs2&#10;yVkxKb7qn9JTkal91C81Wn1SBys8daTCUscr1JSiXqYMhZhmKNhUpEDTUgWYNqqHqU5+pkPySX1T&#10;3qmfyDflrvwmdsovucvwGv7uh2/XPHrCLsnm05dgFVJ1EfbMnUtPEBeO1DjyM5i49TV7KMwcoN7m&#10;UIWYI9XTPFBB5mEKNI+Vv/lZPZWRLt+MHHlnFMgzo1weGevllrFVruYWOZvfkHP6h3JJuyXXKQ/l&#10;NqVLR5Ck++BvXEhPIEFql3BHgFW8XsR7c7ArC1uSeW4UcYnFlrDpzgqw+MjPEiwfS4S8LdHytAyR&#10;h2WU3CzxcrFMlpNlmgwWvmQpBVUAcToNMZWNYJiKAMi6CR5Q7J06BP/eRdQjcnDrMu4pJMgGsHI5&#10;fVlBPWJLOrbEY8sw5Fp/4hLC0d5Wd7lYe8hgZZBbuXStA8Hw7ka2UjhWCno2SZ69AKxGQG7qFpGz&#10;EC8zrzD02FxyfgQ/6wBm7l6KDEV2bKlkNqxlPoGlvC7kPQu2mLBlLLF5mmcjsCeAXLmWoKNKfACX&#10;fzGXbDGXbTGDrJjLr5hmLqaI59Fs8zC8iEOK0LuFOwBCau4lBh/b22+Iw5xHasb3JqRowzr68gXJ&#10;hhys2khPrMeV56VMbEnEjeErpQEcFcLz3tgsOyrQuBXouQou13IWj/IYwKVbTizKGCxlFHIZQSsr&#10;k5Zs4NA6Ch0huYiNceGXBPoHfOjUq6SqEe76GvqScG2sZUa/hBv8n4M9k/hsLPY8jY0R2NSDGDkD&#10;PQaxqELfVgUAclLFZV/FpV/FJVPJhVPJcKmksSrJxxqcWb2ZQmsh0QjUFZ8hcu8yjH/WHnh2wlvH&#10;x5u28HWwGElqpYQyeT8Bu4aBKOwKtknuQHa85ICNRdSGHTYWQlsv0BewlNjIiY2LwEYsbBSRjSDW&#10;8IXqPTh6hub7gMK7Q+Ifqgm+HdvIQz1vg2WgkJBZeC/ld/QCiAG9gRcylQW6G9ueBIvpNpbRup4E&#10;lbzUU6N1LCb1XIgN1EUDsagnmHXb+T5b81bqcgu9sfmBdjXwVUqlZiehaiRFYCavp4A4MIj/w4Ev&#10;QCp0g/JmVeayfxLEZK83zc4S2MyS2sIS1Ext7CcnBxjAByiiAwR3fzOfnee5z3n+e23nvFrOW0vr&#10;LgZWkAHiWayf2cc84nF/Uui0H44D4CA49Hj556IBRxw46gBlr2PE5AS5OYkdp1k+WlmKzpCTswy+&#10;sxTVWRw/cxy0s0B9pc1wbYCnAo4CkA1PMjwj4ImEI5BznR+fC/gaArIbp0ErYOQgMLuFyesOgXQB&#10;XARt1MllavU97PgTC1oHA+4qPXKNgrqGo9f44tUOVcO5Ar5i/MrBHxOco+GLJmU9T0lurf/FYT//&#10;vANvgrccwuwd8C64DNodgvHP4FNgFzB/p3e/IS+3sOMOw/YWg+cWxX8bp2+feax5/xfuIAREqxMt&#10;8Qh991Am/Qst86Nm6B4q4XuUyXfoun+y6d9B0dxGdfwDFfctGvMmmuYblNHXFMwXJOyvGP+pOtBy&#10;N9GTj/QRJ/8FdIB3wR/B/9vgon8rUA/QNPfRd3fRVd+hdW8pnbOncXaevkKxfIlSuoGi+Rw1dR31&#10;8Rkq5BOU0Mc07Ido3Wtoqw7U4hUS106g3uPJS+iaNhjeARfBOXD2CRsegvvgjvywOhx1GgvfCLgm&#10;4IsJHzL1AXrqfVTSVfRUB3ZcwY527LiMtmtjcL2NEryIOnuLhr1ALP5A4Z7j53WScwZvWmE67cBx&#10;cNRhQydgcvOE4CWF8sKnnvgTBdcz8IyBIwmOKcQui/NzOd/KyQWcXcLZpZTmUs5fpVPou5OowxN6&#10;BY7ttEkLbXOKrFyipb6mtX7SflibwT6wB9j5mdrkU8RX+Eqpko/LCsCnCLhi4RpBzIxwJHN+Gi0y&#10;FftzOXs2ZxfQqiWcX8r5FZy/CtZ1nG/Tq9oKRxM/h9VIIe8gU/VEug5eO7Y5YPf/W3AdvO8obXtb&#10;vYHWbVUv/ImCbzBco+CYgP0pnJ2uvdixm7w0UR+N1MdOFO4O7GggHvVaDccGxmktldFAlbbwqlWb&#10;iKgNb2vwvAbuFx24DR/TihqinR1t1/p4HLjjXyCcEfDFwDUUnjFEN57zU7A/DS+ztFnTiXoePPnw&#10;FMNTCs8yzq5SNb9f4Kn1WPs8WbFXSyXdsoYuWw33L/ibo5Xt7c1tRua6x1/L43Hsg28hcEbiz0B4&#10;hsMzjspPwI8UONKowCw8ng5PHhnIh6cE9iXwrCQr6+nc32LRDrJ0iE4+xycfaTHdXQr3L/iYEdLO&#10;VXOB6/cU4/Uwo63ZwH2ODXVyxU9/fAvDowH4NAieX8MThz+J8KTCkwZPlpZjx1LsKKc+yrQAngom&#10;SBWvbJrPScV4VUSECxlgBWR/LrWZD78d14IYdWGMQq7co1x3LaFcS7y3zZP9FjtelCfeBHFaH/hi&#10;4BoC10i4jPiUhB+pWkh9LMCOEupjHv1SxO8CrMjnG3OIlJV85JHRmVT0DCoul/7IoRKnw29HO7zn&#10;WX9OMkoPgj28rmcVeZkxX82KtNaVlYOcVJCTxeoHXyxcQ2EZhU9GuJLgMsFlhisbrpn85MOzEJ7l&#10;suBBNhVjr+DnDMeVaWhThuGGzE53le70E+hSG2vPWdav11h9mtGUjaylW7libKyH67j2VhCTxZ6u&#10;KnHqoUKn3sp3jpLVZaDyXIZpputozXAbrxy3Z2Vxn6Rp7pma6jFdz3lYlelZLLNnhdK9ntcUr5c1&#10;yatJJu9jSvFq00TvG0r2vgc6ATMT/tbRXMVc83vRlA3jiMFIYsD7a7CvnByVsJbM8fHQLO8g5fqE&#10;y+I7QNm+g5TlN1yZfmOU8VS80ntMVJp/mib7Z8vkP0upAUWaGFim5MAqJQXWKiFol+KDjml8UJuM&#10;QV+AH0CXjIFdOs/KdXI8eWAVbkqiDlkDa7FlA3atHMoK+h+yywQo6vMM489/UYgiRgXkWK7lWmC5&#10;F1Yu5RBkPQgbqQoeEcEzCIkR0GgOxCM2VRHjfYYxhtazRE01RqPTJNJm0tbxmJhMMiYaJ5larc1M&#10;Mo2x9IddZxw7zDO7/Hf3fZ7v/d73+96HsayWvZkcaFKFn4/K/QJV5h+hsf5WjR6apNKhdpUE5Kg4&#10;oEBFgU4VBpYrP6hSI4JqlBdcr9zgJco2r9Yw81Y5zPuVYT4ru/kL8C/Zg3sMe1CPcYL1H4R7L5Zg&#10;G6NwO6+ruWJfQVfTMMZfdFQzlk3AQowz95PT7KdR5hCNDIlSYUi88kNSNTzUobzQ4coNK1Z2WJmy&#10;wifKEV6tzIg62SMWK92ySqmWzUphIEmKOGPYIq4aiRF3jcTwHlMvjrPu/fB2jGa2xRK0jWGuYwR8&#10;CR0vDGcf0DEtFWuEjtLIviq0DNIIS6DyLOHKscQqy5IoR6RdGZE5skcVGenRY4y06AojNXqakRwz&#10;z0iMaTZssSuM+NiNRlxspxEb+74RE/uZERPzT1NMTI8pNrrH4+hIzgR49zyFzylnvud1Re9I7sQW&#10;8NlsdExBRzm1WmwzlGv1VpbVX5nWENmtUUq1xivFmqrkuGFGUly+YYsvNRLinzbiE6YY1oQ5Rqyt&#10;0Yi2LTeibG8YFts+I8J2ygizXVGY7Y4RnvAfU3h8j0cXa34b3l2Me5sqqEewHF/7Is8a0FGLjkrG&#10;wTJqtYi+cSR7KS1xsFISg5SUFCFbklXxSUmyJmcYscl5RkxyiRGdUm5EplQZltRZRkTqQiMsbZkR&#10;mrZB5rS3FJx6UoGplxSUetsISrlvCkru8TjMmvfBv3Mi9TiJc4kxvJX3i9EyHx015GgSezWOmimg&#10;Vu2OPrLZfRRnHyqrPVQx9mhF2W2yZKQrIiPHCM8YaYRllhkhmZUyZ9YqyLFAgY4WDXWsl79jr3wd&#10;JzQk86J8M2/JL+O+4WvvMR10UY9wbscObcCivg6WTaEn0FL3K2whOZlYJo2lXvLJSRo5icnpr8hs&#10;X0VkmxWWHanQnHiZc1IVnJOlwNxCBeSOlX/uBPnl1mhI3nManPeKBua1aUBeh/rnHle/3L/KO+d7&#10;Dci+J5+sHmM/PB3wb2P8b5+B1wItoPkZ6VmeV6Nl4gRpNFoJrWR6x1LkqeCCQQoqCFBAQbj8C2Ll&#10;V5ikIYWZGlw4QgMLnRpQWCHvounqV1Qvr6KX5Fm0Rn0Kd8tU+A74RB4FN9Q3/0d5jujRbxm398C/&#10;ZSbn42z6EgvwKmiahd9BSzWfVZCXEnI1jD1LYH9CxxjyK+2vQaW+8nGa5e2MUn9ngp5wpsvLmau+&#10;zhJ5OF0yjSapo/FXo18EGEYnZqaUgb2U4XvUNwRlciz+Rfvg2AXf5nnYrvmc0fVoAE28n8ezaegq&#10;R0shI7mdvMSgJYha8XF5ytM1SB6uQBkuDlMXh6qLw8SFv3PR2C7EuligiwW5msEqAmHcnsI4lH1I&#10;gX3NBt8FzHbw76jjnnqOvnyBs6GR8wk0Yctm86wSLWPmSnnkKRktEWj2Y3lPTO7D4TlAqvIHISAK&#10;cNFUcdBXcehUUcyVCK6sBQSubKW4MbMTmU4mnCW5TI7jmSLH31MHHNv4yhtIXUvKVi1Bw1LuCWxI&#10;TRNf5bNitGTyvTjyEsyyBpIb00yGjJlc8LUMHbWBgFzUkIsaclHD4VtD4dSweTMQPaOBTcXvTl+P&#10;mcRUTcMgTWV6nMJeTL6v3ax3K9wbXuZsaGFeQO4SXuuwhVPRMg4tw9GXQm4s6PHDqnmhSb1o4GJv&#10;IBf1eNx6Bo96y/8umPkcJPO5gOpoqDo2sI6aeJbFzVvDwYuJnfMHknxZmnWHdfyinfBsWUZPrORs&#10;WE1fYgUX8n7mclLG8xLkZ6LPyveCCOONXj2KxQxii31oZi75RQxDiyIBe7KIumgmF800XjMb2URS&#10;GyFYuJNLgIl1ARP087dYyz3tgGszH7Uj8bW15IDXOgaoqZTxOJ7nUUpJaApfIQ3mux5A/wdPDjby&#10;0Uo+WsnHcnQsZ09aOUxayUUrBdTKfiwjyS1b2OxDDEfd4CYX00/aBucmtmnNBj4GC9rZRv4fjyUt&#10;Wielgyjgjz4voIdY9zg8APWxjvpooz7aqNE2Lpk2emQ9ddFOLtpI5DqCr+0k6ec4EK+BH7SNUl2/&#10;mXsKec1gDu8nbaKFgQNYQSDP+gH1YosbtNmDwfdxbCcnOxiSdwbQ9OjYRZ/sZk/2cNi9SdO/SeL2&#10;sB87T/C9q/zmjjbyu9UcHUt5PB9M5f1YkMP7hF2Sebc0AGBs+D3ocA/+e8Fbbux7BG+DThMDAQP6&#10;AXQcigHUxhEO2a5qsAiQ5C569Ai5OPKl1hD/VeI/T+xq4AL5cCQTO4yYAzvdhuN3YD848MAAERcc&#10;dhuSLrcx6sVR8C5gmTpFvZ5mEPyAnj3HUPQRe3KeHummLrpZfDc/PH9eraynEb5Z8E1gDcVwpsMX&#10;Cc8QeExHHuE45o7/kKPXFJ0Cp90G8ZzbrPUaxj+Bv4HL5OQLzMtXDOzX6NdvOPhvcCB8+7p0k8Te&#10;fIfpXo+hD/DDEVpwIUn6WVk4s5H6gdn9DpP6P/C5f2ei/54J/zum/Zu4jW+Z/m/gfK7jgr7GhX2J&#10;n7hKcVxhwy6RqIv6UBd0DUn/xtPiacBH4Ax4Dzyu4Z5MuI9BuovPvI2/u4Wv+g6PeV1OoriIX6nP&#10;cRKf4S6u4KAuo+MiOi7gZ/6Cq/wEB9iNKzyvjfpYu2Dfj488RYou6QOi9vKeBifBMfD7RzTcBz8C&#10;Tg2cmDdOKFBf4e+u4mcu4zEvkItP8XV/xq1045Y+xtX8ER3n0HGGQ/N9XOUpDq33cIMncaMnaNh3&#10;aaDj5OIoG9nFr44Q+TBsh8BB0An2ujX8DLjByKtYp1ifF3nzhS8crgS47DqrPHhKiF9G7AriVhF3&#10;OuuYSex5xG4gdiOxl7DyFkp4NaXcTpvspHUO0EqnaanPcXw/8aRHO8B2sBX08t8G1x9wi7UKXoO8&#10;DWRNQfBFs4pkeBzEzyf2KPSX0YYVxK4i9jPErqVt59K+DXA0wrEUjlYq4jdwbOZvL673GIo+VRts&#10;6+Bd68Ya0Lt+pgn2lFYBZ90l34XXPSh/1hIGVxw8aXBkEb8A/aXELyPT44lfyc5Pg6MGjrlUYwM8&#10;TcR/GQUr9WuevEZdrCRLK2iaVla7jKprgfshbsB3yc1/2t1+va3fSX906Ek4g1lLpDbJBo+diDms&#10;owD9o+AYB8fT/6W7TIOivu8w/qwLyi0g9+KywC7HcuwiyyLsInLIIaCA4MUV8eBQRMAiihyNRhNI&#10;ovEEjxqPWmM0aZrRcdpMO9XM+KLTNumrTqczzfRN0zQv2sx0Mh4z9IOSaWfajvN1rz+/5/l9z+eL&#10;1zeRAa3gdDI+usHp5+wDZMbkCyajsD1IVA7g2WG8vV/fYHNk8kv7/UIp/3yhvby/0AIvv2jJ/jpF&#10;nb5NjUzJxn2ywHGB4+Euq8GooBJqdRgeo/A4CAAsINPfjwPEZVi9YAzyb1T7YLeXU/q40W4Qeqic&#10;bqq7i+rvAn/efosE+CUj7/5S2h8j+DqtjTaNf+dH0SLuGYwPo7mRhTulknHZVGEeOB5wSsCp0AA8&#10;+uHRB489xKVXO8Hp0y4Y7cArnZy0jVM78HAbGd5K9FvJzRbw5+0x4/ansbRt5NhNxv9lWvzZUEYb&#10;o4exDfZibhMGZhx+SwIrndMd3MnNnbzcowTESrBqwWrUK+RpO/+38WsLf7EFT23CixuJaBMZvQGP&#10;N1AfDXS9BvDrsYfLpXtWRgEt/So2w6g7yXfHafMT+GeEVjugAO4Xwd3iwbOCZQfFCZYbLC9YpWBV&#10;gbUOrGawWmGzE4x+rcdzdUSxhoxaS05UkRNVZGAlHbeCqqyY71m08R9n4QMnPsDO8P5N5NgRZNkh&#10;5MggcqBn8SKiHIQvo8AzUwk2sDLAyuFe+WAVgVUGg2rVGuq11rBZVYu2qXLRHq0xjqjM+JpKfM5o&#10;tc8NFRsfqMj4ubzGL+X1+RajZ4J5lxF/nb32AiP2HTezHOkxgRwbxj99xGgHMq0lwFfNviFq9I3R&#10;et8E1S1OUc2STFUvWaFKv5Wq8CtWuf8alfrXqSSgWcUBHSoK7JUncFiFQUe1Mui03EE3lBf0QLlB&#10;n2tF0Fe8PsHmdB/828jgq8iuGewEI/YYXMaQpUOZ+IDx32FGkhObuhA/VQeHqyI4TuUhiSoJSdXq&#10;pdlaFeqSN7RQnrBSFYRXKz+8Ue5lrXIt61JuxH7lRLwqR+QpZUdeV2bEA9kjfid75NfKiHjG5zl9&#10;XIA8YB24wi55rpxcRHod5fMheA3Arws/tRKvRqR7VYxRJZHBWhUZJU/kchVEWZUfZZc7yilXdL5y&#10;o1cpJ6ZSzph6OWK3Kit2pzLjBmU3TSrNdFIppmuyxd1XctxnSjZ9JWvcc1lj5wwfcfeb4F+uJBeq&#10;kHm8HllDLjLq++GxAx5bs1mRyNdyCztnvL/cpnC5TLFaYbLIaUpRdnyWsuJdylzuld1crnRzndIS&#10;NislYbtsln1Ktkwo0fK2LJZ3ZbbcU7zlN1pu+Sv2zGBOmDN8wL1vgH0RqXUaCTxVi/xlRToAjz54&#10;dHpYkfLQ2MjkknQ0ZrKvnInBykqMUkZivNISk5WaaFdKUo5sSQVKTi5VkrVGidaNsti2yWzbq/iU&#10;MZlS3lKs7YpibB8ryvZrRdu+VIz1qSHaOme4g9y8Du6FevKxQXoDm2RVHIbTbn57pYRcIEdqyNXV&#10;5Kor0yB7aoBSUpbJmhqnpFSLElNTlZDmkDnNreXpxYpPr5bJ3qRYe4eiM/oUlTGqiIxpLcu4rLCM&#10;n2ip/VcKtf9FYfYnCk+fM9zmzlfBn2EVOdlMTWATvP8e3/XAo4PYNBOrteRIMbHJxScpjiWyZIXK&#10;nBWt+CyzTNk2xWZnKibbpWhHkSIdlYpwNCrc2aZQ526F5BxSUM6UApwX5e/8UEucj+Xn+LMCHN8q&#10;MHtOt7jzFTDPI71PsJYdx8a3oDFZV7vxSTu/N8GlGi5FxM2JT5LzfRTnClJ0boQiXSZFuJIU7rIr&#10;LC9HS/MKFZxXrsC89Qpwt8jP3a3F+Qfkm39cRvesDG6EqvtTGfL+JKPrG/nkzunmBuQ/mGfbmA+s&#10;p8ewsXbqktWoC17tcGlCDlfBpZC8ycInCfgkwuOn0MIwBXtiFeixyN+TKj+vQ4u9K+XrLZXRWyeD&#10;l4OLdmHseUUsa14WFC/i3IP49aCWCtk3C57qBjiXwDzTSV2yCr22k/WL1yE+d8GnHW4NHFWOr9zr&#10;pTR8YsInoeW+WlIaLJ+yKC0qo7mX0UjKKORyglUGyTKCXMYFyrdjgxh6voxJWIpwL2FKl/yRBIND&#10;8RNdA/8Cj53uokcj/Y/uhgM22AMHvmvhtzq4FCPJczYRB/wWTa4E1hllqA0kWWmitQy7WnbMGju2&#10;AptPYpxWw8M17DU1/dgEScUiWc0SUfUJixw7VsXfpTVP9S53ngH7FGvY9D44QPkwNjRAb+C7jXCp&#10;wjcF+CUDvma4hOM7340GfmS/bGagNDNsm2mmTTSzJppJE42viYa3AbIbcOSGPdhhGh2LaQMLVD2L&#10;yTqUYx1+qHuuH4B/Hux39tMbWMOOjMDhIP1pmJpgFannCqUckQsXG6GNhnMgfBAEFC4DvgPR0YEv&#10;2hlw7Qy6dppIG42tjebSRtG3kuSt3TiUQ1vYa7ay2G2+x1KLetyIkm16rkvc+SzYJ0fhMA6HSfoT&#10;rz183gKfatKpEC6Z8DTvlcLwjQ+x0rz1Mth7/XgYAdQTSSEx4LoZ/t3kRReF3EXi7KLYd0F8J5fc&#10;gSLZfoHGx4K4DfXc8Tc4P9OFQ3AgVCeO0J94ZIL0HeB95/dxHVxKceEKnrHCJwqufvgHyfpv22/E&#10;iMkQwmeIwTZEfg6Rn4PkxQC+GKCgBgjiPhzaT17upTb6qM89j7kH20TvE83w9ZnjcJimJrAR3NXz&#10;Oj6ATzV8VsInnWdMcArGR4jI/7Zx/DGOP8ZDMHiM449xRMgYgmAMX4xTH2PE4zDOHT0pHWSxHUHB&#10;j3yB0/+p8+CePkEc+GkM6+d9x1vMqDepBX5zYBZ4hWHGN8Cbt6n/YS++R5xOIb6mEYjT+GMaETJF&#10;jUwziKYprmmCOsWDr7PrHicvj/2Bi/9D50/RmyjbV8/iUmwH75tOU858n8urlVdGv3wxxP1Lmxe8&#10;Z/+PnaNezhGbGeplFh6z1MksMblIo7tEUl8kwLMzFMJHPPcZf/O1TvHx2CzuIVV6eN2CVWP5WCrf&#10;xVwkBzDN26UF0U9qs/CI5eqlXf0Pu7awHPwQn/wIHrcQHrfIjdsM4jvUyF2K/i6+uMuD79Or3vtC&#10;U5w7xpl9nNmOrcO8WAbnITkUcGP+vAW7+WL54Uzs9sIycmdhKfrOPsBIexZExDL5+gAeP6NmP2Hw&#10;/oJafUiNPCLRH+HMR/zxw081CdYgvDuxRvBKwHKAY35PCvkOY/7cD18sgC/P/hfX5R4VdZ2G8YfL&#10;AHKZuA2XGQQGGGAAYUBgRoHhIjLgBZBURJBUHG9pkkbmLW+5khppXvGSRy1dy03bNG3bs2cz13Zz&#10;q03brXNaW7VdT7W1e+qUx7U29oPOH5394z0/ZvjN+zzv7ft9n1d8guxV7CxGaVmXwfGJtUHBeAF7&#10;G3sXu8zMXGE5/YjeuMqsXmPAr9Pw10nA9VNs1vo/80MBRaEIk/UftMQtdNU3aKp/sTP/kw36M7b4&#10;m2zYf2d3/xQ1c539/Rpq5xNU1scMyUcosQ9Qm5dpjvcp2J9I1rsQewdNcQlvb4PwB+wN7FfYGeyn&#10;+D9it7CvFcb2n6gv2OFvomduoDE/US1exulDNvoPNBWM6fj34ns+frvRqz36HVriAirwTfTEeT0N&#10;Tj8peR5Vc5oUvQPml6RsQOd82CexF37C4Q7GDUKcAjNEV9E0f0HfXUZHvEcuLsmtt1AmF1ARb6Bj&#10;foPSeB0er8HjHDzOko9X4XEGVXYaffcKA/syQ3SKBn6Jgp7gVy+SteNk+BiIR7FD2LM+DoOxf4lx&#10;YpBLEV8A+YoEz0IcNjJZQAwu/FfRDvXwb8LvJPxOxe8DxOLF93xadRH+e4h8pZ5DpR6hJofQeAf5&#10;5llY7iOiPVR2N6iDthPbjn0H5ufYX+9ii5zea6nXqMdpdNUpcnGCvjiuIriPxHcN41eP70Z8T8R3&#10;GyPbif9Z2ovG7IfHbtTpLnTmDmryjLZpK2/1wXyLLpKdzzjOBtTrs40Ytwa9JKrFqPja+5d3xyGI&#10;mKLBs4CVAU4eGMX4L4N/Dfzr8T8e//dT+SlgTAOjS5vh8ST90avH9DN64wm+WUf0a8jSarpiFdGu&#10;1G0qNkD3DNx9XvWNz3nfmJ30jf8h5mM/udhNLrYzIygUMpuPxxIwyuFfDYYHjPFaj8Jdi+JdA4/H&#10;4bGKuqzQYiZlhZbyVg9slxDNYjLbTbYX6d96COyFPrvsG+VzPvyjviOQ45NfBoEbBaaZibMSTzax&#10;FIBRSizlxFFNtB5wxoHTAk4rOJ3geMFYqAXUZD7s5uJlDhF56aIupmem/sH68QM2QFczq4EcLaEc&#10;P1w1x3ge5PNu8Lf6rqEnFApuLBElgZcBlh0cBzil4JSDU80q4aEC48Bp0WzqMgvPM0GerodhtFId&#10;eGrHaxsZbqXDJ1P9SXTiJPAH7TxH6ZkEjl3WoMM8+1mJtsHnSY5ZrmuwA4kmAm9xRJZMXDawcoip&#10;kJicxFLOZNSAVQ/WeCZlIizawenC/0K65TFOtg1M0na6+AhMz2qsrmgMp94Y8Aft11z1p1hHj7J2&#10;HOA43ZHKFQuf9Vy/K8gLty2xBoMbhdcE8FKpeiZYeWAVEpcTrAqwRpGFBjWD1si343hzDNlpIHMe&#10;ohlNZkdxwdVwclTrj0z559gdjDML3BNc84fz712zW1mNe+GzmuvuUVbVhayLXnLSSU3aFEN8ZvCs&#10;YGWBlUfkRcTlAstNJmpVx6da3qghK1VUxk3lKqhmGT0xgkvXxbQ7OQFKOelL9C32o07ncX1ytR5E&#10;FuzC+oazVsBlBWvQYq67eYnsNNSrNSRAzX5hxBcLnoXYrMSWRWzDVO03XJV+I+T2r1J5gEcjA5rk&#10;CmxTqaFLxYZuDTesUqFhiwqC9ivfcFLDAi8qz3BNuUHfKNfwX70M5lEXdSijDoMrD6voOrgsc7BT&#10;sSJ7qVM78qGFPmkIN6gmOEJVQSZVBCepLCRdI0LscoYUqHRIiYqHlKsotFaOsHEqCJusYeEzlBv+&#10;kOwRK5Vl3Cybcb8yIk4pLeL3shpvKM34rdIjBvQS+M9VsKJUM4vYJlaetXBZyiq4sJA1mNq0Ua9G&#10;VqLRrIplkcEqjYhUsTFehcZkOSIzlB+Zo7zIQuVGuWSPrlZ29BhlxkyULeYBpccukNW0XCmmTUo2&#10;7VNS7EmZY9/CPpXFdEuW2AGdAO8wWrafNWdbHb3AczWfe+D1IPxmwGMy/TKWHqlGxjgT/eUwhSnP&#10;FKMck1nZcanKjMtSRly+0uNLlJbgljXBo5TEFiUnTlOSeb7M5mVKtPQq3rxXJvMvFGu+qBjzDf6+&#10;hXF3EvchsPc0sFsjETdij7MKP4K2neemF+AxiX5pQDJUZknF1CZnaLBslvuUZolTqiVJKUnpSk7K&#10;VdLQ4bIMLZM5ebQSk5sVn9IuU8pcxaYuVXTqRkWm7pEx9YTCU97E/iZjyneKTB7Qz4n7ILi7kAF9&#10;aNoNPFexci1BLs6FxzTk6/30SD3SqYIeGU5Osm0BSrGGKckaI7PVrASrVfFp2YpLc8iUPkIx6aMU&#10;nd6oyIw2GW1zFG7rUWjmBg2x7VKw7bgMtt8qKONjBWd8rSHpAzpG/AfA3cna+xQSdQO2cgIzwXez&#10;+V8HHFvok3pqU0FOiujhTObGnD1EcVlRis1KUHR2iiKzM2W05yvCXqowe5VCc8YqJKdVQbmzZMhd&#10;ooC89fLLZYfMZVHMYeHLYUuwfyV/+w96ntV/P/g7kCFbWjmb0bMr+PthuHjJSwc5aYFLPVzKqVsB&#10;OUljbuIcBhnzIxSeH6fQgqEKKchQsCNPBkexAh1u+Tsa5FfI7liIOC1ily5aw98IhEIWVsfr2Ic4&#10;Y2vJv60j4O8F+xnW7s0dnI/TpOU8u/nshUs7XFqapTq4uOibXHKSTE6iXQEKKQlTYGms/EsZXieN&#10;4mSInDSPk0Z30lROfuyczg8Rqi50hYtbyMnyXMoSXPJnmgsOxbd1CPx+MLfx6iYor+uCA89uPnvh&#10;09EuNfNODVyLyVkWfZJYi+6r9leAm8PcHY1x0bhT7jVtJU1TOYLPvOSGvBsnlQsw9nl3HwVlkS9n&#10;Syi7gn0ljbytg+DvBnOrl3sKSbhuHucT1j0HDnzXNoO5xE0FNSqYKFlxayInIdRH9WhMz30YB4eH&#10;A8TDQeLh4K1DS9Qx4HU0VR1B1OGwbhmGcBzNZjAKYVDzPsNOHqru6ABx7wL7aaj2krK13XDAuheh&#10;OR5E98GljnecyEU77ixwMVLmANKsliBpApfsBC64Zi66Zg73Jg7XJhq3icFuGsvhxg8a0XiNj2K9&#10;0ng0xVg2tYb3iIEtzvO99kFxB3h9i+HQA4el1AJb8AhzCZdG5Egl7xTiJg0uJvIS0gk+uVEHl1k7&#10;2rIdDTOVXLQNvXeotjE4U2jeKTTQFJLXyg9buYEno2smISInsi21XILzF/D8Xv207HYoPrWc84mS&#10;raV1enjOJnWtfO/hpy642OFiIS8R8PEjb1zmvDRo6EovfTGLi20WfdFFX3Rx4XVxoMykgWcyXDMg&#10;PZ1Ap7ORdO6EPwKu4yLcb8L3jv7Hd5nARH2mYfzhGIHhkGNGGK4ZjkEEFBhUBARUKCi1QEWxCovW&#10;AxUFi1YutSgFpNaL02rXVQMUbWzTU2NT6Lax223rNjbbNWtqs+medbO1u9ts3a5p2N/YaWK6yYY8&#10;mevP+zzfe33vexyuPngP83NPJ/3pSe4q3q/huzK05PN7Kn6JwUch6DHgLznR6MJjTqBjOzq2o6MB&#10;HQ3oaCAv6vFFPYlTTzy2Ib4Og1uojc1MjJuY3ms/R/8dDcHX140GBrcnQRMhq+VzJXqKOighyjqh&#10;XQrbK/nsuTdYfY/73zvRxhDYho42dLQxeLRRq61cNq34opWm10rit3CQpoM4+gyNmPrcwUTf+LWG&#10;4O2jZHrAblB/GFeRvg/x6Hx+S0FT5AFigC450eV6/TGc33e5AS8+BxBYdHRz0XVxAXfTK7pXAQLa&#10;haM7T1KArxJ4Jup9X2moFx/08xbsAOtoZctw10KQBmwg6KjkDvQDnANv7/9BHz4ZwCeD6BikZwww&#10;nAzRXI6T0IMEdwCSfnKil43q2Bc6NoQsBukmhvlNvK7kcxGYzft4vjMBz2dcw/4JFzgGixVNHpz6&#10;EX7mWg5wt4bRMUJ+jJAbozT6c9TIeRL7PL4Y46HRCZ75TD3Y2o2traDKWbogC1uJ2ArjMa8z9xYe&#10;hgynTRdGXYvImGshOn8fngccUS+Al8Gr6LhIL79I/7xMrY5TIxMU3AQOneCfJ97RE/Bsh2MtKIcn&#10;D46UEeoQ+8Zz99m94LL7omsZctp3LoW0PL0OLroWJSe4klgjpLcBJagPfFkmGYA+pn9ep1Y/pbhv&#10;kuw3ce7NF5ms9T+4Kz82wnC2ELv+wT7zJTvELSbYPzNF/5FJ/nP2h9+xWXxGg/iUDee3FOknbCEf&#10;UyzX2MY+Yqf5FYlxlYB9iLM+YKf4JRvdL7D2LgxXwDh4HbwM7uf+FnwNvmSfuCUzfDFi+oVrLjwL&#10;4FkMTxkcldit1ntsU1doVu+wgbyNjp+j4y10TLCBjrOZvqlBvUFiXMZ5l2C/qL/gtkk2jElcyfwE&#10;Ru7T8C9A94ZXcBr0G3aaa+x3V5nf38cX7yobnkXYLcFmOTYrOUc1Nh/FZi1h2cqZGtkemrH/BKxd&#10;hO8oqXGScI7B9wYpdIN0ukN6TaJskpSeJMUn2Tylf4I/AToGHiN8gImP84TynzHwJcOTge35pEQB&#10;dkuwW47dFditIkXXcp6N2N9K6jZiv4XSaKdEeuDpR8UZyuolvPIhn26rD14njoEj4O/w/R4wUfCE&#10;8KvgdaaaN5whpGMkPHY4ZmJ/DrZzKcFCbJdgu4xzLL+3zQ6x2w2iox8dfTTzXrXihQ4dYr86yFNP&#10;ofoA0eqCrVPfEa3Je9gPnL7/BLznSuXXXOk/Jnd85g9fKFw2eBI1oFTsz0V/LvoLsL6EqJfCUQHH&#10;I3DU0DI3wrEV9p3Y34M3DmgvynZzglY82sJpm4j8Lrh/wHX43nfxv+Iqw2FX+zmOL/rwxRF2u6cV&#10;i2dnwJEGRyYcudpHfrSTp3uplz1svG3oaEVHM/mxS/WoaCYy+7nWjqiB02zDs3WwbSHzNsO9yYWr&#10;cL3lbCUu/rOuNkjb5pwe8PrBOQ2+aLji4UniLOmcJVOPo2MnOhrZPrejowEd24hLHfmxmb9aftmA&#10;unV46VFOtIZ4/IR4VFNtVVThaviduOIuXWIku8AoMsx1c5Jrh27OuenhoJ06baNGmmQhyja47PAk&#10;w+OAJZNz5OL9RVqPP9ahYy35UQNDNd+s5slH8EUlllZgtQIPP0wTKyceZVRCKfxOjAfS8hiBxrhe&#10;Tpm5Urh6D6GnEy1c13C7cRoj1kLgDOdcMZwpgTOlcCYHbPPgyoWrAK4lKCjDG5Vw1fBuE6p26kFO&#10;soR4FFMpRVRwIdlfSDwKyM0CNFxiDLxg4zrguj/BOHgs6vtrtx1tzfiFERNuA2f0x6oZvgitJDeW&#10;0zeWoeNhdJSh4yHlaSmWS/hbzC9FPFmI4kV4bgHxyCdzc4lyDhmfTbfJ0h/AvwE9K45rhzH0NDvc&#10;EDjMVduJlt2R3OUmxh6unLXoWEVMlmsqfpwGXyRMsXAlwjWTLp7BebK0EKZ8vsnliRx8kcV/ZuLB&#10;uWTqHDIrgy6RTk6kkxNpdMI0unKqs2fCO8qV9lNG4X5wkPf7+a6Z8aOBa2YjPqliJKlgXFtKnRQr&#10;kPOFwhfFyePgmwHfLPhmw5cD1yK4SuCpwH4Nv9ThrWYyqIsnh/DeOSI5Dm6QWbfJ8v/oBcatYUad&#10;E6wlvaCH9+1o2TWTETCBmYY4rbQwX5MnDxjdlefpo2y3YPjCNMctWhlu8Up3T1Kqe5pmeWQqxSNP&#10;SZ7FSjSUK8FQpfgpmxTntUsxXp2yeg8qymtMkVPGFT7luixef5PF+1s9D+dZVrPj+YxIoJs9bi+j&#10;6E7G4i2M6GsYkVcQmwfJm4XEZp6/p9K8jZrpFaxkb4tm+Fg13ccuu0+y4o0ZijXmyOZbKKtfqaL8&#10;VinCv1aWgMcVGtApc8CgTAHnFOw/oSD/GwoOuK0Q/7s6x5h1mhFnqIBcYD3rYj3aw+cd6NjMbluT&#10;ShzIl8XkTR45MpvYJAcbFB/op5ipJlmnhis60KbIwERFBKUqPGiewoIXKjRkqcwhKxVi2qAg0w4F&#10;mjvkb+6Xr/k5+ZjflI/puoymr+Rn+k7PcfZTcA8wdh5il+zkdfcDjLvoqEVfNWPHMnKkmByZT444&#10;iM0MxiJrqLfCzYEKM09T6LQomafZZQpNUUjoHAWH5SswbIn8LSvkG75OPhGPyTtin6ZE9MoQMSKP&#10;8Mvg1/K0/FVTLHc1yvmfhbuftexp9sgO0FrCysDYtZGxvIo4lROvIgcrKrFJxyfTWaWirAaZIvwU&#10;HGFSYGSEAiJj5ReVJN/oDBmjc+VtLZaXtUIG21p52BrkFsPCYmN+szGsWdl5reyb1ltS9B0Nc+6T&#10;jLx95dQEa0AHry2MW9vRsoHfVqOxHF8V4ZMcfJKOFjsjqiXBXQGxRhljg+UdZ5FXnE2G+ER5xqfL&#10;3Z4jNzvOtGPQzvyYwDI7nYVkOotDAgOqneEv/poU9wX4RmfheoZHexl5n2KX3V+JBt438N16tK3C&#10;J+VoKULLfLTMonZiqBszPjEm+chzRqDckpidk9itkimkZBIoZR6v/EMyh0mpBnXSTJbJFG6AFIbl&#10;ZG6npI8IKhoSv9Fpzn0c7qOsYz2r2TOq6A28NqykLtGyCi3lpdQlWjI5WhI6IsnXIHxicHDROGge&#10;Dpq9g4R1ECQHRZ3Bjw4C6eAQDoxlMMNmtAAWJwdDezoDcRq3ZSoaZt3RKfgH4T2Cyw7QENtBM6jn&#10;83q+X816VMozC9DqIGfs5EkoteObR/PMoZln+wOKNpvizabhZycBHJXNA1kIz+Iw2bWAeT6bpS2L&#10;ZSLzJWnuf9mu8+CqqzsK4N8QyAJJIBCSkJAFERAxKtAoS4MsQTYFhQiCEgFBAUWQVUWIoEQQEgMG&#10;BRETRFREYVCmhbZad61ldNqOjDN17HSqtU7tdLEqTjtNPyHPqTr945v38t7v3XPud7n3HIqpHIfy&#10;0/EInEaYdfOdDR6tuREHr0sW4HC98+m6iAm2MlyNyqZqI1vrysam4BKVKRFj6PYxXYV6jFaP0Q77&#10;0QZptGYepdlH2cAoC41aIRjCkUzSCAahgmr54ScW/joeZr8egLlNyWq1To1Lao24xfs5UjgVl0oc&#10;y5W1n5wYt8jAxUUlQcmMqUv2ss7CpTtJPSapx0T1mKgnJireBA9PsMCEWwV/NZ6JG8esjKXcxuAw&#10;+uvYBWcHK7rNI7Wo1qzSk2LxcnOJy2W4VeB4vq0Ys+g6Wx9cc+YSCxe2RLlIpsvFdIf5VXJRJRdV&#10;DtcqB+00PTFNM031o6lArqwR1NEV1NLlr1uckp74dTy4zEysdDZomU1rcTBCK7Tw/DWWwWms78v9&#10;vB8u+fim4+NKVigxrzUIjbn6Yk6G6OZw1xfV+qLa4FQb6NkKNxvZaxfZFIBZzoiZzOLVL+FNTVed&#10;jp2wGuBuZb1qNzojN7ir0J3ts8tvVzLfl+FYLC9d8ElaGm2iojVwczULPG7SG4vxWKw/F+OxyJwu&#10;kouFZnThtIgbEb9BXy4wG/OdEfOo97kf4P1FNMJuINq2atkNYkWtR5StCpdKXAYRU73xyZGbDjgR&#10;k9+NNYlY3RrqskpdVsnHar2xyoyslIuVBmqlhlphE8uBLTMbt1DwSyj6JX+PRrgN2+TAEXa718Vo&#10;ztqiTPcaI3z6a+UefpaOFzH9v7g7Ed/8v+Gb0KcbCJ+N+mOj3tjQKkgM80a52Gjo7rKpmkaXMwdx&#10;p/lc++dobJCD7RHrxTLv5yjXlHrjg1OZKBKZuMW3oy4R9d+Lb3/eICcNeDS4+O93ZjXoi+16c7sm&#10;a3Be1uuJupet91HU70TPuKwUC7yvQnGMGCR6+b+LiG/Hg2eMhwNe7P4/0WoM9iQMSlP7iGZnR7ML&#10;d5/Ddb+BPmDY92uAfR5qdnc1vR+1fneb3y0SM8V4cZHoY40ckexoJYfbokk0J0yI648BbIsDiXgi&#10;EU+Kg9Fm2I7gcdTZcVRvHDOrx83ICX1xQsFPcFPHX4k7rb3E2tVishgOo7/186ydcuB7a7aaoEPC&#10;EROHW9cXjl1yvc2kPZ8I1yJb12ZcjWC8pi5vEYRv64131eQ9Q33KnJ5yVpw6RNXGd+Lf4jTt+gX9&#10;/Dfa+XydZVAc37OGd2FxDRIcFofg7u4uCZbgsEhwd1iW4O4SHBICwYO7O8HdHYK7Bi6/q3X/t+r2&#10;h5muZ3r6zOn3y0zVOT1seAdF01v9H45OG79gFd9j/Xi8bYxc46fxl7lvN5NXcxanxxhaqsr+uoTn&#10;YB3Fh3+MgeKDMajj9+DsG6KJZjSHQ9+jMTG0TnL0EsbWY9RbNJH9cIpawe+vhJKTnxCgwtUupfEC&#10;M/PKCvDspbzHIWcT/GG4DvEP6Vc7v0Mhp/fM2Go5iS2QUCQPN8O5yyyKufCUu8uwpCTHe5R5D+tu&#10;x5kPwGvHLco3aBm2bFMRapdob1dMb5evzcndDehRIS24yOne+uFLuvEH08VwbPM8Cv4Qm1ztEleN&#10;aJr+PoOe+2LLucooPgNix6Z2jjw96ynPHTHFLqZk3E6vWpei1oJ9cDOJYRifcBvs1FbLVndDO0tm&#10;s6Jgubxl1qLM1T/3pb9A/8RQ+ObMA6v/Y4ELVqY3v0/DqFT1RcaLqNa3t9SrXVN1jqIs+kYD9dpv&#10;7N8I2NkUd/9xissRABPEnqepkA4Z8nilVSwF90t5Hm1DiAUqyEiP3VfLAytK+gtUDer6Subz+U6C&#10;qwcTb41bNehOJ1V4fEe95w97sja7Qc9Mm575o1h0sg5sFc1MzqXqyEUeyxV0bk872sJ1P4Yt/mr8&#10;VOPrNSfUYrfoSoPfkj1kq322cwpVc7gcnqmu0bxOkWrmeX4zbMymAnL7uWp3N0bX9zTR86YmaK4s&#10;ktnzvjKCbNTvgxcgSoI9ZMAdIYqDva+Zk27pnlsrDcGMNUqmvHbn3a+YpSVTb/fB8anyZR2VKXrB&#10;xt73ducWplGxNDGw1vCtyuuGFd9dRfnQBXxDYCkOv1+ZL3mUxA279CzTJh25Cwc52nmDhOjuYaxX&#10;3K6xevSKrV5TX4xFST+61ZTWS8ndUCKL5eZe+cqefrPatxqyMiy6MwOdC+KbBXL7kFa30LmpE+9B&#10;VzF+iDriUn9cg6pByc7WR7d0GWMDDEiTWomwAP4W05FpRJQha3ei8jTomtABp7/bIXrL/Jyr/Olv&#10;zNRK+TIijpuLIon/4Yyy4YJlyYzg0ifWFird1uPiHJHkTmJ0G+TSN5XvTFS+uNGWplfu9vKP9GcX&#10;z78tWj4htIbJpd2h0ksE41bBhe6R5anhHwZq8pw1RT81kBTVNjCnElwM+i8NWso9Dqd0CyPLVK+S&#10;zApUDhljhPDQsPKwJWPLPVoU0jNtmzbghxT3Y2f5xL9L/XrSqfq1UzVI4vybVXi3+dxW4Rk5uT0S&#10;UUMwTStaKk/DyuYfgw5JdQrtI+OcLGP35HZfXZlK725BJGeils6zkF715tZ53J00zFkEeLcBBLpN&#10;30uN7/SI++Euo/uNql3P9kHPZXs8R36Fa+WB5V46iiwKLZipyeV/ewvH9QXSJYhVKFX6ZCIyLQYg&#10;fJ4iR2Xzq79D5ihWEc6G/pZBtVBsqtUqRKcE/LSubGdEhlEmh6dT+e2UlM3Dp6p69Jyw7d83Gm7b&#10;HPaI0Kx/zGHxmGFNSvxDlUEVWz7JV7Btrqv5rlBZYCRwDt4QpUX0DLGDZH9FfYEIwSbBobzLOVvV&#10;kBhB4ZBarFj0IiHDbYaD7DkG/9mcz6gX9+w2gSCaeZDXie/eA4l1eHsnBPhHPEOVdrAv/ph6IJ7C&#10;VTHiUnNyM3O7dH+Kld67ninMcPCbRsIyX8RiqszYzY7GuIn0tgchhRfjFBX9ddN+ShNN9dSsjPZH&#10;A/PvvHJF02YTHDvmhUX+zM9EsZeVPvPVSAORjz198bt5kmyVDGiI8Vt7VfAPkNJFdDbbXyl/fy3J&#10;WMt+xPtuKRNbcxKfakjYeGApo9rvUvCpXyJ+xdrT9XcDNydnRVSM3kz87P2u/HE1r6DrwtvjZm4Z&#10;59Q9asbD1Pike42a4SfOm+4lFWd7y/C6MweSlnLK/tR1NxF/rhmLCP/iab7u6V1JgQNL9wjnRGp6&#10;IZbq6mqqX0qG5uap0kVH/vGr1zD5Q15uTZc+6dBMxvjlv4vyQzwGjdJerJ2ZSplu9N5Nl94CAWH7&#10;N15HQe02+l+3l0fyZz0NRulYi82BrCYy09bV3lp/4vOcnfP8j+dIkPSrfQqlve0tCrfdYjHvZeIz&#10;1+gXrxkiC+F6meOm4XZr4vRYzGO8Be28Jx2CXc3z3jeus8Cy+gdfhDOO/lJevPjHrik5z1Za/Gxt&#10;J0ptfP3LlmbiTommasgGp3rOVec3pPQMjQyc48j7DNPu96XqtAPJVvmaWCnvPhcHKx30G47osSFu&#10;M4fkEVR9lER+2065nbd/6Tm96tFVbqliowe9Nk2+5bu3jaG1GBg01+/b5CRN5fzEPEMv4PmU+pcz&#10;8Pf5yOZdou6UxjcelFo8Sus43eofiuqSSVTIOFXSksw5YdgaREaa0cR6NNY9mqYOtZAklM+H7Hgs&#10;mvgFSa/vkv0flT4qwagufdpOlS5YTh/TD9IF+tPbbjN9JE/ExnxOXxpvRW9nXYvymjaklIhLSTB6&#10;owudtiaXgQ3w7tTYt3kMQilCw4uRzEwnLSEsRPKf2BkbNoMOyeL7652lfijlOmxUZxu4I4q5SZ0B&#10;jUJMKABsgXebctmejq5SF7V1fFwenyy02DJC6UdHEuFutmEt8sZsrL8j4S63E0QEliOJZiMhE5GQ&#10;wcTeXIwgJyY6WqyTrgJpZvjquFOLcfS9mC4kbvKZ8xdkfwrBqFZc+yZnuWOU4WRhJzq1zLsvnigU&#10;T/PFT3+QN4aDtpS4zncSnqxc2/Sz2UAP2GFqoBeL7FsI5eWG1kkHdDU7PI9MtIbljZJCOmlbesxP&#10;lzzlMVTOoJwmhgsTdJGMmR98La5dsbOOk2mPxVKYWsG4E9G7C8l9M8n939Bu34h3gsaf4K0cgUfa&#10;zzQtYgHbY5TP79UNJQN271PTEwxNP/8Jw/KnNUVhtbhc4dbkC8aZVOtDcq2OIVd4h7D1ycP3qm8u&#10;ZTkVzUSgE8WMZRTXD5/Vu1vG4YQ67HG/12xKiRfPOZ/+yzWIkDDG2RjcbAFWgni8TbE/8jKIOKv9&#10;wGyKMbr5tbjqrkOqzJJMWZxe3ICw/TTIIWvjG0YbL13m4p0m7fRZ2ETPRGcM9yQxQ6MANitscBQ4&#10;Gq0CARDM5qAdsbElBT3Q5ivT++nlPhz17p2eV33YltR4u6b8zVXTitrb2CnJeRs9prfoZL51owih&#10;TbBbx+0krDPYXEKuwJFG1pmeuiHR8cSc34sjswW5IP6LRkEejToDgUCUeMhFfN5VMSWzS1D6KiLn&#10;KGJqRPCTYGItE0+4bxp1T6n56vACaZCYn0UCUtIHJl9rZLVa07tV8251M1Jmuowk7F7Pu7C+WCvy&#10;eifuKyd0GrMNU+ZgPBkTmY0jQsyIXFG5qSJZu+5brju/T9tnoyN4F4EbLETRBb5U5xDs9oDgQxsk&#10;NpXzItZn/k22oCyNLRXBlcKpQk7CPic2p7s3oRRO3LfFjhzJD2E7oqZOwiFBbtN9NA/TPVt3RszO&#10;VgbpB1eIrnTcKsZxGL2p4OXr7vqUpEQuUa09teBpmik1FxXO4jb9wSmaC+7wfm21sclL8KGCuUgq&#10;/1djnMFwve0dZW/pLkh8Yq+IuZlkkTFxI7RmEIx1Xoz/IOwv8C0jxLa4mE7lvfrlWlG3wuu6pPHu&#10;Kauzg20ZRH3mdckpFE47/L3jjcA7VeYBiLtUUV580kku6QnALpJXwmaH8G20IkK3M0QfUMjKO3Xx&#10;wsbBwiCMQRUrmiH3MrKlut1dicqqnQBlArBZFnx01xxB+AqNkQvNa73zcfDn9Qkl1bUQtGxUuFRG&#10;C9OHIQfJJEqMF9qMumaxsypR5NZAqhQwT6/GRqc/i2JYCHlVZfUMI7XsQOW39cn2Qgr8JlQzT/vu&#10;r/nnqp5aPFQsh2jDbLiZg2o+9bluOdMl43ExK17Qb1TJEhLo7L99HIe/iglqKZZrSNwSBtHLn0ni&#10;5KmTWzFiapVo/zScOiheEzF4TG8aE9UZW/j2fIlBwuOfZ/1rl+VjU+v+REltkc6SO1mL35Ng23Tx&#10;rwDxVPsKV6yjBab9GVG/x2sKbGErx4E4kzyTDWrZmAhCXCIeVu+nHoWmwfemRX0qsTkcl9d64b+u&#10;FRxGvLh2yrwCMnNSsuPTk//edC3LRKa2/WJ26B3Sspkt9/H4+0hhO39XpPK1/snrsO6Y4nS51mfM&#10;6OZkKWB9KihU7PFpoArG1ias4XkxrVM0lilyO1q/9nfrkeLZ63nz27BOuWGz/1ZRjsNq23tN79Nn&#10;Nizy5L/N+b0vJLFrnRqy+lIh+pFphwO5AWrTGObzKubL5aATVmoHaikHtaM2zrtUyJUBSntoVDsf&#10;qIWOiJCBkRAVqZsWpYAWzSzPBLZNKYvDgUGHQ4MfAI00V+jTH5R958oc57stL5nSMeCsMPh5cNAn&#10;7iLPfIfaajC15SiuxxeOKyB5mjRhmTQ4cyshq13Buy0kp10JFmG8DyvclxvU4KBZSWBeSeYW8f3w&#10;FpdszXDVBx/JwhDp0Fz9rn37J6wStW+E4df6SErNC4vNUCGjo4VUOo+Z9pfkS1pSUlKyn4QMPwwL&#10;ZEczVMfBXtAwyz/TxWgEiJyZBrkFnZfYpuYgxXWQJg1TyAfOSdNkZURt8E6tf3XSj8JXkWSkY6Kz&#10;2RnpeFlFTWaPCgUYLzWnuH65vGXxsryPeFWiVa5x4PPgmiI05K5Us4swl5LRXBubRgOHzgmHId6w&#10;Qd5dv02yQafizVn05mZO2P1u2ad6lObCmquTFZ+e5+EgJCwK0cnNOWlcFe4J6UQj6noKM7b7k10z&#10;7PrnT+VW+eF0ainL7eqf19pYPJTCRTp6aasEZG4At3W79m1mtyS3v5f+wugyrC6+KA4+X8sdw7nT&#10;IdITLFa9VL72kBtfcQcEo9HdhD+OYK7vdaml7BrVH0ovmI1kWOUPVsRTtNc5vHD7DWEK7YY2rx09&#10;uHbt/YFSD4qQSscKu3U0ORJQZrR6ac10crd/lvzg8xdGvK6v7zg3K0lj9B6e9FNWtiAT2HYVnkf8&#10;YMFlD6t83s1wRUGF+15laBT+6+XxghoE0Sd0iQjcpnJKKf1VpuRRarC5O+dNF+NuA/G6Y0uoOKKt&#10;FnwpSoL7hFNyRKvuqS2Ae/ADMJOXHFwyqgO03d80l27Jg+PPeP1sBLJf56Fu9kSgPIuutvYXrXxA&#10;2zLpfEg+dM9sKrKYk06kV/9t96l1/revo0vBCT7bXLxRMRyvNO93e8HS978o0u0ZXiwTpw1vd0Si&#10;agV2lSA+eSeM1OszBkNQrCWi4649Pwh01ZxA5S3TYsV9MvxnBo+4WJlgmndwsrxlAGkm97jWqeEs&#10;vL9JfHn5PAUftbgALb/fhWrc9OafBz3GZsS3KvzlPTFqfY4s0cBVeTZrPJ/pJCOZ2Qu6tDFFcj9c&#10;J87jXc5ROIUwrMUsJR/TNn7vX6JVIqp0qDk4fuvUGwENJt9Jxv/egLKSpq7xVQTrHRCz5gegRodU&#10;s5ppuH2DmFZcnDb3cx2sVT5tkBShw8oFqgocb4kgMl6nJnnsS26aTQacKqHKLS/xlW39km0OcgnU&#10;JIR43Jjvd0nK/rEYNXJVfQPeaePdsDKlFMPPetIbdacVYzI5ihM/ndM6CsURmuPZNr9lwz9GOD/5&#10;XlheoetNW9y2o3d6l4JjbCQPMVCuYsmsrs6UTYZW/qy7aZ6w+EZQqE5Q9PUr0DdmHo73q84tmpAd&#10;UGoEyLP2CwEZTc/KzMgWpdLAhfmYamjRvwd1fGX3C4F3eh9ugefbT/D2qX7NvCXv4YNm8typ2b6R&#10;93DXc1ALWK8uMfEeCRdazW3z0aXG2n3KSsbDLVbn08T8jXFuTYNbkWI3q7RAvKGZnWB2yjQfKztX&#10;NrCg2o8HuFxhSmw6+RgMj5g2J1PNYqzg59Jh9Uk8SQaCsCScI1P+FmrPK7IvNbx49dRHjG2K4li1&#10;MVnSFHzNXrdIXDmE6thFHHfRoDbPrEiuDeW36SBRrWUB8LqoW3e2JXOFIjTMVMxVyiz9lqCcKgPK&#10;NvqX5K5v8+1V2LgMvYQvt3t+fvn+d6hOaam6KPTWdq2yibDIc41CRnu6vkIzcgFPP91xJnVpUS3G&#10;iVtpsLgOin45ZwQyqK8LcJgQk+b6qvUnCDHFraqTmH2hxHGyDGivDR3Uvul+MW1f7fYeqeOHtoel&#10;fzjB2NE+USyfkiecixjIeu0z/DE/BJtOhUs+gU5amhAvRFmg0ZWfobCv1fUdhiZHPvWURONIdtTS&#10;o4FNzt5e+h7RWLqL/+HY7J7X2sqpgc9p7f4qqbQ4GIEMZV4qcJANeZLxh1JFACr6JbKVgvgoKdwy&#10;8nhz/sZLadfvR/smrencLj3UkyKyNfyjLV6nLu6KYCVJ3pMk1aTFO6be4+kGFeAqq3sr62B1MVOf&#10;3kyAFoZgwjFbPuJBy08Cj2wxdnED9ZWLhSWDPBob0jwwjkPAzifUTHmtqRWD8TToM8iW0usbQvrs&#10;W81cFyIJQoQhIOgcvVQubrRjzjwZfTx8AgbzAil/g94gNTOe0Yhzg6F+Z99AynniunwOhmu5kl5/&#10;CohlVVgEhbjUyW9/+QsnOjMKVVRuBzOXRWORqdlnidXwaGQMLVMc8ZTI/SSOKDRjiS3gEtL2/4Rh&#10;cJCl7d+8VDK8s6Wb0b4OReh9+Eyh6RRDE9CMAbRTwi7N06pQwuxKx2N4xK68gdaBmwkdpToEsb3l&#10;V0w6YE85Wow/1KC0CG7ZlGmyEsdyyHXWcAgPoH0xcKQjnfgeK9DSNWyAVpyZGpwF92aTxywhMnEY&#10;Ty2nAk6K72RdnISCkxzyTC3oOoEXqsqL5VV9hLS2Qfa59TkJ8eiGoL9vTjvgiJY7Z5HipwkDAq58&#10;Y9py1xMl/McZpDcN4y04MGNWeHOPCsuOt0AHrAwqeTPxTok/BJi/N6j/cIn/XlxFl6Za3zMmhMkj&#10;Sr7R/6kMPN49YtSV6aBDhUPG9kPWlZZwlgJNMWIzVtD3KT64EXP/qjTn0SKHqJG/xccX86ZTsN7C&#10;6klcTpq/JoCkL9/NrJp5p//1ly1dP5DvpytxEIB9d2haD57cpwNeyean+oCYPhuBpIgIQ6DRWIo2&#10;oDUO9QNLQBGhuir8wJaxUJtUKjAAZIHeQEU4Ii4GqsF9j8cE0kCveZX4N9LizlVhLgYQiJeGG7fw&#10;BdoHCqtAYc8Vj6KCATkQOjFYMdXcvgos9Qd4nS2yCN32WjrnRt/GdEUi1YM8Y44+CyomCB+J5RtE&#10;81F00eR8px5sJZC6EE0e6DeE3jt+dIwggyNBFPVCNwbCb5/E7BojQSNJmRHVuzp19b+hwGe9uTLt&#10;wO6kecYE1TixxSIBTPnvUDrcZn8yWt9hrvZkylWmBX4AhR+RDSLryhWT0q9Lu8Dd4ICpPlMh54lL&#10;1wLYg4Hnm8OCO+EROyyKaJGqK6T844jhT0l+1WJiwvgHQp19TzPYkvXtDGgUiH83hRPEloN9j1bT&#10;YqlzPmqUmB3aj77TvBcCOGDCgEebgNMTdMxSp+QH9GnZ8XixfDwoNdILqGMJvIMNHSWVBshvGxNB&#10;u7zR48Yg/R3KoCdf8FbnxDs8ZVkwoua6ZMcuKiiKBpr1bYWhgQNZwgBV+o0XIrxkJqnhqvWs/fL3&#10;JfZY6MoBzmvpIt6bZJuFXp1CViZGauxr1ax5C8n8wyIQ4vynU7X0mQFKKTpPgAYndhB029cKDhwK&#10;v8MYpsbfAAc1ajGPc94DYwfQY34H8ndIBADSbW0mgd2wQETkO0Ztsk5NxBIwf343CDYpSgxFngSV&#10;X48DerS9cVI0qoawO/FRe/yvRz8cTm2hJ/G1/za6C7aNFEq+dlDQJDkl673X0/EXdrmYz2s4LciP&#10;5Li1DdobZ2U51PK7ZVmmbJ9MSlbSAXTrZkfVLPGrO8+sfweRfpHj3gYjdxhj0gHjapBWgLZ7Hcji&#10;EebJAHJ57fD22m08Hzhx54gNaaI+CUQojWj3eo3OEIETsc5Bf4cTaHAXr4cauw3PV06ctYw4AE76&#10;wREUxIAd+5eYIcK+NSXrOHMXdNzUcbFzXsFUXyvXn0PGxonj/oX1MkvIpunnry32UH9e9zjRY0uH&#10;B477RYXP4Mb0ZEeeOwU4i04hYsdxAqi57w8ssPoFJuAcB6Ay4ia6zaB3FqZKSgMg7O7UBvjaJLDS&#10;ZwTdA1jnLI0RASZjAFWfTSbEPkr+xTTYBnLPB1RbFPlc+DwBIFWUvwuqdMPCUma2depEJCE2Y/lv&#10;8kht6R4ai5SzQl5Rc2G2Z4Hbj33fXCzHaGhf27UDGkuz1kYca2o/z032NNR1/qQjjUm7Ip/RU+CF&#10;0U+bemmyUdPkfsCYlQdc1QziVOpgKM6XqyftVIY9k66HbfYGikCvXx3nGk74PsDFInsukrh7EpXu&#10;dxRSrgmAYhYPoGpGHp7hchwgPct/IYSnGX9Y/pOQsPZuxD5z7uKYHs3qAZKp8pvV/Fcs7/PhZl96&#10;0MSbNURWvZaOpWGzkObQIqzCOdWTlSF1pMONfGL+swzt/Bnx6svKIpVUAL3uFwQkbUCfkzHyP+jI&#10;jDvwSpa4Y6qNGGobEpj4oXRnXRRauIu+DWRwMQXjElQFZt0VI9tXmh0B4Kq+1tkEgsJYjo0sr1TK&#10;QjxLoxplAsMo+Oz8xed/d+9dBkAE7J5m8mt+rM9GZx6NRP0kWvC6BWslVXY6zPZoYPKKlLII1VjP&#10;5HtdppT1/+zcvZnRHa3TDiJtY0p6d4apFA4AL3gh88q/LnmVTxhh55tZbzN/U7RO9vSnj1fetxuo&#10;7GMaSw7PBCg8l7kDYicSnsliGybCipEnkd6z4wUic1HmsgB7XUralGY5T/l4kgDxp1or86VK7RNT&#10;BGWrPjeYo21RBPRjRmwptDXn7W9vOX/THMWuvq2yV5FXNxY3Pmuy4/hzhRswBzQYISHRfvzR1VwC&#10;Q3LdJVEK/O7WBqIp7jREmc9DXPhOCuqgQnRexzRmRZIC2G4ClnILLdBrQOr8UCCpM03kjxDjZg5c&#10;5PLqy0BMQgk3Hii68LtDN2cacdKDW848S9vn+zC91x17ipgwqSmC8qjlnDT3r0U15y+E7Skpwg0e&#10;ReDTm5XNIho3HlaqgVs0vrlzM1lMEu4O//U4DdYTuWnjXsto3UROPQzVygwdPBIehoOBQCLmrmR4&#10;eEBnggeAf+AGHyiQYwMwrabD/qABH+ZQANyOngH0lHjjxWGlcMJN1QqmJMjZ+nPlT3Mccj0Pq8i5&#10;yBu26M6UP66jGD7b3NIYFjXOOYk+PgcMWEmR0JxYGPD7HRkftYk057vLHq8GbLsKJs2QBWAVdfKu&#10;sCzV2c82BFbFxzt101lkbQATysIfuz7hznfW08Eij7mh9AUCDWimHEg6Tm9aRDoY9/UpEJ8R18+V&#10;EfPP61cHFjN5kDXJOAwarQnhqhaPVFTb9cbO277GTpZlH9rpjhb6jeW995vrNXz3JqGhifPpcSv1&#10;cthcwM5qK7a3YiwnRdSHVaGQLCJCF7fG9RzW+EuktWX37q4sahnNOKs1Ob3YiUWETGuj6Edn+KLv&#10;5XMuokwdqS3UY2TXGAUaPUOUhrBOk9PbB9ewNQIVecZR0mOyiAaHtBYgwJgnd/fryMX9jyvrHBJ5&#10;lgQ9SyOGqcBmIYH50+wHxofCbNy8x1Xr8exOi13rLE6WDq1xNAGxPglVMiSLd782TSRU+3ZcBhXo&#10;1Z6+w8upZbc/45Vp/XVTNNOw0FT2jKtIDW1uLlJz1Pdf4sTDr7qAK7USUCKTkcCyuAfD8o2FLE4B&#10;tSjOYl+gsBceZhAe8yxd7ro0GIhA8Q6kbg4hTRyHOVex6CfoLAk5XJwcWqHab6MBd+62o1sTDglI&#10;/Z8pcG3P3DDHyr/WbK6TXZ0woB8t+R0I1JUY40XBJFCyc5ZbnWYS7l0sRtM4zGZh30huDGVttE9V&#10;MC+dan9x84xPTKrPjXNUXw3ty2o4IinhgmaQmVfAHxBcklAY+I9kxDuH4dxdEdo1tJSlGPvulE3/&#10;TEiaqrHra0/T1HgPLtRboWZPD8HvzPe4ZZrZ7JF5B9Ky8yEdCARDZtQMPB7w3+qB76pchzKk+NbM&#10;UkkRCozlYacUqy2eD1fnBUUVq/69VK12Nz3ls31NiyVDJX9CYhgjPZYfYCXGdYnf8lJKElqSfsRB&#10;oXFhhSFyE7h4CD5k7NVin5n2FHhDYMU/3JU15ZItpj69hjezVZfaO14/Pf5APcFDlYCkJy070516&#10;h5yMBUwxQxOONB9OFFiYfpscGpEqf+C8VXh3aOCEJ8UFesrU4XK73lgyqhyGdaylNuzIdjIQpqxP&#10;1F7Sx1KIeF/1VHHp2Is9f6F8sZFVUTDUlvX2tvB2N5G5LKQNPSnAl259iNCkgvku20atkzJb4c2F&#10;lhhH0iued9gSLkWVrLsHAiQ/ivz4fL4w9wP1WYUjeChCt8fDvjH4INrORFzBH/9rZT6KEIXp5V7Z&#10;Zzeu08KSQZLfbd1vcH4qCRKcNMGU3iK3GfTNOhG91g1vHSiGaWvQbjGzWEtST8HvvbG7tUaIuupB&#10;Jx0S/EWuj65oN2VWRd/pblSNG39KxUtAL70DAVqqtpPPtTYRPY/bjZ6yw4Ps8NEHPpL6ZPonV+Vg&#10;2t3eVXlzyExywK7QJyRIPYvwGWGqGOZMHeu8G8anJXjU56zmC6L6IwZChAKo8Nn932aP0/bnTpZ2&#10;/5vShcuU8qXavQH80tGX0ykp3yep/PeXxN8pOgzDK9BM4njR3u3r+RHLYYol2+Xoi3mMiWSWe4r+&#10;8hpFaWH5smTJvqRTYDwACAEiBnW8AICIAKEyPE4MiL25i6szxMTuH8/B9DMGN5gd/M9ZWJhN6pW7&#10;WjvYS5u4QhikBTnZOTnZubjYOdl5+DgFmNg56dnZ6Rn/I8rBmUHi9XYIWMFeGuJibWkP5uBh5QDr&#10;M6iYmFnbuzq4WOkzMrKpOJj//7nUnR3M3cwg/5VMXVoWrGxt6mzi7PVPPnZGtg/OJo6OEHM2WRNb&#10;F4io6H89tKczxAIDlR3Mwf56/G8D8/LwcPGA/7nyn8bBC/53D2z/34yD83XG/9j/MA4uPs7/zbgF&#10;uPk4eP43Y2fn4Obk+j+Mj4P9Xxnna+S/Mg4B9n8Zg/21sNx8/xPn6mxibQtx/keI99bekNe5sWk6&#10;OLiCOV4F0vw3wsilpWEgisLTNIqvyvgW3LgpuhBsSWpmsBbymAFR6MaFIi7cuFSwXYs/q+70H2Rf&#10;/4gUUs9JM5uCeODrPTO53J7cnF4+P70c8lvBZvfdWLWzzNrAtrQNbbujMxWbIDBGtXUQ6rTXjWwS&#10;BUnciXVqQxMalZjUpkmkQhXpIM16D1jnYPj4OiyXiTdW+qzRbJq+bYgNIcQaWAIrQAKnZRgJrutC&#10;fPizPp6dVmEkuAVvYBdw1j7YrHwNdafyGCEaQAKnKxhZHRZQzwGzHAAJnO5gTtwBdVqJM2f68m/q&#10;RIguLjgjBczDuUeAuZiHKoqirE38sof3W5X3UOdzjNEwwX8yRwicXI5FXIxrk2kuPD8XI/+zNvJ/&#10;vMmUdxd4xjwuVw+eWbgvqg+4P5cF9t35/3Kht/w2zNXioZLLxXdnR17iYV3f5fmvTOzeA8w2n+kY&#10;d25X6/DbgJKA/hcAAP//AwBQSwMEFAAGAAgAAAAhACdyJoHiAAAADAEAAA8AAABkcnMvZG93bnJl&#10;di54bWxMj81uwjAQhO+V+g7WVuoNHJefQoiDEGp7QpUKlSpuJlmSiHgdxSYJb9/l1N52NJ9mZ5L1&#10;YGvRYesrRxrUOAKBlLm8okLD9+F9tADhg6Hc1I5Qww09rNPHh8TEuevpC7t9KASHkI+NhjKEJpbS&#10;ZyVa48euQWLv7FprAsu2kHlreg63tXyJorm0piL+UJoGtyVml/3VavjoTb+ZqLdudzlvb8fD7PNn&#10;p1Dr56dhswIRcAh/MNzrc3VIudPJXSn3otYwUrP5kll21BTEnYimC15z4ms5eQWZJvL/iPQXAAD/&#10;/wMAUEsDBBQABgAIAAAAIQCOIglC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wK&#10;MgPwpuarx5o3AAAA//8DAFBLAQItABQABgAIAAAAIQCm5lH7DAEAABUCAAATAAAAAAAAAAAAAAAA&#10;AAAAAABbQ29udGVudF9UeXBlc10ueG1sUEsBAi0AFAAGAAgAAAAhADj9If/WAAAAlAEAAAsAAAAA&#10;AAAAAAAAAAAAPQEAAF9yZWxzLy5yZWxzUEsBAi0AFAAGAAgAAAAhAA0i11K+BAAATREAAA4AAAAA&#10;AAAAAAAAAAAAPAIAAGRycy9lMm9Eb2MueG1sUEsBAi0AFAAGAAgAAAAhAIVSrgCejQcAgJEHABQA&#10;AAAAAAAAAAAAAAAAJgcAAGRycy9tZWRpYS9pbWFnZTEuZW1mUEsBAi0AFAAGAAgAAAAhACdyJoHi&#10;AAAADAEAAA8AAAAAAAAAAAAAAAAA9pQHAGRycy9kb3ducmV2LnhtbFBLAQItABQABgAIAAAAIQCO&#10;IglCugAAACEBAAAZAAAAAAAAAAAAAAAAAAWWBwBkcnMvX3JlbHMvZTJvRG9jLnhtbC5yZWxzUEsF&#10;BgAAAAAGAAYAfAEAAPaWBwAAAA==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A61406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A61406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Pidipagina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Pidipagina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31BE66" w14:textId="77777777" w:rsidR="0097192D" w:rsidRDefault="0097192D" w:rsidP="00604131">
      <w:r>
        <w:separator/>
      </w:r>
    </w:p>
    <w:p w14:paraId="76620DEB" w14:textId="77777777" w:rsidR="0097192D" w:rsidRDefault="0097192D" w:rsidP="00604131"/>
  </w:footnote>
  <w:footnote w:type="continuationSeparator" w:id="0">
    <w:p w14:paraId="29EDD130" w14:textId="77777777" w:rsidR="0097192D" w:rsidRDefault="0097192D" w:rsidP="00604131">
      <w:r>
        <w:continuationSeparator/>
      </w:r>
    </w:p>
    <w:p w14:paraId="237EE6D2" w14:textId="77777777" w:rsidR="0097192D" w:rsidRDefault="0097192D" w:rsidP="00604131"/>
  </w:footnote>
  <w:footnote w:type="continuationNotice" w:id="1">
    <w:p w14:paraId="33B48719" w14:textId="77777777" w:rsidR="0097192D" w:rsidRDefault="0097192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91F60C" w14:textId="77777777" w:rsidR="00CB7D94" w:rsidRDefault="00CB7D94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INFO 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INFO 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Elenco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1F42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54C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2DC1"/>
    <w:rsid w:val="00223220"/>
    <w:rsid w:val="00225521"/>
    <w:rsid w:val="00225AC3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6245E"/>
    <w:rsid w:val="00263C38"/>
    <w:rsid w:val="00263F8F"/>
    <w:rsid w:val="002657E3"/>
    <w:rsid w:val="00265AA3"/>
    <w:rsid w:val="00265D83"/>
    <w:rsid w:val="00266949"/>
    <w:rsid w:val="00270F11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2805"/>
    <w:rsid w:val="003A5191"/>
    <w:rsid w:val="003A65BB"/>
    <w:rsid w:val="003A65DA"/>
    <w:rsid w:val="003A70C7"/>
    <w:rsid w:val="003A7B1B"/>
    <w:rsid w:val="003B0D3E"/>
    <w:rsid w:val="003B1CD2"/>
    <w:rsid w:val="003B3ACF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2240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6300"/>
    <w:rsid w:val="0052705E"/>
    <w:rsid w:val="005318CB"/>
    <w:rsid w:val="005350C8"/>
    <w:rsid w:val="00536323"/>
    <w:rsid w:val="00537AEA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5B6"/>
    <w:rsid w:val="00616E3B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62E7"/>
    <w:rsid w:val="006C1415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3878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38E6"/>
    <w:rsid w:val="00874A48"/>
    <w:rsid w:val="00876DA4"/>
    <w:rsid w:val="00877C97"/>
    <w:rsid w:val="00880156"/>
    <w:rsid w:val="00880161"/>
    <w:rsid w:val="00880585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A430F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B8"/>
    <w:rsid w:val="00955005"/>
    <w:rsid w:val="00957AF7"/>
    <w:rsid w:val="00957F37"/>
    <w:rsid w:val="00961579"/>
    <w:rsid w:val="009624E0"/>
    <w:rsid w:val="009630BC"/>
    <w:rsid w:val="009636C3"/>
    <w:rsid w:val="00964688"/>
    <w:rsid w:val="0096778E"/>
    <w:rsid w:val="0097192D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9F26FF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55DB6"/>
    <w:rsid w:val="00A61406"/>
    <w:rsid w:val="00A61DFB"/>
    <w:rsid w:val="00A6387D"/>
    <w:rsid w:val="00A638E5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2A6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087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0E6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20121"/>
    <w:rsid w:val="00B2028E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156A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B7D94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30159"/>
    <w:rsid w:val="00D302D8"/>
    <w:rsid w:val="00D30874"/>
    <w:rsid w:val="00D33271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23A1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C186E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299C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0281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60CC"/>
    <w:rsid w:val="00FA7BF8"/>
    <w:rsid w:val="00FB1BB3"/>
    <w:rsid w:val="00FB3A17"/>
    <w:rsid w:val="00FB61C9"/>
    <w:rsid w:val="00FB6279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0309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Normale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Normale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Intestazione">
    <w:name w:val="header"/>
    <w:basedOn w:val="Normale"/>
    <w:link w:val="IntestazioneCarattere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IntestazioneCarattere">
    <w:name w:val="Intestazione Carattere"/>
    <w:link w:val="Intestazione"/>
    <w:uiPriority w:val="99"/>
    <w:rsid w:val="009C366C"/>
    <w:rPr>
      <w:rFonts w:ascii="Arial" w:hAnsi="Arial"/>
      <w:sz w:val="22"/>
      <w:szCs w:val="24"/>
    </w:rPr>
  </w:style>
  <w:style w:type="paragraph" w:styleId="Pidipagina">
    <w:name w:val="footer"/>
    <w:link w:val="PidipaginaCarattere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PidipaginaCarattere">
    <w:name w:val="Piè di pagina Carattere"/>
    <w:link w:val="Pidipagina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Titolo1Carattere">
    <w:name w:val="Titolo 1 Carattere"/>
    <w:link w:val="Titolo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Grigliatabella">
    <w:name w:val="Table Grid"/>
    <w:basedOn w:val="Tabellanorma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Normale"/>
    <w:qFormat/>
    <w:rsid w:val="00497AD6"/>
    <w:rPr>
      <w:b/>
      <w:bCs/>
    </w:rPr>
  </w:style>
  <w:style w:type="character" w:styleId="Testosegnaposto">
    <w:name w:val="Placeholder Text"/>
    <w:basedOn w:val="Carpredefinitoparagrafo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Carpredefinitoparagrafo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Carpredefinitoparagrafo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Carpredefinitoparagrafo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Carpredefinitoparagrafo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Carpredefinitoparagrafo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Carpredefinitoparagrafo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Carpredefinitoparagrafo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Carpredefinitoparagrafo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Carpredefinitoparagrafo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Carpredefinitoparagrafo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Carpredefinitoparagrafo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Carpredefinitoparagrafo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Carpredefinitoparagrafo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Carpredefinitoparagrafo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Carpredefinitoparagrafo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Carpredefinitoparagrafo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Carpredefinitoparagrafo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Paragrafoelenco">
    <w:name w:val="List Paragraph"/>
    <w:basedOn w:val="Normale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Carpredefinitoparagrafo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94722F"/>
    <w:rPr>
      <w:rFonts w:ascii="Arial" w:eastAsiaTheme="minorHAnsi" w:hAnsi="Arial" w:cs="Arial"/>
      <w:sz w:val="16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Normale"/>
    <w:qFormat/>
    <w:rsid w:val="00604131"/>
    <w:pPr>
      <w:spacing w:after="720"/>
    </w:pPr>
  </w:style>
  <w:style w:type="paragraph" w:customStyle="1" w:styleId="Headline">
    <w:name w:val="Headline"/>
    <w:basedOn w:val="Normale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Normale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Normale"/>
    <w:qFormat/>
    <w:rsid w:val="0094722F"/>
    <w:pPr>
      <w:spacing w:after="480"/>
    </w:pPr>
    <w:rPr>
      <w:sz w:val="24"/>
      <w:szCs w:val="24"/>
    </w:rPr>
  </w:style>
  <w:style w:type="paragraph" w:styleId="Testonotadichiusura">
    <w:name w:val="endnote text"/>
    <w:basedOn w:val="Normale"/>
    <w:link w:val="TestonotadichiusuraCarattere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32576A"/>
    <w:rPr>
      <w:rFonts w:ascii="Arial" w:hAnsi="Arial"/>
      <w:sz w:val="16"/>
      <w:szCs w:val="16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Normale"/>
    <w:qFormat/>
    <w:rsid w:val="004D1923"/>
    <w:rPr>
      <w:b/>
      <w:bCs/>
      <w:color w:val="DC0064" w:themeColor="accent1"/>
    </w:rPr>
  </w:style>
  <w:style w:type="paragraph" w:styleId="Didascalia">
    <w:name w:val="caption"/>
    <w:basedOn w:val="Normale"/>
    <w:next w:val="Normale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Elenco">
    <w:name w:val="List"/>
    <w:basedOn w:val="Normale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Normale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Numeropagina">
    <w:name w:val="page number"/>
    <w:basedOn w:val="Carpredefinitoparagrafo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Normale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Rimandocommento">
    <w:name w:val="annotation reference"/>
    <w:basedOn w:val="Carpredefinitoparagrafo"/>
    <w:uiPriority w:val="99"/>
    <w:semiHidden/>
    <w:unhideWhenUsed/>
    <w:rsid w:val="00844322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844322"/>
    <w:rPr>
      <w:rFonts w:asciiTheme="minorHAnsi" w:eastAsiaTheme="minorHAnsi" w:hAnsiTheme="minorHAnsi" w:cstheme="minorBidi"/>
    </w:rPr>
  </w:style>
  <w:style w:type="character" w:styleId="Menzionenonrisolta">
    <w:name w:val="Unresolved Mention"/>
    <w:basedOn w:val="Carpredefinitoparagrafo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Collegamentovisitato">
    <w:name w:val="FollowedHyperlink"/>
    <w:basedOn w:val="Carpredefinitoparagrafo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Revisione">
    <w:name w:val="Revision"/>
    <w:hidden/>
    <w:uiPriority w:val="99"/>
    <w:semiHidden/>
    <w:rsid w:val="009E5F98"/>
    <w:rPr>
      <w:rFonts w:ascii="Arial" w:hAnsi="Arial"/>
    </w:rPr>
  </w:style>
  <w:style w:type="paragraph" w:styleId="NormaleWeb">
    <w:name w:val="Normal (Web)"/>
    <w:basedOn w:val="Normale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A660CB"/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A660CB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customStyle="1" w:styleId="Titolo2Carattere">
    <w:name w:val="Titolo 2 Carattere"/>
    <w:basedOn w:val="Carpredefinitoparagrafo"/>
    <w:link w:val="Titolo2"/>
    <w:uiPriority w:val="9"/>
    <w:rsid w:val="000309D4"/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Carpredefinitoparagrafo"/>
    <w:rsid w:val="0010218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zahnfabrik.com/VIONIC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287</Words>
  <Characters>1636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Dashan, Nour</cp:lastModifiedBy>
  <cp:revision>2</cp:revision>
  <cp:lastPrinted>2023-06-26T10:19:00Z</cp:lastPrinted>
  <dcterms:created xsi:type="dcterms:W3CDTF">2024-10-10T08:10:00Z</dcterms:created>
  <dcterms:modified xsi:type="dcterms:W3CDTF">2024-10-10T08:10:00Z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